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header3.xml" ContentType="application/vnd.openxmlformats-officedocument.wordprocessingml.header+xml"/>
  <Override PartName="/word/footer3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757E74" w:rsidRPr="008914A5" w:rsidRDefault="00757E74" w:rsidP="00757E74">
      <w:pPr>
        <w:pStyle w:val="Header"/>
        <w:shd w:val="pct12" w:color="auto" w:fill="auto"/>
        <w:rPr>
          <w:rFonts w:ascii="Arial" w:hAnsi="Arial"/>
          <w:sz w:val="18"/>
        </w:rPr>
      </w:pPr>
      <w:bookmarkStart w:id="0" w:name="_GoBack"/>
      <w:bookmarkEnd w:id="0"/>
    </w:p>
    <w:p w:rsidR="00757E74" w:rsidRDefault="00757E74" w:rsidP="00757E74">
      <w:pPr>
        <w:pStyle w:val="Header"/>
        <w:shd w:val="pct12" w:color="auto" w:fill="auto"/>
        <w:rPr>
          <w:rFonts w:ascii="Arial" w:hAnsi="Arial"/>
          <w:b/>
          <w:sz w:val="24"/>
        </w:rPr>
      </w:pPr>
      <w:r w:rsidRPr="008914A5">
        <w:rPr>
          <w:rFonts w:ascii="Arial" w:hAnsi="Arial"/>
          <w:b/>
          <w:sz w:val="24"/>
        </w:rPr>
        <w:t xml:space="preserve">Completing student </w:t>
      </w:r>
      <w:r>
        <w:rPr>
          <w:rFonts w:ascii="Arial" w:hAnsi="Arial"/>
          <w:b/>
          <w:sz w:val="24"/>
        </w:rPr>
        <w:t xml:space="preserve">declaration and </w:t>
      </w:r>
      <w:r w:rsidRPr="008914A5">
        <w:rPr>
          <w:rFonts w:ascii="Arial" w:hAnsi="Arial"/>
          <w:b/>
          <w:sz w:val="24"/>
        </w:rPr>
        <w:t>permission online</w:t>
      </w:r>
    </w:p>
    <w:p w:rsidR="00757E74" w:rsidRPr="008914A5" w:rsidRDefault="00757E74" w:rsidP="00757E74">
      <w:pPr>
        <w:pStyle w:val="Header"/>
        <w:shd w:val="pct12" w:color="auto" w:fill="auto"/>
        <w:rPr>
          <w:rFonts w:ascii="Arial" w:hAnsi="Arial"/>
          <w:sz w:val="18"/>
          <w:szCs w:val="18"/>
        </w:rPr>
      </w:pPr>
    </w:p>
    <w:p w:rsidR="00757E74" w:rsidRDefault="00757E74" w:rsidP="000C698D">
      <w:pPr>
        <w:pBdr>
          <w:bottom w:val="single" w:sz="4" w:space="1" w:color="auto"/>
        </w:pBdr>
        <w:tabs>
          <w:tab w:val="left" w:pos="360"/>
        </w:tabs>
        <w:rPr>
          <w:rFonts w:ascii="Arial" w:hAnsi="Arial"/>
          <w:b/>
        </w:rPr>
      </w:pPr>
    </w:p>
    <w:p w:rsidR="001F586A" w:rsidRPr="000C698D" w:rsidRDefault="001F586A" w:rsidP="000C698D">
      <w:pPr>
        <w:pBdr>
          <w:bottom w:val="single" w:sz="4" w:space="1" w:color="auto"/>
        </w:pBdr>
        <w:tabs>
          <w:tab w:val="left" w:pos="360"/>
        </w:tabs>
        <w:rPr>
          <w:rFonts w:ascii="Arial" w:hAnsi="Arial"/>
          <w:b/>
        </w:rPr>
      </w:pPr>
      <w:r w:rsidRPr="000C698D">
        <w:rPr>
          <w:rFonts w:ascii="Arial" w:hAnsi="Arial"/>
          <w:b/>
        </w:rPr>
        <w:t xml:space="preserve">It is strongly suggested that all students discuss </w:t>
      </w:r>
      <w:r w:rsidR="000C698D" w:rsidRPr="000C698D">
        <w:rPr>
          <w:rFonts w:ascii="Arial" w:hAnsi="Arial"/>
          <w:b/>
        </w:rPr>
        <w:t>all of the</w:t>
      </w:r>
      <w:r w:rsidRPr="000C698D">
        <w:rPr>
          <w:rFonts w:ascii="Arial" w:hAnsi="Arial"/>
          <w:b/>
        </w:rPr>
        <w:t xml:space="preserve"> questions with their parents or guardians prior to completing the student </w:t>
      </w:r>
      <w:r w:rsidR="00E7069D">
        <w:rPr>
          <w:rFonts w:ascii="Arial" w:hAnsi="Arial"/>
          <w:b/>
        </w:rPr>
        <w:t xml:space="preserve">declaration and </w:t>
      </w:r>
      <w:r w:rsidRPr="000C698D">
        <w:rPr>
          <w:rFonts w:ascii="Arial" w:hAnsi="Arial"/>
          <w:b/>
        </w:rPr>
        <w:t>permission online.</w:t>
      </w:r>
    </w:p>
    <w:p w:rsidR="001F586A" w:rsidRDefault="001F586A" w:rsidP="003027A8">
      <w:pPr>
        <w:tabs>
          <w:tab w:val="left" w:pos="360"/>
        </w:tabs>
        <w:rPr>
          <w:rFonts w:ascii="Arial" w:hAnsi="Arial"/>
        </w:rPr>
      </w:pPr>
    </w:p>
    <w:p w:rsidR="008914A5" w:rsidRDefault="005F7450" w:rsidP="003027A8">
      <w:pPr>
        <w:tabs>
          <w:tab w:val="left" w:pos="360"/>
        </w:tabs>
        <w:rPr>
          <w:rFonts w:ascii="Arial" w:hAnsi="Arial"/>
        </w:rPr>
      </w:pPr>
      <w:r>
        <w:rPr>
          <w:rFonts w:ascii="Arial" w:hAnsi="Arial"/>
        </w:rPr>
        <w:t>1.</w:t>
      </w:r>
      <w:r w:rsidR="003027A8">
        <w:rPr>
          <w:rFonts w:ascii="Arial" w:hAnsi="Arial"/>
        </w:rPr>
        <w:tab/>
      </w:r>
      <w:r w:rsidR="008914A5">
        <w:rPr>
          <w:rFonts w:ascii="Arial" w:hAnsi="Arial"/>
        </w:rPr>
        <w:t xml:space="preserve">To complete the student </w:t>
      </w:r>
      <w:r w:rsidR="00E7069D">
        <w:rPr>
          <w:rFonts w:ascii="Arial" w:hAnsi="Arial"/>
        </w:rPr>
        <w:t xml:space="preserve">declaration and </w:t>
      </w:r>
      <w:r w:rsidR="008914A5">
        <w:rPr>
          <w:rFonts w:ascii="Arial" w:hAnsi="Arial"/>
        </w:rPr>
        <w:t xml:space="preserve">permission online the student can </w:t>
      </w:r>
      <w:r w:rsidR="003C54D4">
        <w:rPr>
          <w:rFonts w:ascii="Arial" w:hAnsi="Arial"/>
        </w:rPr>
        <w:t xml:space="preserve">either </w:t>
      </w:r>
      <w:r w:rsidR="008914A5">
        <w:rPr>
          <w:rFonts w:ascii="Arial" w:hAnsi="Arial"/>
        </w:rPr>
        <w:t>go to:</w:t>
      </w:r>
    </w:p>
    <w:p w:rsidR="008914A5" w:rsidRDefault="008914A5" w:rsidP="003027A8">
      <w:pPr>
        <w:tabs>
          <w:tab w:val="left" w:pos="360"/>
        </w:tabs>
        <w:rPr>
          <w:rFonts w:ascii="Arial" w:hAnsi="Arial"/>
        </w:rPr>
      </w:pPr>
    </w:p>
    <w:p w:rsidR="008914A5" w:rsidRDefault="008914A5" w:rsidP="000C698D">
      <w:pPr>
        <w:pStyle w:val="ListParagraph"/>
        <w:numPr>
          <w:ilvl w:val="0"/>
          <w:numId w:val="1"/>
        </w:numPr>
        <w:tabs>
          <w:tab w:val="left" w:pos="360"/>
        </w:tabs>
        <w:spacing w:after="60"/>
        <w:rPr>
          <w:rFonts w:ascii="Arial" w:hAnsi="Arial"/>
        </w:rPr>
      </w:pPr>
      <w:r>
        <w:rPr>
          <w:rFonts w:ascii="Arial" w:hAnsi="Arial"/>
        </w:rPr>
        <w:t xml:space="preserve">Student information site </w:t>
      </w:r>
      <w:hyperlink r:id="rId8" w:history="1">
        <w:r w:rsidRPr="00CA1174">
          <w:rPr>
            <w:rStyle w:val="Hyperlink"/>
            <w:rFonts w:ascii="Arial" w:hAnsi="Arial"/>
          </w:rPr>
          <w:t>https://www.wace.wa.edu.au</w:t>
        </w:r>
      </w:hyperlink>
      <w:r>
        <w:rPr>
          <w:rFonts w:ascii="Arial" w:hAnsi="Arial"/>
        </w:rPr>
        <w:t xml:space="preserve"> </w:t>
      </w:r>
    </w:p>
    <w:p w:rsidR="008914A5" w:rsidRDefault="0098375D" w:rsidP="000C698D">
      <w:pPr>
        <w:tabs>
          <w:tab w:val="left" w:pos="360"/>
        </w:tabs>
        <w:spacing w:after="60"/>
        <w:ind w:left="360"/>
        <w:rPr>
          <w:rFonts w:ascii="Arial" w:hAnsi="Arial"/>
        </w:rPr>
      </w:pPr>
      <w:r>
        <w:rPr>
          <w:rFonts w:ascii="Arial" w:hAnsi="Arial"/>
        </w:rPr>
        <w:tab/>
      </w:r>
      <w:proofErr w:type="gramStart"/>
      <w:r w:rsidR="008914A5">
        <w:rPr>
          <w:rFonts w:ascii="Arial" w:hAnsi="Arial"/>
        </w:rPr>
        <w:t>or</w:t>
      </w:r>
      <w:proofErr w:type="gramEnd"/>
    </w:p>
    <w:p w:rsidR="008914A5" w:rsidRPr="008914A5" w:rsidRDefault="008914A5" w:rsidP="008914A5">
      <w:pPr>
        <w:pStyle w:val="ListParagraph"/>
        <w:numPr>
          <w:ilvl w:val="0"/>
          <w:numId w:val="1"/>
        </w:numPr>
        <w:tabs>
          <w:tab w:val="left" w:pos="360"/>
        </w:tabs>
        <w:rPr>
          <w:rFonts w:ascii="Arial" w:hAnsi="Arial"/>
        </w:rPr>
      </w:pPr>
      <w:r>
        <w:rPr>
          <w:rFonts w:ascii="Arial" w:hAnsi="Arial"/>
        </w:rPr>
        <w:t>Student page via School Curriculum and Standards Authority’s main website</w:t>
      </w:r>
      <w:r w:rsidR="00254E18">
        <w:rPr>
          <w:rFonts w:ascii="Arial" w:hAnsi="Arial"/>
        </w:rPr>
        <w:t xml:space="preserve"> </w:t>
      </w:r>
      <w:hyperlink r:id="rId9" w:history="1">
        <w:r w:rsidR="00254E18" w:rsidRPr="00215F15">
          <w:rPr>
            <w:rStyle w:val="Hyperlink"/>
            <w:rFonts w:ascii="Arial" w:hAnsi="Arial" w:cs="Arial"/>
          </w:rPr>
          <w:t>http://www.scsa.wa.edu.au/internet/User_groups/Students</w:t>
        </w:r>
      </w:hyperlink>
    </w:p>
    <w:p w:rsidR="008914A5" w:rsidRDefault="008914A5" w:rsidP="008914A5">
      <w:pPr>
        <w:tabs>
          <w:tab w:val="left" w:pos="360"/>
        </w:tabs>
        <w:rPr>
          <w:rFonts w:ascii="Arial" w:hAnsi="Arial"/>
        </w:rPr>
      </w:pPr>
    </w:p>
    <w:p w:rsidR="005F7450" w:rsidRPr="00237886" w:rsidRDefault="008914A5" w:rsidP="0098375D">
      <w:pPr>
        <w:tabs>
          <w:tab w:val="left" w:pos="360"/>
        </w:tabs>
        <w:ind w:left="360"/>
        <w:rPr>
          <w:rFonts w:ascii="Arial" w:hAnsi="Arial"/>
        </w:rPr>
      </w:pPr>
      <w:proofErr w:type="gramStart"/>
      <w:r>
        <w:rPr>
          <w:rFonts w:ascii="Arial" w:hAnsi="Arial"/>
        </w:rPr>
        <w:t xml:space="preserve">Student </w:t>
      </w:r>
      <w:r w:rsidR="00261938">
        <w:rPr>
          <w:rFonts w:ascii="Arial" w:hAnsi="Arial"/>
        </w:rPr>
        <w:t xml:space="preserve">to login </w:t>
      </w:r>
      <w:r w:rsidR="005F7450" w:rsidRPr="008914A5">
        <w:rPr>
          <w:rFonts w:ascii="Arial" w:hAnsi="Arial"/>
        </w:rPr>
        <w:t>as per instructions given.</w:t>
      </w:r>
      <w:proofErr w:type="gramEnd"/>
    </w:p>
    <w:p w:rsidR="008E220F" w:rsidRDefault="00BF56DD" w:rsidP="003E7419">
      <w:pPr>
        <w:rPr>
          <w:rFonts w:ascii="Arial" w:hAnsi="Arial"/>
        </w:rPr>
      </w:pPr>
      <w:r>
        <w:rPr>
          <w:rFonts w:ascii="Arial" w:hAnsi="Arial"/>
          <w:noProof/>
          <w:lang w:eastAsia="ja-JP"/>
        </w:rPr>
        <mc:AlternateContent>
          <mc:Choice Requires="wps">
            <w:drawing>
              <wp:anchor distT="0" distB="0" distL="114300" distR="114300" simplePos="0" relativeHeight="251681792" behindDoc="0" locked="0" layoutInCell="1" allowOverlap="1" wp14:anchorId="734C5670" wp14:editId="529D0158">
                <wp:simplePos x="0" y="0"/>
                <wp:positionH relativeFrom="column">
                  <wp:posOffset>460717</wp:posOffset>
                </wp:positionH>
                <wp:positionV relativeFrom="paragraph">
                  <wp:posOffset>14019</wp:posOffset>
                </wp:positionV>
                <wp:extent cx="1582615" cy="3253154"/>
                <wp:effectExtent l="0" t="0" r="55880" b="61595"/>
                <wp:wrapNone/>
                <wp:docPr id="11" name="Straight Arrow Connector 1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1582615" cy="3253154"/>
                        </a:xfrm>
                        <a:prstGeom prst="straightConnector1">
                          <a:avLst/>
                        </a:prstGeom>
                        <a:ln>
                          <a:solidFill>
                            <a:schemeClr val="tx1"/>
                          </a:solidFill>
                          <a:tailEnd type="triangle"/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id="_x0000_t32" coordsize="21600,21600" o:spt="32" o:oned="t" path="m,l21600,21600e" filled="f">
                <v:path arrowok="t" fillok="f" o:connecttype="none"/>
                <o:lock v:ext="edit" shapetype="t"/>
              </v:shapetype>
              <v:shape id="Straight Arrow Connector 11" o:spid="_x0000_s1026" type="#_x0000_t32" style="position:absolute;margin-left:36.3pt;margin-top:1.1pt;width:124.6pt;height:256.15pt;z-index:25168179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5ssLZ6wEAADsEAAAOAAAAZHJzL2Uyb0RvYy54bWysU9uO0zAQfUfiHyy/0zRdulpFTVeoy/KC&#10;oGLhA7yO3VjyTeOhaf+esZOm3CQE4sXJ2HPOzDkeb+5PzrKjgmSCb3m9WHKmvAyd8YeWf/n8+OqO&#10;s4TCd8IGr1p+Vonfb1++2AyxUavQB9spYETiUzPElveIsamqJHvlRFqEqDwd6gBOIIVwqDoQA7E7&#10;W62Wy9tqCNBFCFKlRLsP4yHfFn6tlcSPWieFzLacesOyQlmf81ptN6I5gIi9kVMb4h+6cMJ4KjpT&#10;PQgU7CuYX6ickRBS0LiQwVVBayNV0UBq6uVPap56EVXRQuakONuU/h+t/HDcAzMd3V3NmReO7ugJ&#10;QZhDj+wNQBjYLnhPPgZglEJ+DTE1BNv5PUxRinvI4k8aXP6SLHYqHp9nj9UJmaTNen23uq3XnEk6&#10;u1mtb+r168xaXeEREr5TwbH80/I0tTP3URenxfF9whF4AeTa1uc1BWu6R2NtCfIwqZ0FdhQ0Bngq&#10;MqjgD1kojH3rO4bnSB4gGOEPVk2tZdYqCx+llj88WzVW/KQ0WZjFlc7K8F7rCSmVx0tN6yk7wzR1&#10;NwOXfwZO+RmqymD/DXhGlMrB4wx2xgf4XfWrTXrMvzgw6s4WPIfuXIagWEMTWq5xek35CXwfF/j1&#10;zW+/AQAA//8DAFBLAwQUAAYACAAAACEAAPDTxN4AAAAIAQAADwAAAGRycy9kb3ducmV2LnhtbEyP&#10;wU7DMBBE70j8g7VI3KgTQwuEOFVBoohLKwri7MZLEmGvo9hpA1/PcoLjakZv35TLyTtxwCF2gTTk&#10;swwEUh1sR42Gt9fHixsQMRmyxgVCDV8YYVmdnpSmsOFIL3jYpUYwhGJhNLQp9YWUsW7RmzgLPRJn&#10;H2HwJvE5NNIO5shw76TKsoX0piP+0JoeH1qsP3ej13D9FDbd5nbaKhzVerX9fr9/dmutz8+m1R2I&#10;hFP6K8OvPqtDxU77MJKNwjFDLbipQSkQHF+qnJfsNczzqznIqpT/B1Q/AAAA//8DAFBLAQItABQA&#10;BgAIAAAAIQC2gziS/gAAAOEBAAATAAAAAAAAAAAAAAAAAAAAAABbQ29udGVudF9UeXBlc10ueG1s&#10;UEsBAi0AFAAGAAgAAAAhADj9If/WAAAAlAEAAAsAAAAAAAAAAAAAAAAALwEAAF9yZWxzLy5yZWxz&#10;UEsBAi0AFAAGAAgAAAAhAPmywtnrAQAAOwQAAA4AAAAAAAAAAAAAAAAALgIAAGRycy9lMm9Eb2Mu&#10;eG1sUEsBAi0AFAAGAAgAAAAhAADw08TeAAAACAEAAA8AAAAAAAAAAAAAAAAARQQAAGRycy9kb3du&#10;cmV2LnhtbFBLBQYAAAAABAAEAPMAAABQBQAAAAA=&#10;" strokecolor="black [3213]">
                <v:stroke endarrow="block"/>
              </v:shape>
            </w:pict>
          </mc:Fallback>
        </mc:AlternateContent>
      </w:r>
      <w:r w:rsidRPr="008E220F">
        <w:rPr>
          <w:rFonts w:ascii="Arial" w:hAnsi="Arial"/>
          <w:noProof/>
          <w:lang w:eastAsia="ja-JP"/>
        </w:rPr>
        <mc:AlternateContent>
          <mc:Choice Requires="wpg">
            <w:drawing>
              <wp:anchor distT="0" distB="0" distL="114300" distR="114300" simplePos="0" relativeHeight="251658240" behindDoc="0" locked="0" layoutInCell="1" allowOverlap="1" wp14:anchorId="42A9B3F2" wp14:editId="0369220F">
                <wp:simplePos x="0" y="0"/>
                <wp:positionH relativeFrom="column">
                  <wp:posOffset>389890</wp:posOffset>
                </wp:positionH>
                <wp:positionV relativeFrom="paragraph">
                  <wp:posOffset>276860</wp:posOffset>
                </wp:positionV>
                <wp:extent cx="5401310" cy="6024880"/>
                <wp:effectExtent l="0" t="0" r="8890" b="0"/>
                <wp:wrapTopAndBottom/>
                <wp:docPr id="3" name="Group 3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5401310" cy="6024880"/>
                          <a:chOff x="-4445" y="501833"/>
                          <a:chExt cx="3594297" cy="3999028"/>
                        </a:xfrm>
                      </wpg:grpSpPr>
                      <pic:pic xmlns:pic="http://schemas.openxmlformats.org/drawingml/2006/picture">
                        <pic:nvPicPr>
                          <pic:cNvPr id="1" name="Picture 1"/>
                          <pic:cNvPicPr>
                            <a:picLocks noChangeAspect="1"/>
                          </pic:cNvPicPr>
                        </pic:nvPicPr>
                        <pic:blipFill rotWithShape="1">
                          <a:blip r:embed="rId10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l="8850" t="15940" r="59000" b="6141"/>
                          <a:stretch/>
                        </pic:blipFill>
                        <pic:spPr bwMode="auto">
                          <a:xfrm>
                            <a:off x="-4445" y="501833"/>
                            <a:ext cx="3594297" cy="2453034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  <pic:pic xmlns:pic="http://schemas.openxmlformats.org/drawingml/2006/picture">
                        <pic:nvPicPr>
                          <pic:cNvPr id="2" name="Picture 2"/>
                          <pic:cNvPicPr>
                            <a:picLocks noChangeAspect="1"/>
                          </pic:cNvPicPr>
                        </pic:nvPicPr>
                        <pic:blipFill rotWithShape="1">
                          <a:blip r:embed="rId11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l="8814" t="35371" r="58984" b="15377"/>
                          <a:stretch/>
                        </pic:blipFill>
                        <pic:spPr bwMode="auto">
                          <a:xfrm>
                            <a:off x="-4445" y="2954867"/>
                            <a:ext cx="3589921" cy="1545994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wpg:wg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group id="Group 3" o:spid="_x0000_s1026" style="position:absolute;margin-left:30.7pt;margin-top:21.8pt;width:425.3pt;height:474.4pt;z-index:251658240;mso-width-relative:margin;mso-height-relative:margin" coordorigin="-44,5018" coordsize="35942,39990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BGFqRfgAMAAPEKAAAOAAAAZHJzL2Uyb0RvYy54bWzsVltv2zYUfh+w/0Do&#10;XdGNsiUhTuHYbjCgW4N1xZ5pirKISiJB0naCYv9951CymzgpNnTDHoo9WOZFPJfvfOcTr9889B05&#10;CGOlGhZBchUHRAxc1XLYLYKPv70Ni4BYx4aadWoQi+BR2ODNzY8/XB91JVLVqq4WhoCRwVZHvQha&#10;53QVRZa3omf2SmkxwGajTM8cTM0uqg07gvW+i9I4nkVHZWptFBfWwup63AxuvP2mEdy9bxorHOkW&#10;AcTm/NP45xaf0c01q3aG6VbyKQz2DVH0TA7g9GxqzRwjeyNfmOolN8qqxl1x1UeqaSQXPgfIJokv&#10;srkzaq99LrvquNNnmADaC5y+2Sz/5XBviKwXQRaQgfVQIu+VZAjNUe8qeOPO6A/63kwLu3GG2T40&#10;psd/yIM8eFAfz6CKB0c4LOY0TrIEsOewN4tTWhQT7LyF2uC5kFKaBwT28zgpMu+aVbzdTCayvKRp&#10;OR9NZGVZxmmB4UWnCCIM9ByXlryC3wQXjF7A9de0glNub0QwGen/lo2emU97HUJlNXNyKzvpHj1L&#10;oYYY1HC4l/zejJMvyCcn5GEXnZIEk8MD+M54gmFG7xT/ZMmgVi0bdmJpNdAbms5D8fz1CKfP3G07&#10;qd/KriNGud+laz+0TEOxE89a3Jwyhd644NYrYI28XSu+78XgxkY0ooOk1WBbqW1ATCX6rQBemZ9q&#10;SJCDCDjwp40cnPcJ/HhnHbIHmeJ75XNaLOO4TG/DVR6vQhrPN+GypPNwHm/mNKZFskpWf+DphFZ7&#10;KwAP1q21nEKH1RfBv9oYk4SMLedblxyYF4iRVBCQJ9cpROAZIoSxWsN/BdRRTooiHxUlAXrCCJDL&#10;yziGESjLLKG+LnDCGeF4i5axKKc6jAW20FZke/xZ1YAN2zvlobloq9fbA1HD/nrWHCnNszijz5oD&#10;qGOsuxOqJziAikAC3g87QAXGlE+vYI7dgM9BIV3G3XHlBMfTiuXZjELFZuFyuZ5DoOsivL2F0Wq1&#10;KWmWzGi+OVfMtqxWx/dby4Hk9T8v2leKhSgjrhPgMB2xhsHkE0YviPIKyy++NHDqP5OE9FIS0u9M&#10;EiDB71ISEuovGVmezUH1UBKKsoA1kIQE1uZYxn9XE9Iyp8VsMvxFFIqyTFF34aOa5DQvy/9F4VIU&#10;/K0B7lVe66c7IF7cns5h/PSmevMnAAAA//8DAFBLAwQUAAYACAAAACEALmzwAMUAAAClAQAAGQAA&#10;AGRycy9fcmVscy9lMm9Eb2MueG1sLnJlbHO8kMGKwjAQhu8L+w5h7tu0PSyymPYigldxH2BIpmmw&#10;mYQkir69gWVBQfDmcWb4v/9j1uPFL+JMKbvACrqmBUGsg3FsFfwetl8rELkgG1wCk4IrZRiHz4/1&#10;nhYsNZRnF7OoFM4K5lLij5RZz+QxNyES18sUksdSx2RlRH1ES7Jv22+Z7hkwPDDFzihIO9ODOFxj&#10;bX7NDtPkNG2CPnni8qRCOl+7KxCTpaLAk3H4t+ybyBbkc4fuPQ7dv4N8eO5wAwAA//8DAFBLAwQU&#10;AAYACAAAACEAJgsaBuAAAAAJAQAADwAAAGRycy9kb3ducmV2LnhtbEyPQUvDQBCF74L/YRnBm91s&#10;GoON2ZRS1FMRbAXxNk2mSWh2N2S3SfrvHU96m8d7vPlevp5NJ0YafOusBrWIQJAtXdXaWsPn4fXh&#10;CYQPaCvsnCUNV/KwLm5vcswqN9kPGvehFlxifYYamhD6TEpfNmTQL1xPlr2TGwwGlkMtqwEnLjed&#10;jKMolQZbyx8a7GnbUHneX4yGtwmnzVK9jLvzaXv9Pjy+f+0UaX1/N2+eQQSaw18YfvEZHQpmOrqL&#10;rbzoNKQq4aSGZJmCYH+lYt525GMVJyCLXP5fUPwAAAD//wMAUEsDBAoAAAAAAAAAIQCNN1hl8G4D&#10;APBuAwAUAAAAZHJzL21lZGlhL2ltYWdlMS5wbmeJUE5HDQoaCgAAAA1JSERSAAAHqQAAAigIAgAA&#10;ALT/Sa8AAAABc1JHQgCuzhzpAAAABGdBTUEAALGPC/xhBQAAAAlwSFlzAAAh1QAAIdUBBJy0nQAA&#10;/6VJREFUeF7s/WdYG+u254uub/3pnj7nuf2ce7r7nO7T3XvvlXNee60550ozZ+ecs3HOCUewDcaY&#10;nHPOCCFACIQklIVyzjmghFAABJg7hLAsk43n9PKa861nPHaparzpXyVU9atR4/1OSY8EGVIAKYAU&#10;QAogBZACSAGkAFIAKfAaFOAo7VNoQQogBZACSAGkAFIAKYAUQAogBV6LAt8p75UhQwogBZACSAGk&#10;AFIAKYAUQAq8CQrcL8VdSim+9KBw7faw6E5eSxle+qSecju7+VZm46vY/ZKu4i5RXlXfpb2nz20+&#10;+Cp258L94jY2V+WAi/zQeNjjHzM4RtUWrwrM7FWaPUrTrBndYN7R0Gu5F0CNIAWQAkgBpABSACmA&#10;FEAKIAW+RgXGxsbMZqvBYF5odvvw19jws6q/U0GQI0MKIAWQAkgBpABSACmAFEAKvAkKXE4p6lWO&#10;9OtCa7Y+jT/xSUVpj+RmZiNPaeNrXGs2ntpVXN+b28Y5tjXB0NPhIWBexRruJd9Pq+GqhkeD4w0U&#10;TUG3vHpAXUFQlvUqSvHykm5ZSZe0BCcpxopvldAb+mSv4U4ANYEUQAogBZACSAGkAFIAKYAU+FoV&#10;kEgUufkVre3dC+1has7X2nS08u9U9SuQIQWQAkgBpABSACmAFEAKIAXeBAWuPy5tkfmLeSNrthqR&#10;715ebXmv9HZWE0/jIolsi9rdlIInWaXx9jCzcp4nRWyvbqfkY4aObDzi7uu01eRFrPqZ1eRZqyP2&#10;fEv8esQzP35X16O0B2nVPPVwJ8dA4FuGfeOu4FO1c0bumBFbZwSmGT6YccY2MsOW2hp6Eft+DbdC&#10;qAmkAFIAKYAUQAogBZACSIGvVwEeX0ymMKYXW7JySicmJlbffCAQHKSywIadrlgpq9Ue3bhUVd+p&#10;GVAhQwogBZACSAGkAFIAKYAUQAq8CQpcTSsr4488ornXbLlsz53c2so++Z3sZq7GRRTZFjWg3pOT&#10;k263Z9a8cPV8P62QKLTEO5OAfWMohVju0U1Hnd2t5pInESud/XfW2JkP067dzrlxm5v5wFicTk67&#10;Dx8LE29LclJiPrEiuIcPHz6uFWhc1QMqpXXU4pviWSYl1qc841OiIkxVTA1IJ/GCcaUtDOy7kYDY&#10;9+rvg5AnUgApgBRACiAFkAJIAaTAG6pAjH0Xl9Y9ySwGe/ykcHCQBTA8M7s0FFptoj+4dG9swrI4&#10;fLDG5s5AIAAD9vlG6xs7ohvb2nsWleA7tQNqZEgBpABSACmAFEAKIAWQAkiBN0GBq4/L8tieuyTn&#10;mu0x3X0rt7aqT3E3p2VI4+oX2eKtg6Z4XNyaklt/9sKdisqmdRsPbtp6dOfe0+FwOCm1AM8zxjsP&#10;RNj3YBGWB+zb0VGvz30AZsh9OPtvZD3l7CW4ane63I/vPGi8frm+qgE+sjn8yovn9Dn3o/5RZzDs&#10;/eSUWfb9oJHvCjwtYvu+m6Xt1gRr+L7/fldys914ulz5/92CL8Bq2RJb+4DiDb19Qd1CCiAFkAKv&#10;rIBVzafOLgwO3zn6EhF/r9zyXAUeq1og0Y+vrjq3USZUmscn57xDo/YhvnIiPOnUy+T64fDqKlne&#10;a8xloNE4Zq8/3m3c7xXLNdEto3aNTOeItmVUSx0jK6Oicd+w3IBmV/4qDg+qAymAFFiTAv3EwYYm&#10;LBgA7tS0PMDWp8/ezCuozC+s6usfbGruXAP7hqqmpqfBgqGx2ro2tUZfW98e3QKWlVO2OPuup2iR&#10;IQWQAkgBpABSACmAFEAKIAXeBAWAfeew3LcGhtdsqTTXzZzamgHl3Vxg326iyB5vudU9lEGmwWiO&#10;WT+RunVnwvj4+L2UPDzXGO9MEjuqMIMlOMGxzUftmDpdVrIuO1mf/ezfrGTivRsVxZXBYGhkxNfc&#10;2D42Nm61OR5evtFz47wuKynqHzV9VjI2OTn1SZ1Q50qsZFtGZgjKiZ/n6xuloxVc7/9+VZjaa+kV&#10;uH94hKS3BVkia1OvZE13GagQUgApgBT4J1CAR+kckhvdbrdJJ8BUt6lXQXJffVRBk4DIN05MhW1y&#10;zgC+q6GTGYkYXMWiobXkVHbaR8dmfcNqBiarrg+mLB4LjI4Gxp4h8VVUtJTLxCgLhxWa3cHACJ1M&#10;HQ7OPQyY9A93NWKs8GlyXEHpqGztcwPxnvCScJ0m78rIPWCVYijCV+gWKooUQAogBV5JAYjvhgvj&#10;hdaG6enBD6yBfUNvdHoTFkcYnwgD6fb5Ax2dBH8wCOuBUAiSiTsczsXZd+OgDhlSACmAFEAKIAWQ&#10;AkgBpABS4E1Q4Nz9giPl9I8e982zj9N6F7WFntvyyedSiutIKoj7xnP0NX3SeEvKbuALxIQ+Crxr&#10;CUYk0Vhs3radCfDW5M2k7IpuQbxzPVFe0kQs6xIe23xM+iiRtvsT2p4XjLrr4/zP3y3Pn4sx8XhG&#10;bhw9WfTJ2/3bP4h4xvvv/qTx3Om0jHqRzn29gmXyzrD007/O1T2muh4ODP/HS7zbHcYGmv27B4n+&#10;4CRLZGnoEb/S3QYqjBRACiAF3mAFeIPdMvPIbAcnRxSU5n4pcOWATdnT3YXrxkuNnsiO8ISUScDh&#10;cBSBzmGQK41u2Diskystbp9VxRYIBntx/TSe1ajsxeEG2YoAQOjJSb2IisN1DQ4pghMTdgWHL5UT&#10;e7roQu2o20bGVBZWNFAlpkizbm0HnrVK9q1lYmrrW1kaV6TgqBWPwVRi+4F921Rc7TDQ6EmvUQT9&#10;7CVS7KNBCZfGJA3yVLbgiIM20APbqSLD5OTUpM9OIeJxOILJNwHUXECHXuO6aZLw5KRNRivLL2ru&#10;p4sYfSVFxS14is0TnMXsAQGhlWMKhgNufHcPpr1J7wxOuhSYHpYvPBV0GoiEbqiEq3ZOToUdat6Q&#10;UEDqZXknJ1VDRBCBSh5oRez7Df4WoK4hBb7xCkAUNkR2Q6KS8YmJqE1MhGELcYB25dr9ltaul437&#10;jiqmVutwXf2R547Pwr3hD2kbBg9xLUtJ+p1mmh4ZUgApgBRACiAFkAJIAaQAUuBNUODUvdzPUzp+&#10;fK5qnu08nQwvSM6zE1ce/vRM+TzPd242nbiX10BR38luaaPI8zGceLueVkWlMXNyy25k1CVmNhQW&#10;VQ+QqBhsj9VqvXorPbuZHu9chOUW1BPKe0THNx/jXD7S8+5PX7C/Rz7mffBWcU6RfXZRqzXXj50q&#10;+8vPe2BX1KJFZtdrjhx4nNkg0nuulzENrpkh/cwfHyv/e6LgfyUKfnmX/y8nqd9PIH90jR4ITQP7&#10;rsOJvvF3RGiASAGkwLdWgTj2PTUV1GFaKQ6nqbu1xzE2MR5ydbd2Wn0+LQPXO2QaD4ccw169cJAu&#10;ikANPW+QLjc7lYx6DHFkbJJHqKrv4o1NhSi4dpnFY5PQ+jia8cmwlNzN1tnU1PYWosg36u1taTP6&#10;QwEdC8fUzsVUvxT7ZnUO8gS4Lpp3YsosYpDYfCw+wr5VDOyQftRnlbW19APID/nsXr+vu6ZSYIQ5&#10;JAL0TqzIAitjPCKOrbRJKd1szfDUyLA9EJRTegal1vDUBESi9zC0E+O+wbYec3hyasxH7CHYAs9z&#10;sQQ0dAxV7XXpe/oZMhaRo7IZuL3wilJ43NPfgtV5gd6HSB3tSqsLBocliUbHJ80Cci9TMQ4EnIGt&#10;xnO/tecYGjhSACnwD1cgyr7rGzB37qU/TM0FS7z1KMq+hSJZdObLl8r3HRtRR2evRmuIsW+xVAFx&#10;LZGHpvCkcbHlO20MIzKkAFIAKYAUQAogBZACSAGkwJugwOl7eZ+ndv74fM08u5GcA2lJ5i0lZXU/&#10;PVsxz/OdWy0n7uU3U7UQ990+KC/oGIq3G4+ryRRaZnbJ7eyme3mteQUVff3k46dvXk5MPZP4JKeF&#10;Ee9c3MkrrO+r6pUkbD0+dOUo/sNf9n74y+i/vR/+qveDX1V++k5hZr5aoxGJJLlP8tRqNawkHU2o&#10;f/93vR/8Ev/BrFvE85dgwL6fZDdJjN5rJXStc4almTlaZvzfDg/+11P0wj7Lf9rW+x/X4R43qlXm&#10;pyyhua4Tvaj+D79lQx1ACiAFvi4FXmDfI8q2DrpeTMPR5bOJPMYl5F6RWtfTiDE9g8AG0Xz2jedE&#10;EmHreESGxAorMhqBr7UyOmtrWzAQCt3e0sBQRNg32zA2NRFgd3WI7YEV2Xd4wjkIhXG9Qp0jHp9o&#10;WZ1MrZdP7pZZvfT+Hp3JHM++dew+Al/3TClfP7bTMTo55ZK3Ymgjs7U4dFwiQ2lTcHC4TrHGOeaz&#10;4Fp6bNGhBnU9nUx/aEn2PRkyYVp75XwqSWB0aDh9DDEb3yV3+kNmXiueHwl1BxH4JKbMDOybofZN&#10;hcf4BLx02Afb/WZxO1nwdR1CVC9SACnwDVWAMyTIyikFbL2o5eRXrH7cMfYtlao8Hi9YRlZJlH3j&#10;e8kAr8HgLczVz3UZ+bM5Pg5B3zq9MQq+HcOu6IpEpiT0D4bhIeKi7LudaUKGFEAKIAWQAkgBpABS&#10;ACmAFHgTFDiTlP9ZWtePLtbPs6t3M10LFpgt5ydnyud5vn2n/WRSQQtNdy+3FUNVQOx2vCWm1xCJ&#10;lL5+UkVlAxhxgILHEy/fL06twD+u6SvAcOKdS3H8oob+aoL0xNYE7vUTfZ/9/kX7w/Ut24B3c4Z4&#10;146cSHrv7YyH6fCxA9uT+tFfCZ9Gnf8wa5H12mOHMnKapcaRq0W0CPvWzlyvt/1vewa+e4raMOj4&#10;Txu7/4/POiq6jQJ1hH3XIva9+lsr5IkUQAr8sykQx77HjKxuktQ9rKBjKZKJSN6SMSGxV2o09Da1&#10;G55N6Bhj3xpm3+Bs3HcfL4KbdTwSS2aLsW8WDiO0RbDv7DIO7HvINDHLvtuF1pXZ91IqzrLvUacO&#10;qHJXz4Bg1OeKZ9/6oX4C9zn7JnbihmHGSo+ytZ3smQ0ytyvZA7OkPugx9TU3clWq7haceXZo4yOq&#10;7u6hwNiS7Bsyv5C7GnAdLWJLcMKlb2nCtXZ1OQPjY1ZBSxfHPwvQ1VC92gLsm6X1A/vmdGP4lkg+&#10;mRGDoI3E/2c7NVB/kQJIgX+wAi1tXUaTJRqUvXBZajLJRTsdY996/Wyyqamp6BZg3wDBK6qayioa&#10;IPH3+PhqZzyGsG4A30qVNsq7eXxxQ2OHTKGOfhRJFDCF5qI9+Q6GbUGGFEAKIAWQAkgBpABSACmA&#10;FHgTFDiTUvxZOfdHaYPz7K0rJR8m3H//yO14e+fYgx8m4+d5vp3PPPmorJVhSM5vhxfDYdLLeEsp&#10;xhYUVzc1d8QsN7/iXm7TPLfox3qyqrSVVNMvO7EtQZxynbr3MzDa3k9j1r7ri8s7917dur1iw3v9&#10;uz6p2f7lpR17b2zZ2rDpA2qcW9S/4czJzNwWqWnkSsGgzjnD1sxUDQQ+uMHblSptGBh57xzv76fZ&#10;dQQPUzrLvrEoWO8ffO+HmkcKIAW+PgV4A20E6pBYLObSSFgyHwL1xv0eKrZtUCgUCFgEMsc/FnYo&#10;2O0deL6QNyTRuy2SdkyvWMzH1tZTlmLfBpfXJMO2YaFeJmvIPuKbx76DFnFTG15p9QRcJjGbVF2P&#10;5YnlntDKk0ZG2fdkyNXfXMe1BCb8L7DvoMdGaG5miMVCPsc24ptj31OTYlIXngqbecQ+ktkdUgup&#10;HL5osK9b6RgziWidBJJQLKD04RXWwFQs58lEgNWNJYsUI8/TnkyqmNiSCowjklfcz2ivaezjhyB7&#10;+MQYu7ttgMMFCQn9NJc/NMe+AXmbJVgsni8WU/EtNb28r+8gopqRAkiBb6QCXzn7ptE5kNgkGkVe&#10;XdsaZd8MJjcQCPr9AZgxfqlEJQvlBU+oKkq6+QIJicyABOJAzxVKTXTjUmj+O9ghKzKkAFIAKYAU&#10;QAogBZACSAGkwJugwNn0io+7jN+vU8+3WtV3SwX/WsCMt38r4nyvRjHP849t+lOZNe0s44OiDrJ0&#10;uJ1ljrcmijqnjpiU03gnqzZqSblNZbiheW7Rjx0cSyWGWkeUn9x+QlnwaOjs3oVGO7WLkrCDeXo3&#10;7OKc2UM9uZNyYgfzzJ6Fns1XL2flt8jMvst5lLHwjC804/HPuHwzzpEZm3vG7JyxzNpIYAax72/k&#10;zSQaFFIAKRBTYGTYrJ1djBZnLLn1RMCj02m1Or03OBsDODnpMIGLzuaGHCITLgt8MLncTs9oaMzv&#10;cY5EJqoMjLi8o5EI6lHYEIzU5LEboIzebB+bCPvddm8QOHHYO2z3hcKT4TGrQWtx+kJeR7R1rdbg&#10;G1v8Bfn4gxXwOjwB6FJ4xOGKIOjwuGPYCVOr+T2OaFeDHnukLpMtFJ5wORxjszg9PBa0GGE8Wrsn&#10;0lWYbBM+GKyuyLyX4Ylhqz4yfAckBIcaJ9z2YSDasBbwDusMZn/oeRRkaNRtsbmjhH7UZbNH1Jit&#10;P+Qz6iP1u/zgDAUd3kDUK+y0RESwD7vs7lgUPDr7kAJIAaTAqhSg0jkQlL1UzpO09IJV1TLrFI3y&#10;XrgA+2ax1/hWikAojfZtgESf/aGILF3dxOhGlSr2Fs4L3fxOJ9eGDCmAFEAKIAWQAkgBpABSACnw&#10;JihwLrtyv8K1QTW6ZtuhHEnIr8GwTSklnSzlMEPtnWd0pZsitVMktjmT2mkK10K3yBaVp6yFVE9S&#10;nt13XlZXoavI01fm6SvyYCVilc8sth6/EnN7tlJ9LTGnCCO3+LYlYh/XsB9Xs9IqmWkVjLRyemoZ&#10;LbWUmlpCTSkeBDud3IXivld/Z4U8kQJIAaQAUgApgBRACiAF3jQFkh9k1dS1LbQnGcUCgeR19vY7&#10;XTw7MqQAUgApgBRACiAFkAJIAaTAm6BAYTvtWnb11ayqNRsUz6gj4Li2GoIktRQHBPxVLLdxEMux&#10;VGOYF3edvLD92KvYnQv3W8lKhWXU7vJbhn0WR8TMUbOPzDN/YOx13hKgtpACSAGkAFIAKYAUQAog&#10;BZACX6ECHs/I8LBroblcHpiy8itsaMWqvtPNdyxlcP/TOWRtJMlLMIzcRmJmdTdYXiOxsIVciWO3&#10;DKo72Cbw6eaDLVkJ2oUUQAogBZACSAGkAFIAKYAUQApEFVBYR1e8QEcOSAGkAFIAKYAUQAogBZAC&#10;SAGkwFeiwHd6BMOLWsugqhzLqOygdJAFNLGZq3GLjaNgXLWLJja2E4fKWgfy6nvBp5Eobqdr4VJ+&#10;qarQdqQAUgApgBRACiAFkAJIAaQAUgAUUFr9X8lFPKoEKYAUQAogBZACSAGkAFIAKYAUWFGBRdh3&#10;G10HYd0NeBZNYhnSeLha35B2hKN5bvAxslHjoUnNdV30vPqe4lZSLZ7bRtfghqzorgYpgBRACiAF&#10;kAJIAaQAUgApgBRYVAFg33rrCFfqGHrtBo2aHc+jzsfGxt0e7+uxUAilcFnxvgw5IAWQAkgBpABS&#10;ACmAFEAKfPUKzGffLVR1UVM/cUjD1/nYGu+KxtON9A+psqo6iloGKjpo1d3s5gEplmVEYeDofg8p&#10;gBRACiAFkAJIAaQAUgApME8BHNO87mL/78+wf32C9RKWwPz1QnupGk6w/nCGvf3GgNbkhVsKSLPI&#10;F0p1BpPRZHkNNsQXBYOhr/5WBtWIFEAKIAWQAkgBpABSACmAFFhWgRfYd/OgqgpLHVK7IMp7Reod&#10;c4iEhKucpc2Ewqb+yk5GZSe9EkuvwjEb+8Wtg0oMQ9fBMmDZxk6Oec7YpnaGrpmibKIoMUwDouTo&#10;nhApgBRACiAFkAJIAaQAUuBbosCpdPo7txRvXVf+8Yrij1fky9i/X5bNmvSZRT/GtkTWl6/hxb2K&#10;t26o3romruqUw93BiM+n0RlmXtdittgcw050X4YUQAogBZACSAGkAFIAKYAUeM0KPGffkOC7AjPI&#10;VjkBarPUL2cRDq50lDT3FTUPVHWxAHyDRSB4xBjVXaxqHAtCwsswVODjObVdlRhKUy+7Ec+q6qAW&#10;NBFr8HyA4Ive8AAZb6VpkCEFkAJIgX8uBWAeYPib9s/VZ9RbpABS4JukAKSw+5ag5H+6YSak0f5w&#10;Wfi7c/zfnuYuZb85PfSbU5wX7GTk469nbf4ucD499Ns5W7JOaAsa/d15bkWHDO43PB7va2bfNrvj&#10;Nd/noOaQAkgBpABSACmAFEAKIAWQAnPsG/J05zUQqGIzUG+manEblDoYSvdSe6EgXWrNrOio7mLX&#10;4oequzkR62JXdUU4eBWOkVuPh9jwbpoEps0U6H2QU4Wv9wkNPp7W3ctUlLeTSzqYOO78dOFYtjm7&#10;vKWfOoQMKYAUQAr8syhQVItpGVQDjkkvrv9n6fM3oJ/Fddi2HvI3YCD/LENAp/frPFK17b1gL9Xi&#10;45KWfzoo/C3pMLDv355l/zKB9otjg4vbUcrPj5J/cYT882f2M1g5HLGfPbPYLliJeB6NGmXJOmfb&#10;+uUJ2q9P0aPs2+32vGb2bbXZ0a0XUgApgBRACiAFkAJIAaQAUuCrVWA0OEETD9f0qivxchLf7B2d&#10;P81MhH1DbHV5J7uPowF+zVAtYnSlu5ejGRhSddFlg7LhRX1gIxQnsFXZNd11BH5dLxivrpdb0zNU&#10;hWMVNBJwg0K22rVoKhWYPJOv82IpoqJWCuRFib/zAfbdQaCOBMMe/8SSNhoc8SpH3XSfm+seGVnO&#10;c5lK0C6kAFIAKfCVKBCYGKBzo+y7voPA04+QZW5kX7cCgwoPicFT6G1fd0Oo/qgCuuFgfUdfcHxq&#10;JBBG9hoUEMo1XIl69aef3Oovber5lqDkecNso2vhXcboyzcva3DZWd3D7X75shC9Ud8vrukV1PWJ&#10;OljG5dsF9v3Lk5SfHCL8+AB+UfvR/p4XbF/PD8H2vmj7en60rxu2x3l2/2g/WM9S1cL2nx7u+8Vx&#10;UpR9u1zu18y+LVbbV3ufg2pDCiAFkAJIAaQAUgApgBT4NisQDk/KDSNXCkUHH4uO5omP5Qt3pnBP&#10;ZTBYMvtEeDKmTIR9wzV6RccgS+WmKz2LmZswpKOLDfrhgEg3jKPJqDLnEp4ettpd2kqs6eE2EkUN&#10;/aL6PmFDn6Comdg5KF4+lQpb7eXqRnA0aUELOf52Jcq+vYGwa3Qi3oZ942Z3yOIJuD2ikPlESPyh&#10;f2hrgLfDJ3407AnOc0YfkQJIAaTAKhUw2NxO3/gqnRd1c/ufs+86DIGjHemXuJYxosQ5ILGSJXqy&#10;REcU25Z3RnuXUoAkcwP7lutWFpAoGSZJTKA2SWzsFw8jSdemgMY+y74npuDh9AoWCI74PSN+14g/&#10;sLLzirV9Wx1Es+x79QdLavaXfJvYdxfXhmWbAEAD9a7tIHaT2eVY+hoQNryqmFtSU08UrxKaQxNw&#10;FQ2tQ7vteIpMpaMPicqwTLiUjW5ftB5g3784MfCjA10/3NcJ9qN9uHj74d7OH+7FRv7dE7EfgO3G&#10;ff+Z/fIw/sd7u391qOeHkS2d39+DA4eIW6RU549my86rMPox2taPD3b//Fg/Yt/fwFvE8IRvxOsP&#10;jf+zDG0sMBocmwiN+scnw4HR0fHwP7jjk5Pjo6OByef3yF9Lf8ZD/gA8NH5Ny2TI748TNhyMqP2a&#10;2kbNIAWQAkgBpABS4PUoYBkO3i6XJWSr8rqMHI2TpXZUELW7HnNP5rIUxsjs7tElwr5revnddBng&#10;bNpi1sPWAPg2OINGV8jgClF4mj6+aVHP6MZuhrwMQ2smy5pI0qYBSXkno43IZUKyFMimEmcQSz4g&#10;NNMUrviNQ1pvSz+3Cs+P3Sosyr5FZl/xoP4RRUES3AsI/huz/b38qpJ+qlAjk3mYl81W96twK1QW&#10;KYAUeMMVsDhHh4SKXiKVQKIJZJpXRNXzBltV18wcEr9KnfPYNzzVI0ldSxlFahEqmiyS/cOsj22s&#10;9Sr6DZJAu4w/2rWUAoNy9wCDJ9PZlpeIKROpFCnD/C8czM9szM0cJmZA4kSqrkEBjSPCvkMTU6Oh&#10;8JIWDAZGKBOmE2HJ5+OSzSHZVa/LuJz/MlV963cB+x6SqFd/pGSWbxf7hjCLngF6Znl7ZUvvqD8Y&#10;npwk0bllHfSXiv6G9yCLG7qsdkdOTddqZmIH8F2Ooda1dRU34mH2GhZPAtNGOpzuJxUdJa0DsL2k&#10;qRfme1+Iv1fFvmeJNtj3d3d9dn8opUGRUiP54gT+SDbjrwcHWgbFf9zTEQXiP9g95zkLzb8S9j1p&#10;EArN/qnZWTD9YpbUN/kVTIgJc10uHfcdNgspVZXNIrP7ZW6TfAIyazj0MiWe+fqcyrYKWOrYqjWk&#10;IHexBri+tQLM4IiRzVSsCUGOa4cGqiPdruweFAdfhMUeJeluUgpRYPpHM+SIxAGvrr2DEhh71peg&#10;ZxCPNwXij9SEitnD0eib795nOr20ri7D85vTtRzQZcu48TWzslU0yB0vdCK+1Jhfj++ija71sC7V&#10;AZWA6vDP7gyN0LgSk4RE5Zu+8hFChaN2TR9L9GLN3vbkpEFHjHY76u6kDLnmXJxabmN1HU1q/upg&#10;uJdHZrtmv49+j57NVtmgiVnZZfaoBFMBjxFXP3soYGnsVaqGmmZXmztIrpCf2FzR1D7AZ/eTRNbY&#10;QCbsUhxZGJj4OjRDdSIFkAJIAaTAm66A1WbrIRBdbs8yHa3pNRx8LLxcrpda3Jghe36XVutwJVbI&#10;N95hPagXxgp+p5tvz2vsYyhcVIVnngFK6GFrmRKjzhEwOEM6R5ApNWIoEorMudA5toUuH86rw7cM&#10;KlsHlU0kGcyfSZNDmhRPvEWSqAxpAan3cbVUuSu2i6n2cDXeohYS5tnrovPYN4R7k+TOi72aMo3S&#10;5jozJvyvDMbF+0LtHpJ1ayUfLzA7VTUWu/cNJ3eoe0gBpMDaFAAkLVUbHmfk3Lh198r1W5euJt68&#10;k1Td0Gq0e9ZWYayU1TUqU5v4EtWT7Pxbd+8zhkTDI2Pz6nT6xjhCmdY0HL8duiSQqhVaS2zjPPYN&#10;ExtQ5O54G5C6qmjGB3hlNmnALNloHfx+T92++uZGfC9ejj87SB+c548+rkYBePI6QI+w74XOXXxH&#10;LlGXjJfih3Lcgl8pu35VU5OGweJIfS1KwlmiwLqa+pHPPAW0s+wbAsoCY5Px5guGBcaROo65nMkw&#10;Ko552N9ltO4Y7GvSCekuzgO3qtsfCs8rgj6uRoEI+xarV38eyoF9N36Lcp4U1PcAncX0kJ0ebxTT&#10;AtCB9OjlHbQu3uLB1wuRdANR2k2kQdnatl6Y9XTF0O8KLJPOEUxOTuoMZoFEMT4+AWWnpqY1epNI&#10;qoTtap2hqJGwJvb9LOh7N+5ft3VewGjv3cG9c7zrZzswfz6D/8k2YiNJ8Idd7b89Td52j/ZeQjcE&#10;hkejv5/h7/mx5C8Z9x0ilpTQrOOzQlor0uqMoZkJv0chl4uV5jBoO+EHjK2SKw0On9Oik2sMQdg6&#10;M+006cRStW/i6aKkfFn2PRn0DiWdSZfZh01arVTAV5ojiG7UoedyuUqdY2JqcsSu53MFhmHf1FTQ&#10;rNaqFTIut/f+yWttQ/q491lXewtnkeNTHtZKOb33U8rs41NeqwYakqiNUVprlHN5QqFKoXUHJsIT&#10;fpWQK5br4uib8snVAnMUoo4HNHIRlDW6Av5hvcU7NhUeMxlMwYlJr0UF2+WRzk+NOMwObxDQn1Gl&#10;GaI0XL+aJTatgfUGCHmpdQMivUZZlZpCVA9PTY1pRFyhWDU6EeivSEvOaTa7g6FRp1TAlWut45MT&#10;ToNeb9BIFKaJqXGDXMDjS0fGp4I+p8mgh07rHaMwgrFRt0zIFSoNYxMTbhP0WWiNdHXKaVJwuXyt&#10;1bMGNuo0kE5vONAmnEtxYxTgr+w/ShueCjiNoAn8NQuMT7otRueofZZ9hyxak38iYFRqFFKxTGeF&#10;AzoZHtfJuHyxWC3XeMfnCso1cKzWsKgenXvEUuj1XFxySoMjPOV3mYU8vsbiDvmcRnvkTPPYTTb3&#10;sFFvn5gMe8xqLlcA7xZDbx2j4Ykxr8ngCE+ELLOeL7swcOUEQYTkevS8wrrOkWGL3Q0geFwvE/AF&#10;MniC4rLqfWOzZ4gnMDU+YhmOHJQ1LDRs8YM7mfLZZzKT4YmIeiJmxY07wL7DY0G1hCuQ0ouvP4ix&#10;77FRedbFJLbFBeekUiqWai0Tk1MTI7bIF0FuXNMTJUNRYqZiJNJ3u4aYmYXjEiqzy3uk1OYHORjP&#10;LLyeGA9YjXp89ZPsmn690SYi12YUdur1elJ9fmEXd6DyUVHbIDbj/oUHuTpPZCDhkLu3PP36owrn&#10;mjq0BhlREaQAUgApgBR4cxQwmi1pmXlE0mBWfrHXO/sDs9hyo0x0NFt5ukB+tlx8NFdc2qcTGpwn&#10;cqVfJg3tTqbGSnwHsiJW4ehMlQdI9zwD8E0VQqqTIIBvMLrYiKXJyVLnQs/4LQCyK7FUSHrYTtdA&#10;2pPmviGawjPPBsQ2IlcNseRivauHpQL8HXOApOGtREF9nyR6qzCPffMMI2e71a1u06j/zFP2/6ek&#10;7MjheuqFIcclw9Q2+siG0iGagOlwBxYQq7VnMACwFYsAfZVQ0GiXFtK0FYEdFHF4Q/F9mFdJtIdg&#10;sH2p+uf1fJkRxXsuvh4nyIqdB4dYx4AbrsY/5hOv/DzUGK12mdpWeaSWamKpml/W/6XGi5xXo4DG&#10;5HiUngXUu6q2icLgdveRH6ZlXLh8rakdt8qDvmgrcq25pKLm1r37F69ch9rA7t1PFcl185xZPHHi&#10;naSCkkrzsC+2SyBTJz9MA2KuNTmiG+PZdy2GIDSOxr8oQ5Q6kzoVZ/t1XVqC3/FnL/0HNdTqfd2K&#10;rcWs/D6VYKiZwuZQFe5l3q1BuxZVAF4hIkbYtz1+L1XpaeFYTzRLUrgasePxtPw/ieh7kinM9XWi&#10;hMqhLq5FzMgeEFqRpGtQQDccAvY9MTkNod8x84Umm4fMV4i6RjVnxPFxgP0/Omi5R3pVe2p4bRyj&#10;z8p0G2jB8cn4Imh9lQpE2ffqj5TCFvgWsu9QKIpr5xbI8Qf4uxRDgziPFUE2OBS3UnQGCxRm8UTw&#10;TuSKRcBfKFXEmnv6bIltcQy78mtxC0PIVxH3Hc12AkQb9y9bsOfaVOdON31vB/ZfNvWXURUf7+lr&#10;JAn/egxf1a87V8Avrmf+eidmjn3viaY9+QrY96A5NB1ZzOVpdQb/ZG9DeU0Hvq44HyNyeKysGxce&#10;d7Q330nNrsb01Rbmt/OsPpMwu6iagGtuJKojJHzBsiz7hhsTZcbVAomGcmbPxfrq4ms3C2xTrs7s&#10;gmosls7T+Xz2vPR7LfVV2SVdo1P6lMOnMitbsNjqKwdPFfby45M5rvKGzSLvzcrrGZ+0Vd9+xHf7&#10;B5rqWjBtD28mM83eEcXA7QcZre2NiceO96h9soHyh1nl1aUlJElsos7n7NulF7c0NWKrMm5nYPWs&#10;8rQuTchtePwky2xU5D5KacBi0x6lDOndzMb85kENjPHJxbSW5sIzp+5SZGtIfQ7s+3GXxDkeGq0p&#10;eDKkcZs5jbfTShoqi7vYspYnN6/eL5aZR/rqH0PensKCCpnNgk25mphV00uTmERd9x7ltdUUNZE0&#10;Gn7LyaO32mtybj5qBJpLasjJLquo7yRadZK01AfYpoqCusHAlLX6YXYDtourtK4hkNxpIKcm3gTQ&#10;HInKnxxuyEi+d+Y2bTjIxrY0YbHZyXe7xHpi8ROcSDnLvk0lNzNkI4rL2xKKK6tvX38kGwlauLik&#10;tJy2tppL+4/Tht09eUWVWCyVo14TAlVlXM03jE6M6AZS8zq9gVBVzu2a6uonuU1W9eCDSjycM+1F&#10;Sd2s3vTkeqtF/Tj1Pra5sqCGZBuqy+7VejT460nVdoM0p7ZrlWdXvJtFNJBb1wNb1Mx2HNPI7Siu&#10;I8hsws67j/JbqwtbyFpyWx5R7mI1pmW0CXyS9qJe7RpamZryNeTnDfY31hCUcLxsgu57adltbbWX&#10;9x0F9q0gNz3MKmxvKb90+AKw73A4PDEBoNtUdvOJ1Ku8uj2hqLLm7o1UiWeYVlZWisUSB8Vzcdov&#10;1xVg3xkyD9Q9YVX1zbLv6nIMb2pSm38jWw0PrZ4t/K6y6m4xfJIPNhQ1MMCf1V1ST5Bx2gvrifzu&#10;jJR7mU9aBxTgYBYRMkqzHt9E7PvljgTyRgogBZAC3wAFbHZHakauRquHsfAEovScAp9v8cfDRzOp&#10;kOZ7fw5/9xN+fqdOYnHdrlKuu8f//PbQRxf7nrPvGoKonSyGqO0Xgolk7k6GiiEx6Z0hMI090M9W&#10;NPRyO2iKDrpynnUyNQOS4VhxoDYYirgCx+5g6kvbqX1cXSwknCJzRY0kGe4YlLFlJpgsS6xz9rDU&#10;gNRjbgN8Y3E7bSH7tnnHHvRp6mz2sdH9k7T/JCY8UFu9uuFAfr/yFNl4wTj1SZf1aBXH6gnFEyuI&#10;s6iqbTQPj8Tos1Cmtrr8QMpEQLyebV+UiIEPvp/C5ktgL3g2tLSbXiG81OL0HTtxWqF7Hh+6IuyD&#10;QNSde/Zt2b7rxOlzBqubRGOfOHVu05Zt9mc5zaGHnT19EI6SlZOfX1iclZNHJNOHR15QQKW3Nra0&#10;x5PBrl4iBF0YrK42bLcjLj261uxoaMHEKm/v7KEyudBJCHRNTUsH7AjrFDqnl0hZsecxBzKVlZL6&#10;qLi0AnoIyq++IInKGmQMAc0XyjRwvKIFdRZnfXObXGPs7CYMe18YZnzNbR1dEqV+xbaIFDqNzY+5&#10;mR0jYrl2mVIwdjKNvWK1yOHrU6AV2wNguo/MiJ3PRrs3NT3rbnKKVGVYW7tyjQmCx69cv5lXVNbe&#10;CSFgj4GAN7Z12hY8RTM5vNn5JbA3t7AUvsfQHEcgu5P08NLVG9ie/tgX5wX23U4QGUdj8wPDX7nr&#10;WEWicFgTapo2/ljZ8i+XWrvOMy03zNO72KPvFvMq8H00kWb2VZjFZx5G25ecbFkzMsu+bfEOzRzL&#10;UYy80W31+05O8/5jVfXR0z38a/LRs9qpz7stO4vpZBYRZrBAqq5BAbg2qMP0haemIfQ7ahDHV8sx&#10;XR2yCwOEaccfTdj/J6ml+jzNmGiaOigIvl8pbqEyRlwQWjgZK4JWVq8AsG+OWL36I6W0BYq/NXHf&#10;DQPSuo7+RWONIWSVzIDkJ4tHf1fjeSXt1OK2wYi1UsobcYFgCOoZdrrzazrmtrcNgk8DcS4mIx6I&#10;Q0R5UT3O6XJDEXgZswNPKqzpqG3DwwSSgMEh7ruuDd6DVC0V9/3D/bgf7MWCxYK1oys/2BPZCP9+&#10;P5LwpHOWfespg+qyDtnH+7pLKLKPdhMg7nv9FXY/R305l1tL02zbX/f93VAEsn5DbYvUGal2djsk&#10;GV9Fvm+I+85KTCvIyivOysu8cadM41GW5uJHI0lQDOUZXVozp7iMND7txWSWCH0zJgmxvHVIgK9J&#10;L2zuwndmZTfYX3gGMXdkVse+aRmPWuGKr+nuA5bT1VNeXFXXqnFPDuv6r5+629hS/+hK4pBLX3Aj&#10;SxVBaeaym+mSNcRPT01Z5N3XzibXFOWllHUC5tPxB1pbm9OuXmpiStqT0zgjcOL4ezJTCWpt1fWr&#10;mdWt5bnp2U2Dz26fnrPv8dHhQQK2tbU08cxDxYi1LK1UquBge/mi/ob67shrthp2Z1Ub6zn7Br6v&#10;Hsx43OZfSw4HYN93z1y+ff3Mwfw+XXjK25Z0Pa2qtaY0N70Ux+2d5YxTurSES0V1LXnJd5qYImzK&#10;fZIZ4mehYPKD/JrGutLUJ7VCNjanbAA0qLj1WOxV5d4st45FRqZmNt64mtbaWpuSmCIbsTVk5ja1&#10;95jjkOXqb6SBfWc8wXQ35mKoag2xNrtjoO1eEsR92xWM1tbWnPuJBVjWQvadfrXQGgz05qThFZrG&#10;uxnCyB2upzVS0NNXXVpV26ocXlPY95Tq+tYD12/dOnThvsEbCvl51w9eqW5qTLt4mWJzY7NyxWZe&#10;Vjbe5mID+xYwW65fTm1trUu5cV9ikRXktpAa8+5mN9JIhLZ+zuoVeO45ai5Kz9OOmGtyKo3BqVn2&#10;zcVn3XtYWNdQU5ya1cCj4Rp66Njy+6lZWFJNGUTBr6GVoKYnp4HndWnLyhsgFKrp3hNBRL1ozhNL&#10;9Z1cReQ1hWjOEycmL/NBSorAPse+Z19iCPblP+6RGhmtVWXVrYI1JqAxpB05duXOfVhuXjt7M8K+&#10;y27ezqrJepyDYUZeJViEfVeePHzuzqXj14qIcA7G2Hc3h5P2uGQ4NNKYnU6WURH7XsMpgYogBZAC&#10;SIF/dgUoVMYQT6BSax+mZ0PSvA5cT5SDL1ySa4Q7M/m70yOW0qS6V635Mpn/+U3+x9cZhx4xnrPv&#10;8q4hHF0Rn0ESkp/iGBqa2AjIG/KcgMGKSOfkqx2L2gBP08XSx9eAYyhLMPROjrmwCTJ22cgyNxh+&#10;yNjNUPYw5wxHlXYOikRaJ8SO8VSObqYKAHrUc1A2DGlYFrLvIZ0ng6WwB+5Pcv/PtsqDTIWFp/fw&#10;dJBkfPhYI/+mdWoHL/BJ0RBFZl/IvoGLgQGcAoxbWlHNgSQFRntFdR2dwweuqre6wICW6i0uYGpA&#10;mW2zsNVo89Q1tkTBKxBYbFcvBC8DfoWAUyZXDGgM8g7DCnxU6qxR2GqweWQaE6xA/TBpHiRSAIdB&#10;Js/kGImybyqbD/5A3cHH6hylsvh0jhCcozkTLMM+idIwW5sBCgLRq6pvhobOXbjSR6bDRmBzCafO&#10;xigbdLuusRW6UVvfDOvwRiVQZrXBBkNw+caBa8NKlH1DE6BAlPVH2Tc8FYAeRrE+dF5jtGtM9obm&#10;dkCBMo0RoDONxQM4Dg5DAtndpGR4BgAbWzCdPLESQtGhNpnKAB0GBxANGoVKIu1GRHBHKjQ5YDuw&#10;7y58P2yEKKrWjkhwrt0TgCageDSeHdxg3WT3gkWlhvwVoH+UfcPTibLKamg6CiKZXBE8jbC5/UA8&#10;XaPjcLzAAYpHC0Ipmdqo0Jqhk9HDET2scNChLVAgGkSvMUY6BnuBfQPLhs5AxC5sZ3CEldX14AZ6&#10;6i1OIOywDuJA/dAK6InY99rg8ldYKiOn4Pqtu/FUOvL4B0+8euMWjS1YQ0PwHSytqIXikD0cjjvU&#10;UFRWXdvYBpHd8PWJj++OVg5/RfKKygF2F5dVQ16Uu8kPr9643dyGi+9SPPuuaSdIzH62ZgSMpRkp&#10;oxhuMk0iIIOGn9g6ftnS211H1z/sVhzuUp3XTW4kezbmw2M/W9QfDFN1/2AuJfZxbSs9+JZLj1sW&#10;lHU3NdXu2rXl0w079qdimZqRPpYCkrEs08SdB7crKcbl+0AXaXFcG4w06lZTcO+3f/r7mXwq/dmW&#10;6PYBMnnfnh1nUnoHX9y+tgFGSw1pff20CPuOVcJQe692KkqNFp//Upj1X9htR+oHlWUU3clGwXnR&#10;yDHFxLu1irutPKbK+6yIq7aqcNuOraBJQi4RcnDhmUqKwr1Ur5gK+6V7Sa1s6/LdHhRoevj2mE9R&#10;2sXfvv3x1UoO48Wx9/XiduzYezmHTHtFTeQWLFMPB5RIIpw+n4l/xdqWLg5vgwH7npp6Gp6cjhrf&#10;6L1DM7IDzEnrWwH8v7BZ3Vyto51nPt6luKid2MYc3VbOlhhdMf9Rt60i7eSePXu3n7rD0bnDAa/W&#10;4h1/VlvMLbbi4rffqGMs3P7ClvExncEWelaJ3yK5fnTDe3vuKNyQAHqun5GVidBA6d3NO28L5m1f&#10;uvWl2h1x2uGJO+wdrHtU0iVepv8r9HxyWqvVc4d4wdA4eHq8PjqN6XJ7Y6XgaT1HpF79d0RtD34b&#10;2DeEVDeTFXUdxGGXZ6mM1JD7m0gbqsDOz/0NVLoR26eAvCRma9Scbi8w60jyjulpu8MZ2y5RqKvb&#10;ejEMfTzFLsVQy5p72/FkYNxj4+MVjZ21vfwOlqmFosoqb3E4XVAViy8pbezJr5+ffOZEGv2nx/q/&#10;twf7vV2YiO2O2Pd3d3wfUnjv6fgerMwZ9nu7sf9rc8fZNtXpE/X/Y1Prf/sS2Lf0o134RhLvs/OD&#10;3STRZxd7PjzT8ZOtDd/bhQX8/byGCDqHLZGqovVDQ9/dhfn+3s6fHCFUYmVwJ+ByuQHTL6bb/Jwn&#10;Wq+uMKPVOT49EZCUFgwYLYuwb0l/U37jgEKphmuz8GJZT16efU+F/E6FCJ+b3qRQDt65nsHhCyVS&#10;yO/xlbBvfPLdEr5Q7vAFp8ysB1m1bCGvNPl6E1PWnfawzxgMT3hbHtzqVRsak25V9Q+JRBKDI/ay&#10;7XP2zeuqLMEQBZyuexdSIdtDZ0NeY3k+TReSk5uLG6nAt0WkxoYuPrslv5aomPDzH1zJfzX2/bhH&#10;5vY7tI8fP1bZbF2PbhX3Qt/EOqtb1Bdl3+bsSzc7qDyRSGofGX7GvoPkktScFpJIJNKYhjW8ePZt&#10;yLmZqxuZGBsb07Lb7z4sAx+ZUg8JXvxuC4fSUlRBhDmNX3aJsm+bmvXgSVFOVqbcYoqwb5kkPauM&#10;KRI15iYVrsC+9W0PH9FsofCYver6dYDm40G3QkTIS6+zLZmve5k+qjKuFRhHx0WEiuwmqm9Uevfs&#10;PQpHIBLJIQOMerA650lGA9cxOsu+xZzO28nFEREUkOVmvL3oyuPifimh5XFZMfVZCpeXVCOs6S8t&#10;qqwt7BgCIWfZN3+g8GFuG2X2cDidmqGCyietGN5AxeMbOc3eWJL01TcT9uHz75y4dPPenVtHD5xj&#10;WIztKamDVlBvuCbx+qDDUZeczh0emwgaS67fjeU8mXoW9x3Hvl3hiVGViFScVqpdyzOPhTlPKtLz&#10;W0UipXfshXMoPu67uIk14Xc3lDzC80wx9t2n9QhwRU9yctKqBnx+IWLfqz8XkCdSACmAFPjGKKDW&#10;6LILSnOLylgcXmSlsGzY6Vp0dJ00w7b7jAj7TuOX9GiriIbPb/E/T2R8fIlY1BF5iyi6fKesk91K&#10;EsNUPB3MOYMk3TD1pdw0skoj87V1/eJYcVhpI0uK2qhdXGtePb6LY+xkR6y6BzL22RTmkYUGDUGM&#10;eU0vr5NtAE8Cz5xRhVvIvntEVqqyeEb+nwSMY8l85SWG4SJdfwGMprvMMd93Pj0sm3i3Wl5NUc5j&#10;308yswGGFpWWEynATuWP0p+0Y7sZHEF6RlZTaweA0byC4vqmtvbObsDiaqOtsQUzJJRBJXQ2v2+A&#10;BivATGGvWKEDGHri1NnE20k3bt8DGp6SlnHqzHlIOlxYWnn42Alwyy+uWLdxMxSBXcRBFsSHXrhy&#10;Hch10oM0QLofffrZhcvXb917sGvvfrFSl5FTeObC5UvXEqsbWi5fS4TirR3dkGwBkPfR46dSH2ed&#10;PH2eL4nESj/Jyi+rqp9F8NqTZ85H2TdQPwDEAGShYJR9Q8Q3AH3ofGMrBsKigerCAJU6S0ZWDqYL&#10;DxvrG1sA8kbZNzDi5jYs8GLY3twGz1H6wD8jMwfCvQuKShhDQoDm1fVN0EpX70BrRxcG1wOgsKq2&#10;Aeg/BKA1t2MBlDc0t0Hr0GJZZU1Le+cAhQkcGTZCJeVVtXK1Kcq+oZLefsoggwMrPX0kaBeQPb6P&#10;DM8Ayqtq4CNwdnCDZxIwLojp5grlUfYNnD0tPQPiuAFGR8h7e6dcY+ZLlBDtDoPNLyqGg1VeWQMf&#10;oWYYBMTmQ1fhiAPyhoMVOazYbugJfKyubQB2wOaLQZNotDuw76KS8o6uXjgBAJqDJ5wS0BOw/KJS&#10;DA6fkZ0LY8FEBCmFDiD2vQa4/NUWefQkC+Ks56U36R2gQtQ2PFJ68Ysfgi9gQ0tHzMj0oYWdgYdg&#10;kN27qKwq9m4BMHRYh68JDj/Q0z+4sIjW7MzMLQT8ffnaTfi3BdNlfzFCfB77llkCXJ0PDFDs7W4l&#10;2cWcdL6lafgf/YPwVkxkOyTruNYsuKoKHlNO/KVMnNUji24Ha84+/vG97tjHta3g2ov3XS2eX1bK&#10;2vDR7nKaDbb3UsVM3cj1cycf9yiXaeL02QOF/frl+9Bd/Wjz/V72s/4z2Oz3vzjYrfLOK1WX++DA&#10;HezahrNUKb5+dJZ922MOGK4tmaa2BLNnBP87sXYvXWaJ7iKIHXtbJNfMUxtovo15NLzwWRHx4Ifv&#10;7WsaGgYfPFXMUloSjp8ppRuXapGjtO07cbSRMVftUm51efcOZA8OPdOENkj4+4Yz/c8+xkoVJV07&#10;kzXwFWgy2Pnh4Uzygvq/gppfrNPoGgP2Pf306dT0nJWzje0mSdj7sQP7X6Sctsmp6eiuSrrmgsBz&#10;Sjv5XoOqsF825z812f3k7LniAfg44oQfL9+UrHXTjSbfs9pi1cZWhunFOzJ6Fm5/YYtLuefoTWtc&#10;JezqK0cLaOPzqh2RXtp0WRB83vkVql26VwMVSfex4jUXjy8olcpra2q5PP6Ib7Snu6ettc0x7Iw5&#10;iBVatli9+uMIk5F+G9h3M0VZ0YL3+EaXAt/R7eFwZOrL0kj09wvJT0rbB+tacP5AcJniENBdXNNa&#10;g+fNC98ubOiJgnJYFCptOWYw5lDXJ+qnMKO7wKUFR5xX9sRj+k+OEb+7t/O7uzu+uxsbgeDAqSE0&#10;e1/Evj/77w/24X6wr+v7+7r+ZRv2XLvq7KnGf9vZ+f9u6J1l393Avv+wB1PQbyjBqZ+UM3+xq+MH&#10;e7siRSCWHAyKR/7FQZ1g0foBo0Nz39uH+8mRvkqs/KXYtyEwSW4pyygoSU3Noei9HutC9s0NuqRP&#10;UrIKS6sgIGbRqTGXZd8TOlbd/s1n2gc74uK+3fiK4vT0+/l1BKdnuDj1empqWl5Nn38qxr59nRl3&#10;Esvx45C/4SWXZzlPZot55clXr6U+eXzz3PlGptGl6k+8djMjM+36sdN4tU/Lqb107nZ6dglbA/m1&#10;o4vy+rbD91LTC1v6OfgqmHgkKy/l8qkHwL6V9Jab98uBkQechvJHiQ/S028/yJI5Rp0C7NnLiVmF&#10;D69eylOb5GnXLjfSIAXKyy6RnCfAviENsppY+7ioR6fqOHfyZnpmPllifca+pwbb029eT07Pr9c4&#10;rc/YNySbJl47lwhXuT0cg4Yfz76nBpqe3E9OzqnrclhV6bevpaenV0SidO2NmRmPHt+vxHHWAGOj&#10;7DswESCX3LldSQ2FPRH2rdNn3018mJ5+L/HySnHfXiO/49aN25nZaZf3n6INe4m1ZXAm5FR3u+Pj&#10;h1erX4R9z8606a27n4wV6BpyE+8npaYXdYxMTnqtwvPHrmp9wSj7djh1GbMilLXRoamhtieP6llT&#10;Vsb588mK5ebZWq4rIRf/zOFzDLUTnKI5Tzw6wpUzcDiye7nGcNBafe8aThVQ9xddfIJZwySooWFt&#10;yuNcN7xGNBXWEYszcVKzEHfr+i1Q78qBk5DzREatu3vrblbuo8tHrzxj35M2mGFmx+EGRl96XNw3&#10;u6M+Pf1hemGDbS1Zxxey7+jzmPnLPPYd+VukYSRdf3j/2oFLyeX1GSl92tGgV3nl+BmOwTseROx7&#10;tSc68kMKIAWQAt9OBTwjofu1gq0PWDsf8C+Wya+UKGbB98CF3CGL83kSrwj7ruigVXQNxaykg1HS&#10;MkAXarkK82qsiyIoaCbH11CJpZdimZFZNOt7AXlXdkcst4GIGeDi6eKY9TLEDJGOp7QwxfoaHK2o&#10;nRb1bOgTpFdgF7JvqZ7jFP3aMvDLCp8zxeC5I7XdltpuSay3RNYbPMsZpnlrj/avhZwqkmIe+y4p&#10;r4IgFIgvrqyph0BOwKMQxhsNYZZrIzHaEUo7G6zdR6L1DVABjMJe4GvAZBWz21UGW4Qmj4RKK+uA&#10;lEVzWENCEkg/Eo1u1lvdB48c54lVAMJ37dkvUugSTp5h82XvvvdBZm4RAPFNW7Zzxcodu/fypRGW&#10;DXkVSirrLl1JhCzDEO8MvYJobrFCD1S9j0S/d/9RXRMGQsXPnLsEG8G/sKQyp6BkHvsGAg7kFxKV&#10;QGcg3LubMNDUCsC2H8Yyj30DHQaWB+OqbWiGqQLj2TfEugK2BsQMlUBVFdX1ALgh0rmhqQ06UFhS&#10;DogcSunMw8COAfdX1jRA4DZIAfQckp8ANQZtS8oqIe4bugetAHoG4jwwyKyua+wj04B9P0xJzSss&#10;hq5Bh0EuuPImDFD7yTTgzhDQXVZRrTNHuPai7DsyxlZMNN0KRKND5Dh4xtg3gH4g+xBsDivQw8rq&#10;OggJh8MBTUP2EmDcYNATiOYGkg7B4SVlFRVVtSB49AwB9g09gYBuoNscvhTwN3QSigP7jsJ0oPAk&#10;KhM8AeVDwhbEvr9akL2G2moaWiHlCFf0/DsOnDq/pAK+lfAux7wKIb9QyuPMaP7urLxClT5yis4z&#10;OPMvXrmBwRFi26NgHZq4cv12U1vnwiLgAJz9WuJtqBbqhzNwns889q2wBmC6SzCa0p1BpgVtfxsl&#10;//cMas/hdsHhduGhNsGBVsG+Jt4d4zgkbvqw3ZRQwYr6g7XmHP8kqTu6zhWJLp88+sWmLe9uOd/E&#10;tddkPbyRNwjbKx+nXC+m1Gdf2njg0p6dO95df7yFN8zm8o7s2vLRxq3bLmY1NhZ/vmn/4X07//7e&#10;ppwB01zlOvnRTz+9WSuIfuxpzvn5j3/4uy8O5vXij6+/1S338YUD+7Y+Ieg8uSnnP9206YvtZ97Z&#10;uLmIqGfz+KeO7/90w/Yvd91pFxoLrmzemHBv4/oNHxxI7iL17/n8t//z1x+cKaZFq2Vx2B98cRCv&#10;NiUf+3Ln8WuffvTZhkulFCph3bt//OFvP7zbKu/tbNm0edPnm7b+bffFZpa1B1u288CBHV9czG3G&#10;rN++8ci+ne+/++dDt3J2b9/5zr9vzGVYYsosXBEaRvtm2XdsV26/ZshUOKX4r0LawTNYxuF20aE2&#10;4cFWAVhCv+au4+k+YejdAm4tVftME8nOv3+U0iabE78s6Qc/+NFb206X9uEObbrfr/TxeT27duQR&#10;VfYndxI+2bT1y+2nfrdpdxPTwhriHNq/49P1277cn9qrMKWdWb/teOIXn33xyYnsXmLn+nd/9d0/&#10;fHytbk5qxiz7HtCbru39dO/xix+++9Gu5BbyQMfff//rn/1l46NOFbahYt3mzXCgPzh4u2PIhqlN&#10;23Ho2LYvrxW31H6xY8fhvTvfe//dhHvZ2zdt+fNf9pRxbEP8oTNHD3+xafP7O663cS1JCe/+P9//&#10;/ccXC7ray/YnlcNY2quLvti8BRw+OprUybO3lt/buPfsvt07//7Z/mqWbRlJl98VZd+xBMewkk1m&#10;exzbQ4P/ZyWj/mSn6BROcrJTnNApOoYR3lSNXrFMf9ZjP1zBelZkaqgm8WhikdE7AVvGRh15Z/72&#10;P3/+1yNZTYT0O7WDkDJiujMlqREeyxh5Fw5+vmv/wRMHN3/5qGt6eorZlr3/0N6967dkdqscFubJ&#10;vTtvnj2y/v2Pa3jDhIKEf/v+L7ZefaweDkYbGqq+cqyApuE0HD5y8uapfeu/2A4PY7pyj//sf/1q&#10;w91il9PW+OD8hr37tu7de6uS+PSpr+LyupOnrj/I6WvP2bn35OUD275Yd+RK1sPEXRs27UuqnZx+&#10;qqeU7t2xD37Tb1UPOES4be//6tfvrS+jmToyDzTxR8Kj9pp7Zzbu3bd579779ZSnT0fyT6+DPzJb&#10;P//8bC5uPF6vBetA72QyWVNDY3NjU0c7Znh4GB4txJYI+xapV3+8YDLSbwP7ru5m0YZEBrMtBq9N&#10;VrtIro5ajE2PBoJw5dDQTcWyTfEYGsLGa3sF+VWtEPsdc47P3w0zWGaXtwBhX5i3JJ59y5Tq8g5q&#10;zKe+X0Ig0Zdh3yfTGT85PvDdfV3/Bvh7H+57B7rAfnCw+4eHen54GA/2o8M9P4r82wsG8PpfdzR/&#10;b0fr9/f3/OvOju9ub/mfmyD3d8u/7sD8687WH+9t//Ge1u/t6fjxod4fHen98RH8j47gf3wksg71&#10;/OBQD1QbrR8aijS3v/vHR4mVnZEomKXjvmcgJfDUHNh/Gp4ITwPEn5ocC4WCY5GJLOGZF+yH/ydh&#10;19OZp9NTMDkhfAyPjwch53pk10vn+54YC46O+kPj0AjQv8nxUGhicjLk94+OjkKiJOjteAgcRkcD&#10;Idg7FoSXLSL3d5FSgbXkiIDJAENjsQQak6FApCHIeDOL0SeD/lGPXfkkMVXmDU5OTgQiDfvHJmKJ&#10;r8OzW0b90A2YvA9WAoHQbJcU/fU1JFH0znN2RNC7WZgJlfjBPwgKwosC0BwouYYb1ImxyIshkfrC&#10;40GoairaE9ANUjiPjUXo5xSsRAbjh2k6w7MyRtsJw6BgCcEwwuNjkdbnZIQhwJ5ApLbJ8WCkPuhc&#10;rOZocy+7gGhwHKOdiZwQzw7o2Gz9oPPY+MTsnmgPoz0JR8SJ6DY7xslIh10mwf1Lj82zikU6//IP&#10;OaJjj9YcPYtAgAnImD47zlkpJ4NBOMrwf6TPL4owFZEK+h/p29wp97JSzIkfgHePIq1BheOREyk8&#10;ezaPwgn3TBzQajzunHyJdiahe6HZtDWzJwYc4rnD7Y+ccaBZ5ByG02/2LI1JGD1PIt+457LDpJiR&#10;A7S2kzN2Rs12IyJm7JycN5g5VSOnR0SOaL+DgQB83aHL8CdgNoP/ZCgUimoWO3wvIQpyRQogBZAC&#10;SIFvkwKukVBGm2THQ+pn16kfXiZuukVNqRaaHS/MXvGdqh5eWftg1TNCHaXPgL/L28k0gQbANBhL&#10;aqjqIBU04GG2+oWWV4eH9NzRgmBQVUUHtbI7EiADyROrutjQBFhFFwfciiGv4qzlNvSVtRIZYt2Q&#10;3NzQwyzFMKJuYHV4bnYdYQH7Hh91JLlI/2+VoL0oOHW8TYgXWvrEVoIIzEIQgpl7heY+oVllez4N&#10;3SyNncv3DdHKxWWVkJNkIfuuqW+GPBjgDIHGwGSjJAuyPwM5jaYyABhKZUWiSh8+egJJgaMOkK5k&#10;7/5DUQfAYfnF5TD96A2YLy8lHbIiQNQ2BJC+/8FHQOsg8rSrlwTA/cjxk9FsJ1m5RVV1zUDrbt5J&#10;3rXnANBbmCuvsrbpOCQE11qAfeP7B4FKHz6aAAAdKn/4KKOipnEe+4YsJe3YHsDNgIOBPgPJhfhr&#10;WAcYF2XfAHMBjsNHCF6O8noYEWyMZ9+wHahudV1TBw4Pgd7RfN+A9YEmw9CAR2O7CVEi3NzeCVwb&#10;orahRdjYhu0i0VgQEA31w7/RLDHQBNBz2EvnCMCAWUfjvmEs8OABMLpQrsnKzgM9Ya9AooI8MCBs&#10;YUkZiyuOsW/ILROL+45n3/0QuCuIxOPH2DdAeSDvkJoGjixATGDf0dk+WzGdQqkaovi7eweiPQEy&#10;DvlqcvNhNpf6WNRwLN93NLN5PPsmDjKgHhgsiyuCFTh+iH2vAVV/5UU4fBlAZ5jfEjIFwXcZMpAA&#10;noag79LK2oXpuaF1nkQJzo+eZEN896KdEcq11xLvwKOmefPEQkpxgOyYrudMPFocTh6BVAOTW165&#10;cQsi0AFpFZdXw6Ov+Mrj2Xd1OwGy7kLKbzCOZpjCOTfG/P8RpblFwXDuyFiudywHzDOW6Qwlm0On&#10;pP4P2g37i6lRf7D2vIRPk7uj63yVrY8tI7DEyZcOnyhhVT+5eyWbDNsrU5OuFJDqM05vOFfK1I7e&#10;Obr/YRsr58Luk7lDXIOXJjZ1YYrf33BqUDNanXHjyIMewbPKCd2NOzdtX59wF8OxiYy+mxdOZRBU&#10;IiP70CdXexSjImH/rvWpPXLGri/Pdknc8Ar0B5+/V0JUFFw9dfxJdw9DlHx697U6Zv6Fz/ek01hS&#10;5ZEvDtRKhgm1aVseEnjPmhjicj788hBBa7q9/6NzZTw2l77jk1NY/WhT/uPTjwginerqjhNZ/Xqh&#10;0dtWkXLgajsWU/jFrivQVRpt4J1PNxCVvu72J2+/d5akcmMKbmxOIfKf1RyTKLYiMfkJs+z7uXpM&#10;uk/+Wwflx1Uec/7oeEzwbPfYY1soUR/aw3L/uYBbSVbHinRhyjZ/uWXD6Ue9wmGRxnoy4Wwl08TX&#10;UPZ9dmdANSri47ZuzOpk4HduvzWg8sLo3vrss1am8knCwdMlg3g678bBjUk4WcqxT47ns9kC3q4P&#10;j2BgsAVJh3KpMOVptBU2re/djWfJRuP5re8n1ks4bMLWL6726EdLk+9cL6WLdNIzm04WD5pFRk9F&#10;xu0TKb3t1fc3Hk+laUbJhOa3NxykakabShPf/uLOEDikXTqUS+cqLITIiSG6durAlVq+iI77+GgW&#10;zTja31G8606xSCtOWH+qnG6BCotTbpx9MgBpaT8/8oiuHU2/fOJ6BWuhkqvcYnJH2Hcc33rax7o7&#10;wfvPdP6tkkAob2RW8NmTPMs5lmIdO68IfNpl3l5EjRWZHLW3Ft7Y+sWGHLwCUoXMKFo332wOzIR7&#10;Uq5XkvTA0TD3btbSxNibZwrIuqnpycGSk+tTsOFRYcKmMxSJ1izvP7L/DE9G27F+h8I1bhrMS7jW&#10;FnSr9h675YjrFrfm6vFCuoZVvXn3JffEDL3q3s0CyvSo7NrWJPXMjAxfduV2XWBmZtwlPbvpnGba&#10;V3Dq8/wBI+C87rTNZ8rZ8JL4vfXv5Ay6xxzibQeuDE9OBxxGvdWmpDV9dijJNzNDrkx+2CmBBtvS&#10;ttdzvSJMfuLDNogiHhsWnNlyRTftTT/0cV6fbsxKP7Htlh4I4rILQIf21ra6mhraIBWmI4v3jbLv&#10;VR4dcIOE7EXfgnzfWI4Zkn3XdxBiWjVh++r6hGCPS1uBm8zFZWv0Bc0D7XTdwmkn4WoTthfW4mRK&#10;TbzggMKZHEFRE6GDZVx00suiloHa9j4ChQUJUgLBYFEtpoksx3GtGKYhs7wNEDzUBvwdfPLg5bTZ&#10;+dtjdvIJ8ycnBr97gPBv+/HfO9j7g8N9YD862v/jYwPAxH+SQPppwsDPTpB+fpL88xPknyWQf3ps&#10;4KfHST89DiukHx8d+MmRWYOVqB0j/iwBnCkR/5NkKPizE+SfJpCgKsDcPzpKhMq/f6gPGpptjvCT&#10;4+Qq3Arse4UzdU27V8p58qbcolm52KSkpNtJ94o7WC8VUQ4FH2VWq5xrycrxpgz+jemHhtoAR+Fm&#10;UnI1nv/GdAp1BCmAFEAKIAWQAkiBN1QBeOSqsfrY0mGWxKEyeuFp77yOfqeBJI9cvhMEMfQcXSnr&#10;ZJVjKHAjzldZwSg8VUkrCYLE57kt/AhVFbeSGklyuMSHtz7LO2iQEWWewXVMdSd9SG7hqWxNBA7E&#10;jMcc6omSyk4mtL6AffvCmt/iGj4/JHSmuMMXB3V9IkimHaFRMAdmHVWV3S3M6xa20FX64bl5EaN7&#10;F7JvCAqGIGVAXTBrYjQrdE5eAaQ3gS0QIAzUFUKAIV1GJOKXK4zSLsDlEPoN6y0d3VHeDSGlIrnu&#10;8y/XQ85fYHBAtNl86b//8S0g3UDl/vTWO8C7IQnJug2bIdl3JHc2WwCZo999/0PITQzFt+3YTRgA&#10;AhxJY33x8nUAbRAitHnbjrQnOUCWo+wb2oVUJxDuDfHXCSfPcgTyF9n3OAQlR3OzxHKeRIcMo4NI&#10;dgjfhuDl2oYWYNOQNgTQP2R3KSgug6jnePYNIefA/SGOG4oAi49n38CdIUnIjcSbEDodBcFJyQ8A&#10;EEOkLQRrQz2QBCY9M8tocwM6h2TZEFcOTUA+bkgeAl0C3Az5x2P5viHEGxA8OOQWFEEPYXSQUBsS&#10;pMD8gRBCDllNIIq8j0SF4cM7gHAIojlPoA819U1KvRUqhzQpELu9FPuGOguLyyB0HXLLZGRmQ9+g&#10;RqDwzpExQPAgPlBsiO+G0HieWAF7IW3LQvZd19ASTXSO2PdXjq1fvUI48aJx3xBwDf/CSxJXrt+C&#10;FXjsFEnIviCmO7oFvsyQJ2epvZHHTll5SQ8eSVTP4Thkk3+UngVInS9RzSsI8eAAvgF5t2Hx8MXJ&#10;zCmAtCeQ2gi+pDHPF9h3GwGy7gKWBdOYOAHB/2SS9hV5/ZfohmuNvAcd4gcdovvtwuQ2QXIbP7mV&#10;l9TCq6Foov5gHRH2jY+uU2nEU/uO7jl1acMXnx0toNdk3LuaQ4HtVY+SrxaSGzPPXCobgo9ZFw9f&#10;ymjf9f6eSslwtCChs+TgjRJYwVakbj1TLTLOVR7Za/BU5Vx9d8cDwM23LpzO6lNLTEOHP7naq/RL&#10;RMTd6x9195V9tqeUNVvP+fMHy7q5Bz5579NDp4+eugRW3C8vvPjFfYJfojVc3rgtk+Lor0vb+rBP&#10;8Kz/PF6EfffrzA9PbMwf9EsUoiMf7awU+lvyH59JI0iYPe99eAU/60xnYQ/uyWpvKzqUWAYfGXTS&#10;1tPXIJSbQm45fKhgSO8fbH6y4R4+VnNMotiK1OwnULlSnS26RWry2Ix33MT/u0HSUTI2vaec+aBD&#10;AoLfxzwXHNR+hBGQpXNCzVWltRemnf3oQC5daTt14lwVyyzUUoF9k9V+iaBr28bslsbsLWcbuSa/&#10;SOs4eOpYWz9j/Tt/23jyYlSTarruyen1GSS/RKU48dGWEr6/pTDpcB48g5iTfYje/+7Gc4Mm880j&#10;myuYfomMvfejgw1if/n9u4mlDMlg818/SyLOOvf1VB85Vdle9eDEow74OEho2X4lDVZ62kuPXqiP&#10;HNCyB/syKcSB7oR9R/aeuvTZJ59fqBqSMIB9ZzNM/oGOkt13SiXkuj9/kUKarbC7rfToxfr20lun&#10;MwnwsSz5/PFHkZW1mTnCvp8Dx5kpR0D6U2nf+4Vub5JsOKldUEFRlVOUZWRFGUleNiArJUpL+iU9&#10;fIDaLy4O4c5t26sGNIuz737G7a2nqCOR6QfdzJKdWfggI//ffvPlxRuR5Ulpk1pFu3L1nm98xidr&#10;3nMgy2Nfkn1fTauFSmSdmQm3WqZ8c+wbk3T2TitvtkOesr3HCA5f+ZVtBF3kc1/2riI6zGHoLNqT&#10;MOCcmRnRHz6eaJ4cIRRlJpw5c+3sod+tu+ZawL7rr51I7Ymg8GcFvYUXt5Mgo/Ko9MKGY+wlU1JH&#10;CgQCgV48HiK+2Sx2fW0dnxd5VTwmFrBvlki1+oMVYd8N89NML8pwvwEbG7DPH8M0dfZHR5RT2xPP&#10;vmFay2VGWtnJkCrgacjzBdg3vOy16BSXsXq6efaiOhykZYdiFpujoaO3sA5X0dwtkioAiEPAYj2m&#10;t5WqXtjuqSfMn56kf+8g6XsHB35wmPyjo5QfHx/8aQLt5yfpvzjN+OVZ5q/OMn99nvnb86zfXmD/&#10;9vyc/eYc+zfn2b85x3rRZveCG9hF+Jf16/OsX59jQSVQ1c9O0n96gvbjY4PQBDQEzX3vEDBxajVi&#10;32/ojRvqFlIAKYAUQAogBZACSAGkwFevwHewHEtWTU/jgLiGIJxnlV1DkL6QIdbz1TYwqkBb1Ukr&#10;7WDW9M73jC/YSBRn1+I7ORa41odgGQDrEAjTRFbEGwTpVOGYdLGxnSSs6RU830VRYGjqvEZiy+Dc&#10;rQKWbe4gUL2BsNctmOR9N6cy70uc+qwucM8cPNcpqWNou3jGux2CfTjlft7IepzmRiPL4Y1E/sYM&#10;qC6kqwZMDjwLEoIAPgOkDek7YH5ESP4NUcCAreFfwLJAToG9AmyFPBgcgQxSS0NyD6gH8qIARY2G&#10;hQKqhrjvrdt3nbt0FWgyRHPv2Xdwx669AKaBgJ86ewFgMWDW0+cuihRa8McTB/fuPwyku7EVC+k4&#10;IJf3+UvXoHhJRS1A57SMXNgFmcEhXzDw2XMXr8BslgCFy6oaAKBDcQBqMLPf9l176prboQO43oEt&#10;23Z+/Onnu/YegFhm4MWxxN89BBJA5OiowRM4cklZFfwLYwEG3dlDgBBpiA3n8CUwRSSEWkfmbzQN&#10;Q5A7TFZZ19QKkddsngTIMvhHZ4OE3CmRNCmRqPmGaEIY+LeqthEUgB4CyIZY71ZMFyBrUAnGDG6Q&#10;dwWyqMNH0BnEBEkhIhsitUHwyEMITxDCxiUKHWyBLDTQIjBoqcoIedjhaQTQbRAEMDckYOkhDEiV&#10;BjgEvNnUFkCioXIynQMZwwFkwxZIfgJYHOK4AccDgochQIsQWg7TaZaUV0KoOxwvSHABXQWJoCeR&#10;4He9Bdbh0MBDC3COBJ6z+ZD7Owo3gbNDZ6Dn0JPuXiLElcMAYTv4ACKHFWgdgtbhuUj0YQOy168A&#10;vCJQXQ9p8W/eT02Hh0bN7bjcgtLi8hrIqRpL1b2GXsHJDE+nYK5LeKWjn8wQyDQ0Fh9m1IT8+/Cm&#10;xbxgcLFSD19hAO4AvqMvOsCcUfAHIRr9DWd7tAPz2LfWEYKU33LLqNtyz9T13y7T6UnO8esCWyFJ&#10;A9ujRpI6mpn6JoYOyzGy1e7Y9s6CE589wEc/Nuc9OHy7XWKwJ53aDXGsTXlJxx90yizDd/fsOVlE&#10;ac46c7mcC245lw5fLiDcP7znBoQAm31suaUXW3roRinswlU92nauWmKebdRgIXCtsCKWUXZ8sLdV&#10;7L99JuFJr1JmEe7/JKFD7Ka15/314yQCp+eLdRcICq9Mpfn4y/criLLUhP1Xy1lCi58jNvL09uKL&#10;Xz7sC8j0xiubtmVThwfq0jbd7RE9G5eAP/Txl4cGDJbUkxsLaQGZSnz0453V4kBbYfrZx30ypejo&#10;uj15ZJPM4sPVPj5xq6u7s/jwzXLoFYtJ2n76OvBi6mDLkcOFPGOA1pKxMamXIZB2MQ1UOq9fYO4n&#10;smkaX0wruTXQOwjs2x7dorGog6o/YFq2n1c4n4xMnsNJSdLh6C6xabSdY2xi6FuZeoLQChGyc5Xo&#10;TQRupLhI0rvh/aNdQvuZwyfLWSaJnr3jk7N9Cvdg/aN31mfiCPVf7rxD1fqEQt6fv/gCw5De2rXt&#10;HkYpsvhZAj3faMs4sz6LHJBpFCc/3lImDLQV3DuQSZI+04TH7H9/4zmaxXLr6JYqdkCmYO/7+FCT&#10;NFD54O7NcqZMztn9+YFyBhyakYa8pAvppM7ahyfTsNArWn/rjiuPYaW3o/TYpfrIAS1/eCCLUpGS&#10;ePoxHv58Xzm47WI1V8bq+njfY7olQO4s2XOnVCZjbv/0UDXbBhVWpd++mkvtKL91NosAxSvuX0hI&#10;i6yszSye8Tj2/XQmWDU88N/vEZvv2sfuqTxlNO2zTMgzjpHgkNbBVttFBqfTF0us/NRht8Kb1gAN&#10;cWnHb5fRgX1vuFDjm5nsz7j6qE0ItPje+i1FZF752YP5g3qI+6aWnl6fih03kXdtvCj3jM3MTDis&#10;bo95Afvec8UURzBjcd+Lsm9OberJm9XQp3G37PrOK+qpldj3iPTqxosc74R9qOWDLVcj7Lv07t1W&#10;ATQYjfumld49f795Nu5beH13onb6Jdg3j8eLpjqBaz2ZVIppa7NarS+wb6Fq9QcLktIg9r1K9g1J&#10;wEvrO/1+eAFgBjIxAMUGch153OIZyavFLRoqHsXZ5R0MuJKcmpqL54dcEpBWIDQGJ2dkgdwgOqO5&#10;qKF3YQ0R9n2K/f0j9B8cpv3oGOMnCayfnWT/4szQr8/xfnOB/7tLgj9cEf7xmvBP10Vv3RC9lSh5&#10;O2o3xG8nit++ASvxJn4Hdt0EB/FbN8RQ5I/XRFD895eFUNWvznGhWqgcmoCGfnCEBo3+9AQDse+v&#10;/o4K1YgUQAogBZACSAGkAFIAKfCmKvAduHYvaCHXE3j1ROlCAzBdjaOzpEahxgHGlBhL20jVeMGi&#10;ztGNdb38whZK9K4ALvfLO1lNRHErTTPPGgZkNT1DEOUdvx1D17aQZfnN5NhkRM/Z9zBljPMnDqXv&#10;eO3Q50TLaW3opiF0mmk5PKA7xnUdkE38neDcWkTlapxr4F8QHA0gOL4gJLbu7O6DLZGkzz19kBhh&#10;DdV+rUWA1RKIi0zE97U2+o+qHJA3kGvFbHJ2ZN9CBYBuN7d3QYT1g9R0mO71q1Vg9jtOTLyTBCHk&#10;kP9kdhLLxPIamNM18pJBvAEZhzwnDS3wHCvyVCxq8EZIVl5RVl5xzD+efVe1EXTOMaUtqLFa/NrP&#10;uyu3bsEIT6pG79vGTmIltTQdTz/SyjIC7NzWqd7cpV6f09fLt4B/1HqKz/7wjx+u37Jz/eHk+uaa&#10;9V+uW7/3zOH9e06XMYcEA7s/37h+y+mD2w5cK6O15V1MrOZDkYJrJ29Ucrgc2u7P//bp5p1H7tbg&#10;sBUJdysitdVm7LlcL7fOVm5g73gPiu/87IPtlwv6BLZAddqV9zYfLCGpMm4f//SjbQkJp79cl0q1&#10;+LJuH/50/ab1CTe/2LGrhmrmchn71/39ky071h263S81l1/fkjYAtZkSd+zNpzs51I4P//z3C+WM&#10;aP/bim79r3/78flSQur57aXMoFIjPbXuQL0k2FGadTlrABwIbVVbtmxet2Xb1pNJBImX1F1+4l4V&#10;bB9iD+65eBswH53efvJEqdAcZGJytqf0t5Y8PHizLe/qicRSQuL2PQUMV0wrlT0YZd/RLWZzzwT7&#10;f54rLNlOs9y0jd8QDV9t4VMVTrrKldYp2lrL29aj/bJBcKmKKjb65irRU9f96XPQ5NN3t92uY4ks&#10;3sLbp97bfbqOpko+v/ezz3afPn1i/bY8usGeennPJxu3bky48cGOQzi+Y4hF3vrxO59t2fHl0YdM&#10;rSX30tY8alCpU51bt7tKHCThKt//2we3msTRVmrSTv3P7//2Vj3pzqldddygUjl0eF1CqzxY++jB&#10;vWo2OHTW5G7csnn9lq27Lz4hyUfwjWnnM7tgO4OE2ZeYCSv9uMrT15ojB7Q67WgejdhR9fmXG9bv&#10;O79/z57r9XwQ+ei6zz66UjTQWXbofuS4Y8qfrN+yBWzftRyKYgRXnXQpnxjpSeq1M5mRo7A2s3rj&#10;2Pd0aMZ1hN/y6e5mxjG5L9k+fr5PiReZR4ITCqv3fANnJ1axrVe3tWSQLjc/g7lT+NLbe7bs3AfL&#10;/rtcu29mFHLQf3Awq92tJxz4fOO+fZdPbz9Uw9T6jOSDGz7ddfDI5QsHt2XgIbNwd+bZzTu37Nu3&#10;Lbtd4rYwEm8+HB2fGVW0HTqW5/V7Ss7tWXf1scYZgezjdtmlHW//7MurpP7ym5mNsEXRnXs2qX1q&#10;VHFrTwpkuBjzmmvuJGzYt2/voYP52CEA7tWJe4mzsekD+QfKmBCn7So7dJYCkNtnOHHmrmXM23T3&#10;2Bc79l24dPnDvfcgLFzRV7ru88/L6eaOzH2Q7zvkNpQlHoPe7z18uLQHCP5I6bV9FOPMjF9+dfvp&#10;oUh88JIL5Jz1uD3RrNPAXgGCx6c9gbhvplC1+oNlco8j9r1K9g3Xoj1EGsgOs4w2YwnZle0QuAB5&#10;q2FL3RKB29Gr3JK2Qb5YDofM6fIazdYoMYePEAmu1kLO+qeA0fPrFqHnwL5/cV7w45NcsJ+d4f/i&#10;vPDXF0W/vSL5w3XZHxPlb91WvnNX9dck9d+SNX9/oHnvofb9lDmD9cjHZxbbFd3+7n0tFPlrshqK&#10;v31bCVX94ZoUqv3VRRE0AQ395BT3x6d4Pz/DjbJvp9Ol0cFbCa9pgZwnZov1Tb0hQv1CCiAFkAJI&#10;AaQAUgApgBT4xioQYd/Ng6riVnLLoHJedHb0I2QjqcYxWVKzSOcUaIZbiTyYF2hRT9jYQlGWtlGa&#10;4iYFgmmFchsILWQ5xIAvb1i2EYK+M6q62hn62PuhMfbtdFnG2H8xCElax+gdjOCLRtFWinU737eV&#10;7/+CaPtLhWBffr9QN59VrZKRDTK5kN17lc7IDSmAFHjNCsDbFBCXnZKWCZnov6am4V2Hnv7B+mYM&#10;BtcLGb2jbxgsNADcCxOLwysX8X9AXmDfrQSDc0xjDxqsyoD0fTG+4HQN66NO7Slt8I5l7ARZv62B&#10;u6dLfkIa2MQNvlMpzusSqGwB8Ef2sgrAzH74WfYdLWg3VIzS/tbQSV5Xwd3Kdl23jCcqfXswom1N&#10;/KNUy2FF+EOi88tcMl0x/LINIf+oAsC+a2M5T6Y8Tw0b3LT0jE7uh+3KYwr/XfvEGZppVzN/D1Z6&#10;QuLfLhx7p15Z1CsMP4uQfU2w7RvUTJR9r/70M7vHYTLGb0A+k9UM4VVynkCURl5dT2SGTIkiv6Yz&#10;muSkqptb2oBTa/UCsRxy9y3Vhy6eDSJCOntJpY09WdVdkPsOzjiHy5NW3AKz47Th+ooaujtYhoXF&#10;bxSQP76G/fBKxD66iv30Ou6zG7gvbnavu9Oz4S5+073eLcmErQ/6tqcQd6YSdz0a2J1GAtsTMfLe&#10;dPI+sCeU/U8oBzIGwQ5mUA9m0sAOZdIjKxm0Axm0/em0fenUvY+pe9Koux8N7k4d3JUyuPMhBf7d&#10;k0KuaKWJ5UrWkMDlXjYRz1f6DRoZ8bG5Aq3eiAwpgBRACiAFkAJIAaQAUuCfUgGdESInwNRgWj2Y&#10;SgOmU4KpdQq1Fkyu0oDBVPCQURBMolBJ5CoxvPQtU0BiQKFUIZDIwfhiyPQgBeOKJFyhZEgg5vDB&#10;RJB8gcUTgjG5AsYQGJ/OiRiNzaOyuWCDrCEKM2JkJofMAGOTwOjsATAaixg1KhOsP84i7Btm5slv&#10;GmgdlENSwpbFrHFAVofn0ESGtgFBdS+/ZVC1qBsUbxtU5DcO4Ias8Rf6zRRlYQupnabBDVk6l7Au&#10;rhXL1OY3D0DkeHzZ5+zbN+6U17uYN93KGrOOQpaYHnWJT9Sy9pYMXm9gtdDVGvvo1wTFULVIAaTA&#10;P1YBCM2WKPSQISc2T+k/tj/Ltx7PvitbCTAloG44BDl4RsXb1JRilsJxvU24oUO5i+06Kg8cVozt&#10;Evo/JTr+ls9IahlSWv3gjGwNCkB24yj7jpa1GHpHaR8IBWLMkGlXLXdDv/Gg0HdUGTooC21h+/7W&#10;AiH2pC6eCTLSrKEtVAQUsI1MxNj306ngtOG4fygDol9zB+TbMPIdzOGjssBh5dheceBz8vB75dz7&#10;bRx/aOIrJWnfrspm2bd69eceJKX59rDv6rZei204ajVtvdHLyPyGPqPZHt3I4IpgNppFETbk6Ctt&#10;7GrG9RfU90K4RsynjabJq+1q7yaWNM1VuGhxuOJtIskgtgOudXtIDGhLJFOXdtDh0hoiQuIrjC/O&#10;VTuAtsfMbLM/M4fZNmcQM26xR23YGjXHnNkczogNO+1z5rI7XY6IucGGwVxz5nR7YgbR6C5PxNwR&#10;G3F7RyBDy2v+FgWDId+o/1UMADoM4VVqQGW/jQr4RuH89/lGv41jf7Vv3D+BYtGD+40fJhogUgAp&#10;gBRYVIF/5A/cKLwxGW9waekd8cUMrtfg6hT+RMM1Z8Tg4nP2KjRyOQoXpW5v7Bo1duEKF7HRq1ko&#10;CBe39uGoRS56I+Zwxi6Go9fGcJE8d7X87Pr52YX03KV1/PV2hH2DAcvOa+zrYOhgsvtFDUK5a/Bc&#10;iAFfygG2Q/H8xn6IIl94ewAbs2t6GvqFeL69+0Xr4dsJQkczSfakChd57XS2PwvjvgE2OdwBs8Vl&#10;sbohO/abTL5Q35ACSIFvswIvsu9eIFCQeNfgDJlVHU7SIbus2qjuqqdILjQObShl/imb8mku+Uwl&#10;rYOlg4hO8ES2NgVMrrEeSoR9R4sbbA4X57KNkWRXt3IltCddwoPVrPcK6H/OIm/JJz3u4LFUzrU1&#10;hEpFFbDHsW/AZ2Eve5x1OKyvnHD20iTyhzjR9kr2X/IGP82jXK5j9Al04+FIam+0rFkBYN8MIczJ&#10;u9o/ETbvt4h91xGEZR30qMUYdxtdW4ZlRDdWdrGXwtAQ913fL4Igj4VZuWEqS6itmRyZvH1FA4YO&#10;rZR1MCpwbLgkXt5fZX/d0HnNJ96bVhASy0xMhN+0XqH+vOEKQAIiSOUfzSiFlm+YAtGD+w0bFBoO&#10;UgApgBRYpQJv+A8cXLNFUwK+Ccsc+4ZrdJjEEt7rxHFMGJZxDdbJMVXimCUYxjJvhlZ2cwubB6p7&#10;OM0kaRtV1U5TN5Nl1d1D+U2kEgzEyNgWloW476LaDo5QjgwpgBRACvyzKFDV2hOdsLeytdfqnYDk&#10;A2DG4YBKbVIqDRqDw+QKRYG4fjgE/8J61AfZqyjQDexba39Ww5jO4lEodCqN2WDzQvQ9JJ+B2PCo&#10;4JAK+VUaQmVBAceL7Pvp9HTA4/QN20I+71OY++/p08mpachwAgYf3oTLnX/2PkTYt0C1+nMPHk58&#10;e+K+VwTTb5oDYt9r/j7CHRTiXGtW71tbENDA2Dhi39/M44/Y9zfzuKJRIQWQAqtT4A3/gYNrtjeR&#10;fcPrmaUdjDoCH8cxd76kQZF6Ar8EQ5uX7WQxlm1qHJADBC/DMoG2V3TBdJdSQO09fMeidyaRoJs+&#10;MTKkAFIAKfDPpQD8RYW/aRWtvUCgbF5kr0OBCPvW2ZHar0eBYV/4eb7v1V2cIa9XUQDYNx2mA1j1&#10;HxOHL1zwrcn3/aah7RX7g9j3mr8LcAcFEHPNxVHBb6cCgAZCY+Mo7vsbefSjBzc2NIPJEs0/iwwp&#10;gBRACnzdCuiNZpjqfFGDv0WQ5eM1/NV9w3/gxsbeSPYNV+pdPHtRO62qi93DswK4gTl8VjRw6+Za&#10;KjuZxe1UcF7xch85IAWQAkiBb48CFS29gAgBQiF7DQp0kSPs+zU0hJoABZyj4dp2wmu4pENNRBWI&#10;su/Vn3twgArqvy1zXf7T/aYg9r3m7zVi32uW7lteELHvb+oJMI99q3X6b+pI0biQAkiBN00BmKnS&#10;u8Tidrthysfp1/Ly65v8Azf2Jj14/k4NjlbU2FPWjC9q6IHXYwvquvJqOmHlpSyvBgsFX6oIckYK&#10;IAWQAt94BfJrO8uae5G9HgUK67tKIj9nSPDXpEBBbSc83UH2ehQoaewubuh+qdN7DZdz3/i/yW/C&#10;AIubCBKtdfX3b0B2hl0eg8UGs/1MTq49b34oFAqHI5myxyFw+p82Pe7U9HR8jOfqZUSe32YF4EsU&#10;CI2huO9v5DkQPbixoak0agu3XtG2Tdm2+Q00edv+ESPnG3kg0KCQAt9CBZZh34DEdQbja2Dfy/zA&#10;jU9MlrWxkwp74dCoDc78Bnp7v+g1H6ZgaOwNynli9UYCEp3eUZ5MD+vIkAJIAaQAUgApgBRACiAF&#10;kAJIga9JgdGxqWXuPaanpyYnxmLm8bg7CBSpQlHW2M4XisbHArFd4Lf6exir2Wq1WKcmp9RK9cjI&#10;63gPd/V9W70nzCYA91Gr90eeSAFQIIIGAiHEvr+RJ0P04MaGJhNzlW0bpvWnZ0zn3kAbkx9T4k59&#10;Iw8EGhRS4FuowFfAvp/OhIOTE4HwmidjXuYHTii33M8jfHG0mC3Qlbczrz7u2nK6dGz8hQnD4ZLS&#10;PxpZxidHaG1NSveih3Gcj2sXO1/imjNWSzAYerPYN1zZS7UOodL8NV3io2qRAkgBpABSACmAFEAK&#10;IAWQAkgBUGB59q0R9PF7M5XkDFZPDqapsL4mn8bmljw43IMnPEpLbW8sIGAKVOQMaX8at/tJKBRc&#10;5d2mb8THZXM9Tg95gDw+/jw9blzx6RGbjs/nS+XGF+9vJp1G4+gL90qrbPOrd4tn3/Aircvl+Wc0&#10;p8uzjL3KiJap9s25+fzqT4uVakTseyWF3oj946MOK7fexCpfjZnZVUG3IfZgIzYAqYitx305oz8z&#10;4yia8WDeLLM8hI4pO/a/EXKjTiAFkAKvrMCrs++QZ6zzyED9Bqx/OLC27iz1AwfbG/GSslb+utO1&#10;1zI6H5fRUioG/31nlscXf904zWp6cvFKUlZWFl07unQHgvjM1AHD86eMq+/qG8e+Ie7bF5zQ2X3o&#10;hgQpgBRACiAFkAJIAaQAUgApgBT4+hRYnn3LGM0h2ZNx0bXmynsen19jMBstdoVcIpDrW/qY9d2U&#10;e6mPAuxTo8yT0s6zTufwKplmKBhi0VkUEqWP0LdoAKzLJKYwxPCWrtNu9IYmR73+qadPIRzI53PQ&#10;cV1Ck2dy6unq73a+Jk8YbCA4d/fl9nh9EKk0PvFNMqlC5fGMfOUjgpQ5r5Iw52s6mq+z2tFAEMV9&#10;v07B19CWDHPSzd4XlB5djflFh2SthyYCLjiscHDj2DdH3/nljObkjH9oDX34eosMV0PHlB0Hvt5W&#10;UO1IAaTA61Lg1dm3dciB201u2YQX9yiivZ6afipQu0PjL5HjbtEfOKl6mMbV4znmjRdq/3YgL7+F&#10;zpI6Tj7qu5KODU/G3j4E9p3fSo88R5yZcWNzy5R+S/m9R7nZGUlPyk2j4UmfvSjlyv20h7dPXybG&#10;sW/IZm40mXR6vc/nW15s/5sW920bCUtURjJL9PVd5aOakQJIAaQAUgApgBRACiAFkAJIgeXZt5zR&#10;PCFPHeOdxVZdyy+vuX7/8dV7qVfuppy/df/0tTtg166f89MPgck7z9jttlWyb3BjMVh1NXUCvmCx&#10;G5UQn8Jwjk8/2+UaxDN94UkNZ5CvVBDb2mky03g4tvd13VYuaGdqamrUP8e5gH2Hxr5p+U+Affv9&#10;awz+Wuao2Iedr419hye/+vPkFesEPDoy6v/Gs+9XVGkN3+pXbxFe85+cip4wT5XNH88YzqzeTPgN&#10;QbcuenDns29Vwszom5dW2141o0pQYg+tQWpU5BumQCeRfepuEVhWZef4xCu9V6Ux2qNV6c3D8Spx&#10;JZrodrnG9A1T780Zzquzb26hFLOZiN1G7LlDCk9EeLfLN34imzfAt61ymEv9wJW1su7l9e26WPez&#10;9al/2Vdw8TH2RDL2L7uKfv7lA6EqVjmw7/RTp68mJycPWaw1d9JEPn3qyXtcswefn9Yl0TFK0xu5&#10;w+EJb82dq/1x7Fuj0V6+ev164k2bbYV++vwBmKlllWP5ut2+A3cgwL7d/sllbkXYJMyjzHywepJK&#10;KeVWt9DV3nBvf4/MOvZSNzAsEi5aT05Zl8TxPLc4nUGlq0dUMkF10yDUvJo6h+iEHpEr6gkFGyky&#10;GY9U3SnWr674Mk3waV3RTlYRpKvpyUIfCae/tltmeLWeaNSKkuJINyKWXYzlO1fsDItGYGgDK7rF&#10;HBgMKk01Ev0o41F6xZ55ZQ0mC4bEWX2FyBMpgBRACiAFkAJIAaQAUmB5BVZg38yWCVnKGPd0CGzo&#10;VJB9IsA6FmAe9TMOR5F3zFbPvgEZq5SqLlwXWGdHJ4/Lm88Bw056P+85QJp5zr4VDpeIOGBabW6V&#10;r/fOBbHvten7Otk33OiurZPLlFpY5/TTp0qzO2JGt1LvVOptUdOYHAvriaAB3zeffa+oPIVCealD&#10;s6L/Ui16R8M6S9yfk5mZpaqCQ+Ofy9b9VNny8Yz21OrtOfv2zWPf62YUx99E9m2rhI4pOxH7fqnT&#10;8BvoDBNOv731yvXH1d/9+5E/bLig0r/E9NcL5WDwFf/nb3aADYnU8XsDwbHNJx7C9idlmG+giG/G&#10;kOLZN4RC83g8rVYL789FlxXnuhwbnSCcoHae6xu8N9SR0G9TRH6/BgT2a5WGqyWC0eCq8msv9QPX&#10;3ifRmUcy60S7L9dDtSSunsIz0ri2XRebKSzlM/3i474dUfaddyPPGJyk1eRguXJMcqY4kiRvkZwn&#10;EokUhrzicfCNvmHsG3Ke2Jxetli91JV6VdLGk0+wmB4SWWyHyPYBplrvnbh0cl2/fPSlbm+KHxw9&#10;kdYE9XSRRGrXc8ad/eB0Tp9BbzAOMJQAr2sKshvYluVrpjXe33q1VeuBSsaaUk+ezadq1PKBIbPx&#10;1YgzNNr6aOvhtA7oJFGwQh+W6qFaKSPxrCar5VZyHtceeimJYs4Gs41AJOXd2v32kYcYPIWpWTkj&#10;TfHdrfnklRF5rIm8lDMZvXMTnA4UH7tQr5zXVTmfsvvibUtEZGRIAaQAUgApgBRACiAFkAJfgQLL&#10;s28Fs3Vc+iDEOQkG4DvIOg7gO7AAfEfivrGnVhn3bbfbSURSfV19T3ePVCoFAr4gWnxMRCXpPZEb&#10;radTEM3pHsTTvOMTCsaA/A1j3wAxo/daq4j7nnRbHGNTE3ajJTQeHLZ5pxdkbZkK+20W5xqyuUyF&#10;A8P2kYUVrngfuLzDPyru2x8KN/bIQ2OresnaNTJmdfoNttFF/R3OlW+GX1alhXVCsPAAX+fwBhRa&#10;i8k2KtPbWSIDXzuSVtyyKPv2jPgWjftmCO3lGOlEeMpkMsFXI7aMveQrBQO8Ea488uq3TqeLr8do&#10;NK5+sCZnuKEvEkM3PDwcX0l0PRhc4QHUUsrr9XooDgMkEonx1QKjWbRvGo0G3KxWK4FAiPc3GKLv&#10;xT9flmqxrEN9PZsSDj+f1Hffvn2LtgV/iFxu7+yuWfatPhFvXu5hdf9uBWFX1Gz0/fF7TT0bgh49&#10;HFY4uLHKpWLIebJ+Rn58xvfmxX0D+5YD+z68+lMCeX4jFaDz5H/afIkn1e6+kP5f/7C7GjPwKsNc&#10;in3DV+PAlSxg39vPPHqV+lHZZRSIZ99KpZLBYLBYLIvFskr2res39RwbHGoRq7r0vSeo3EYR/LQ9&#10;apRfLLdfLFGz5S8E8i/VjejfwIU/cO09PIHEceUJc8eFWig7MKQn84wklnnb+Ubyatm3SYrNzWpj&#10;qaRDD44fio/7Xv1ZMeIbhZlaVu//tXpG4r7B5AanRGtfCnHWPNyeTnBE90rZhCqi3BrHvjHljw4f&#10;P59SOahzr3A/UJx2Nq1bG2tFKRm6ffX04au5V68dAfYt4w5U9YkFpIa///E3f995poFlWwa5qlSc&#10;TdsO84xB8/Doyd2b6oesAlJ9PStCfjUC8pmz506cf8ywhDHNxTgBbBxuzC+h6sJ6tSyrdXB5ktv2&#10;eGdy17Om7cbsu7cPHz+d2sDVWJ3Z5RVya8jiCtZUVFE1XtVQ79GEM4fP3WyMdDXQ31xcWFJ9LxVL&#10;6q9pGvLiK2//+Ke/23olfVDp1Qip586fP34mhW4JW22Owozkw8ev1wwaVmTK1NprX97HRN2MJnPm&#10;wxvQmatlpOgWPqkZPh6+/KB7NgR+jn0btQ+Tbh4+fgsn9S5f/6LsWyMcPHfu/PGzqdDVGPsm4Srb&#10;cN2nzpw787BZgzg4UgApgBRACiAFkAJIAaTAWhVYgX2zWsfEyYC8I9SbdUxOzeVRKobIZZyBUjA2&#10;sYTZX0wnFDipp6SYk6tk30qF0mqx9vT0aDXaAeJAaUnpwkwpAbuqr2+ATqezeRLfRFhAxhFIg/gO&#10;rMzhM3EpeJYsOP6cZH2tNyfLVD45OeUZmZuOKY59jzObss6dO/e4sO/FqZpM6TvOczxuYgtOoyVd&#10;OZw3suDN8pBPg8fRYnk1J0dtlZ0ELbP9FlR37h7fsWROFZcOf+1UaeAZKw659AWNbZDA4RWX5+w7&#10;7O2tqFM/C6FWkLD9vLW/t75o3DdkQYHDHQ6Hx8anrmVRfrsl/1Ry52r630M3fZJQv/VCo2X4hdje&#10;aFmTeck3oDkcjkCwaMqdFZpdWCcAAqbMDLkCMnNyNGZXW2dv0v20IU3ganrkJn/eAlDA5RlZlH1X&#10;YeWfHqkfDYy3tramxC0rvsc9r4mcFkMtLhJ0WVlZGV9PU1PTaiSN+tClgcTsIXiiQKVS4yuJrpvN&#10;5uWrWkr5mpoaKN7W1tbc3BxfbXl5+aIVlpSUgFt3d3e0YGypr48ED8Yvi7YYHJu8UTB04EabxuiJ&#10;OS/FvuFNDqstyneAfX8aidd+Zg76gSN7//TZZx/+7a2fn9r32z//6d+6S76Id4ixbzi4sYYQ+179&#10;+YY8/yEKhMOTxxLz9l58MgZ/viqx//n3uw5fz3mVnizFvuFXfv/lTGDfj0vbX6V+VHYZBV4l50k4&#10;NMnJlHSdJ0G4t8/qJ55ndl0ZkOo9J3Ikmx+oE/K12e1zGcCXPwRL/cDlVA8k5/duPdOw/VwV0Gci&#10;R59a2n/mAfY3W7L6GbGan9oUApU1+vgwKKNznBM+PpU/Gp62yHgaB1yChChtNU3t7TQy2+hb1dPx&#10;eb11e33wd/4NOYsi7Ht2rstxtXl+yosYOa26u27vzZKiyg6y1MloeXAij/CMfXso5Y+OPekWqHRJ&#10;x44V0c3Lw9bi5IN7rucWVTbU4kUGr/vSzi1FfVIZh/Tn9/8G7JuFSU/I6jQ5Rh5cPpmGFeqGx5er&#10;bdh1a++Rco7NoOceP3iVb5kgFh682KjVqETHDl0hSMysrvKd54qrcm6fL2ZoOdj3PvzgXpOMgSu7&#10;nt+1fCdbU7dsv1ZcVInpF9m1YiGGIZfpNAl7d1aSJDdPn28RDut1QwmHr5MY1P3rz/aq7UNc8uYt&#10;J5kGW8HpTw496hHofT05u6+1WQwq8Y49Z/EKh1ItPXHwUrfQyCNUbz+Vj63LPXyjXsITdouWg/vR&#10;Tsax75H8C6dvVNGkOkP2reOJlTwBBbt3122SzkEnt32+5aryGftuTku8WtAvY7HwqhVCxfPu7N+X&#10;mAeHA+zOsQ/O1Sm1WmnCoct4kWkIX7XjdCGTMxf3XXjp739JyOarDGXJCSeyyEYUCb7W290Vn3Yg&#10;B6QAUgApgBRACiAFvtkKrMS+20LipEis96xx2GSYlQgMQlMnwpMTE1PjE5NChamqoZ5Yc3mV7Nts&#10;Mjc1NjU3NgcDQTKJPDQ0tBgHfDoZhnkjASdG7lKmJ8PjExNwlw4zXj6dnoStrw52X/3mZ5Z9z8V4&#10;xtg3vvTi3bxuj8ejlQ/ZvFMq7gAwPpJABxh2ln37pUyZ1UK6si+5E4NtbaVA+dCIRcrj9+KIarNe&#10;ItBPPmPWjLbHJT2ywZKkxxUUD6/h8P1OCLUN2OWdmObWXk7kxd+ZmVETv621uQ1bDOxbLGI5/ZMz&#10;AQdTqKAW36sUPWdwaxvsM/Y9XJx4Zv1vPidGqGCIUfVk2/pNqbVrj2NdlH3rdfoP3/+wu7cbjqw/&#10;OOELjPv8q8qfPj39tKZjyD2yeBiyRr94pPPExMSl85eOHjkKtP1lxVlYZ4R9S8z0Qeb1xKTDZ65V&#10;1GE3bdg+wDbdy2teWHkEDbgXZ9/wjkMwNPHKzyxmcuoliRk9Lzuuef69TMf19G61wbW2ehZV3uuf&#10;JgtD+RjDRHh606ZN/0fc8tZbby1siK0IXSi206SQ7X/6vffei/f/9NNP5/kv2iKZZ71bwnpQNJBS&#10;OvAsl/fMUux7cmrKYIomfHiqbP0sEq/9zDpLtu45sOPoyaOPb66T9extzNkcvxfWTT0bgx5DlPsg&#10;9r22cwaVev0KKLWWX352epAjhaZh/V//eui7fz/s8iwyYSD8pVUZrKWNhEsp5f/218M///TU+eRS&#10;idII2+O7vRT7dnlGPz1493t/P8LgrQqhvn4pvgEtvgr7dqtHcHvJHacIRrbNIXb1X6A3bem6n0s/&#10;mzf0+R3R/gzd2XyxzvbiA/3FJFvqB25sPOwPjsOT3UAo8kof/DWGHzvY4vGFJmYTi7+e5Y1j35Dv&#10;W6wyUYeWTG9ddW/9wXvVlfU9VLnrBfbN11zY8Pe3v9i+Zfuuj/7yu7utz2O6F71pKU4+tP92cWV9&#10;e1O/1Kgn79+czp/NfPL49qEY+4aPmbcu5g3oVrrtGe8vuXW5ks1qSzn8hAGpTqLsm9X26Ps/fHvj&#10;9j2bNm/4/ODNLkzlwRuluMKsmyn3L91qKXmUmN4hW5F977pVWVnfTZI4DFZ3e2nK5u17/v3tjzMI&#10;yv7im5er2MzWh0cyGN2lDw/d77YAA/V4co+frRjSF13YkDMYSbfdO8u+rSbd/sNX6dYgD5f5ve+/&#10;tWHbnk1bN32290p3V+vmjz4o6TNrhlfOlv6cfSvJW768yXBG5OJRm06dqy27d/lKOTMyFrfl/uaE&#10;NsNc3DexIXvL1p31gza9e2KFuO+7Bw7dLYHDAXb/5MfAvoewT773g7c2gHpbNn6+/xqZOse+y+5t&#10;fYSPPNhQiHCH92bLZ7uBDCmAFEAKIAWQAkgBpABS4GUVWIl9t4aEdyG7dyTPCeMwh02C+xNIquh0&#10;up0u17DTHRobl6jMOBIvNbtYplADPFrxBgZoo81qc7u++mQUKzb91TpAqHKMc82x72ld8tEHhtCc&#10;CJMTzpaS0raGkl0bL6gmjbPsW35j0y2+tv/zX20sa2ivenDpZh1Hza39+O29TV1koaD96qmSZ+Hb&#10;oxWJF9nDk9SSe6kl/Spi4YNG4cSYJ+PGmdy6xpy7xzLw6jGP4c6FM5XtmNK00ztOlVYXJLZx7VZK&#10;8cUi/KQFdzaFuKr0nM9EgeMCM1uOjvpjk3bG5Txxlew9Psu+IwuzKjXrZdi3PxDw+/2+0bnb5kXZ&#10;d2tL68bNG/cd2AePDVZzmEZHR1cTDa1U6xatTaFQXDp3afv27SMjEVIZDAWh3fg8HnBwodujfv/C&#10;5B4L65ycnKbyTXfuJhWW1Z85f/PKrQeXrt2rx3JKW2h9TDmg/Pg+ABpwuDyLxn3z5cMtBDVwXugM&#10;jC62LAT0Y2PjswdrFCD+wgFW4F3lOA1sd7lc8fUs1BaCMaNHB5ZFhRoNTT2qtxA5FtgbCARitcXa&#10;hXws0Z7M6+Siyt+stm+8Lt5/o6sOx4c3P4pml+LiYiwWSyaT53VgfPLpo3bnukTJ+wkt9ThBR0dH&#10;1L+0tBT84S2Bef6LtniniNpJlrURJDsv1mhMzmiRJdn35CTAo1mX+ewbU7Dpz3/8059+98eHlz6S&#10;de1pyJzNZBJnMfY97Hp+AqO479V8l/9RPvBg1TUSBIs9FPlH9WTRdoPjk17/BPz7tfaqrLnvt+vO&#10;R9Pcw9PlX3x6+r/9aW8PhTuvUaDhT8o7IDXKxQdlHf2sTiLn4sOy//KH3Z8eumuwvJAKYyH7hukQ&#10;QmMThXU9P/4gobylD56af60j+jZX/irsW9ygxKzrb9/S17GXiNkTWWna0Lf/Tj9FaNufxtuepr1c&#10;Ya7t08x71LFQ7WV+4N6EQ+N0e9+suG9g357AcnNdxuc8eYF989Tn1++tkc7Nl7jipf8LOU9EmE/W&#10;P+DOUtSUG7tfnn2HrRrK3t03Luw50KiKVBJl38zWjC3n63XPApONWunek/dTU2+39tFP37ubeO5o&#10;jyy4fD/jcp5M1CadO3CrSQd0/mpCBkFt1ZBnWzzYpAr3liTvvdcZYd9ud8aRczUCQ/HFjUWsSE/m&#10;s+/O3I2nqjXxCWEs8hPrNpwrHlhRsefsW0Ha9MVV6uwEoVxS/amLDWV3z58vpkdqcJrvbjyJtTzL&#10;eQKTf0pp+979JKVnfv7uec0tzHky1JGz6XSN5pl6sZwnJXe3PMBFMrRIqbW7jpYpV0pus+K4kANS&#10;ACmAFEAKIAWQAkiBb6cCy7NvJastwr7pczNbsmfZ98jIqNfr83h9bo9vbGxCrDRjiUO5Vdizd7L0&#10;JuuiUO9NuOf5yvsAeBTuo6LVzrHvAOvK3uI5wDabrJzYmHXv3rUNv34fb4tn33M5TyYn5HeOpnAY&#10;LTduNEK4t0uPf86+x6T3T5fAVFPUkmsb1u+/cvFqVgPTaiffOV05OjUzOc5N3JfP57Q/uI+NFJzN&#10;eSIaaMmu7umtreIZIVZX+zAha/hlIIPRaEq+//Dk6bM8Pj86qK+EfQNdrayuOX/xclZ2bjS5zUL2&#10;7fP50h6m9fX3/eEPf4DsFqs5UgBMt27duqKnXBlBwAsXSCqC68IdOXakurYaXi94mPowGZaHyTFP&#10;yEr/KC0dUixSBgfnFV9YJ7wBUN7aV1iHz6zG51TgqzuZ3WS1SGYFQq03urqpkZjK2AJfEPuwe9Gv&#10;SQVG9tHh+lH/GOQquRK3QHbseX0QCIVXrt24diMR0mcvHB1fNXI7nwbbs7Oz4+sBajzPORgKFRaX&#10;nj1/sbKqelGhLK6x6i7V7dzIF39wcDBWW6xdzhAXenLj5q15nVxUeaPdn9fASczohvdFPvroo+/M&#10;Lv/hP/yHpY6jRO0+fBOTWUUd9gTg3Ij6/1//1/+1qP+iLfocLjl1SEHjqSjUicBc1p5l2LdGG00j&#10;/lTZBnHfx+ZMcXyYfuDglt/94of/cuP4OyLsjoqUj+cSnjzzMeE3Br2RuG97XIp5xL5X/Iau2YEp&#10;NlZ0coBcL1+DzTVa280rxbBixhAbvKMR1CvXOzZcrPjNrid8ZeTRzsIlNB6Wau1lWHZVFxfy8Y6/&#10;JLTt49uwLNPksvMwhKemCTxrI0UXM6rUARMeAGGE7RvuEXOwsiX6NiU3jbRSDeBmHIbp+9byukgg&#10;NP6nzZdvPqkFPB1tJb0UA2lJjt/Mh5er4tvF9LFg++dHktzP0nx5fP51x+7DxjrsC0+tYuz7/P1S&#10;SG8ClpTTuPPc4x3nHvdR15Jjas1nCAQY97N0XWJ3cOUn8mtu5M0quGb2Pe6fGLzDJZ5jER5RyDlM&#10;sN4HlIwLpLtlXO/oeHqTaF+W/lSp7W610h9a4apimR+4N0EseDb5ZrFv+0jYZHPB12apO5Al2bds&#10;hNL4ZMueq2WY7qy8eo5hBQhefP/I0Qc1TZjeNjxVahm9e3Lb9ey6poaqP3/4QTz7Lr15NiGthqVd&#10;cXbH4IO9v/kfn98xzMYgz+U8UcsT1q9/UNtR19JU2S4weVy5xzf8df8TodH+4PrebfvypHFzbC46&#10;3nj23ZJ242RyWVNL/UfvQNw3zAUafHLkL++dqoAW5SLOsQ07n7T1VNUUJ1x6IrG55rNvq/nCjgMP&#10;Oqg8ifzUhnVJVW31bc3lLXw6vvJxeW9W6uXkasaKt3zP2bc7UJR4/MjdokYM5s7ls5Vkq4Dec3DL&#10;4RxMb1nJk4TEUuhSNN93T3Nhfm136vVjub3G5etfyL61WvXJDeuSq9sjXW3ji5/NdVl0+e/vHbxX&#10;19Z8atee/D5zhPgjQwogBZACSAGkAFIAKYAUeHkFVmDf7Pag8A5MZRk1Fmtg5unTUX8A5ngE80Ja&#10;irFwcCzs9Izahj2YXiqNxQMi/Cbc4byGPoQnJ2Mxns9ynrgfn9yHl0YCP8cCHgejdv/9JqmMceXj&#10;DS+y74EjW+87Q1NeY+etq81S7mLse1qfeSJDPwnsOzmvRTAzQju29aHUzL5wIMkanPQaMDcutihF&#10;XeevFoenn2roJSdPlfrsknN3n5SVFNgDgJilSQeL3S/JQ2B2LCo1wkyjy1fCviNSjI+3trWHQnM5&#10;TBayb5jGELAsn89/++239+zbs+IpBEHHV69efeedd1acvFGhWmQGRbg537Vj176d+/781p8//+Rz&#10;iGXu7++/eO7iL37zi/jTxmQyE/r6FiajX1gngCPI/G51uKx2l8HsIAzK+TIThFIabH6B3JCa1xhf&#10;LbRuc7gWZd/wVRp2+Vfz9Ah8SGTKUvND5tRJL6V2rPIrEAyGWlvbFo0fhxqcI+M3sxjZ1SSAa6HF&#10;QlBBn75+Ijw4mdfcosqDD4vNaWzpAHYfH/cN+rPZ7EXg49hkd+8AHAWZTBaL+y4rKwN/Ho+3mhbt&#10;SrVFpsLdT+3PTp+efSsFps3ctm0b/AvPPObVACeeRrc4+wbSPco9rOnbc+HI7/gd24rvvzejnM0G&#10;voB9w8F9/g1aZK7LsJQ5IDN5Fz060+ExGY8Ko+vvH+ArrTDt7VQ4eO3KQantWa79aLGpMTWfBU5k&#10;OscVS/P/rMawz0qlDMxW0i+Jy3Ie3U8vP3W/ajZh0RJzXT6dDono/Wr74u8BTI/7RZzB2bpJIq0D&#10;zvzxEevpK6etIy+KORWUcejgRGHxR569BxMbcthrIg0Qoz1ULMii0JV1JL9NtPzZGxyb+PJC+e/3&#10;ZnaQJct/XwBYp1QOAOBu7hOaHSMsqXH7jZr1Fytc3iDk0Lqa07UU+1abXIeTm4ramTqLm8LTrrtQ&#10;Diur/E6Bm90T2nx/YNcjisO7XO4m6DyRb9uUNJCPU0ARodZzuZRzrZxr946NhsI7UymLsm+9w3+9&#10;ggu43OoOUsSO29V8X/ClczdBJ0lM0R83XQLsFhsXnsL772/t+8PGC1bHC4OlcmVfHEkqbSLEKPnU&#10;9PTpu0XAviFyPF6WGPv+287rUATso/23f7/+/Dtbr1S3DwRD8790y0j6dHqaw5DfblLZln+DaSpM&#10;pyuO5bAeNksyMbKbtcIeVeTsnZ6aFjEkVzuM8LQ4fpmcCMu05qwGSWar+FLhENu72MyHT5/KxbqR&#10;kcgzkmUWv9titMNLPIu7BEccephuWKczmG1j4UgrNimNyHvxaeXTKa/DHHHSG/zzhjk1ZjFEK9DZ&#10;PC/+BYDsYx5FN54z8eLQ1sy+rdxh0kUO6TEjDK/bzC4+39iNfBaJE8kBJVC7tj3knq30HM9TEYYW&#10;f1AUk2CZH7jVf32+Pk+YEvnNYt/AMdVmr8IQmS9xUeOxSXRNJJsHmEou6OVH0l/0k/rltkjWjj5s&#10;dWZ+WVEbVbt8hm5vmDPYC55g+ZWtfHNYqZCUl5RlNhCJg1SmxqdWiPHcSHCxQiYsrajvly2ZfzzW&#10;ST6T1EhWRT/KBdR+WQS+K8TsvKKy7OIaitIPH2U8SivdaPKOC1nkdo5lRWgr4pAHVZGCYAa9tqKy&#10;KrOKQKSxGJrI1JE8Bg3LmmPKOrkgq6Asp6yREREnxBkkso2RUtDigHzU6h0XMEnZNTiewQ+zehYU&#10;l2UVVpGVfrmEV5hfVtDYB6EJK3YGCraz9FE3k83Z1lQH6jVSgMLPDpnPgI951R08QySYncMYYOmC&#10;fBYlL7+suJ2uc66Q84TFZjLUcw8Y5AJ6vzQiuFLCyYeuFkW6ajBbcYM82FiRvOVWYUdOQVkhjr9i&#10;n5EDUgApgBRACiAFkAJIAaTAUgqszL4Ft2Psm8kkwm2ebzQAMV/eEb9nxA8ZG8fDkPV7ajw83U/j&#10;URhDa0ig/PXd53ytNQP7hvuoaBOxfN86Rs3hnXshsPR6dpNRRd322ccHEw5ufWt9r92UuefykEdx&#10;a9tdgY504K+b9h46vG7LfoJuBFJ237rVDOHbbgMh8Vz5M5Y10ZxykmF9Si+//vHfv9y3fvPDJkEw&#10;PNaWdXrH3h3rt0YKhoOOvDsH9+7de/7K0YRzFYHJMeyjo9cqGfDwYdrQceYR+aVynizU6hn7Djan&#10;Jrzzg598vO10l8gk6y788q+//+NfN6TXUccXgwYraj6PfcOt8vVb1zOzM4FpXrty7ee/+jmN8Zy/&#10;L1obTFN59+7djRs3pqWlLd+cSjM/LBqa43K5p0+fhhO1F9/7L9/7l9qG2nUb18Fci7/9w28Xku6F&#10;9S+sM96HK7YKxGbIBKIf9gtVltuPK2vae+MdoAMWu3NRYCdSWjoHRJCBAfoGZDa2rIaGxzdR0WV9&#10;VBMJNp9Xz6t8N21Of1kbD1L8AyCGjq0o1FIqRRE2PO0A9g1HHCLcowukMVn0UEK6fPCHjChQMN6/&#10;t/cFVaHsoi0CPjMLpSU7t3mtc5NzwlOW//yf/3NCQsLCDDAQv68zRCH+U2X7FxGuDXQbGLcqYUZ1&#10;YkZ9IiQ5dv7Q7/jY7UXAvtUnItufEXBT7+Zo3LfVHnvxY2Zh3PdTI+HtH/3kw9sVi+KyCZd2zztv&#10;XS8oLsnP2vjhx3ild2oicPjgp3xTXJrdp9Otabv3nLwNouVl3r2Zj5mnm5tR/Ps/bcuE3flJmzcd&#10;aWbq49vqz9h6IWf2VYYl2HdA2v7vP/zu5nTsoj0MmXnrfvdOcmVlYUbKFx+uY9ogD5Nx28FtRk8c&#10;4X06XXnry4PnH0IXstNuPKzqn9dD58DjX7y9NycygFtfbjzZLXyBpjXd/fJBlM4vvXDl5luF+PcT&#10;Cq/ndseHY4P+MI0eQG34EsX6D+HhALiJnMjsr7DcL+//4/4snsICbtdy59g3xFnDx1g+B1g99ajt&#10;ywtlDk+EosJrCjcLejTmub/24Lb8VxL2NpB1Nyp56+8R8dzno4MuQVGI9YbexYCpwuTb/pBc1R95&#10;QwXafdwq+fxWH0M2HBibjLJvKAX+sQHBx9Rm0e5Hg6FZ8Am/vNkdspHA3B/7aP2R4a/04BO+wpdT&#10;Kv68/Wog+PzYOVze9/fcBKJNYUtW/Et+4UHZMux7SDQnOCR61hhtR2/k/pff736Q3zw2vtrfJb/T&#10;lVnJPlEhM60EzKcc1l35Qp0vIoiAIz9ZLJs9VNOsAVHekG/ezxRrUHK+Xm7yT8P7U00tArJzibDw&#10;Ec/MxHINP53w4Coyk0o7JyYX/yEU9ja19VNhRuWOuiICP3IayMgdA9LojALRPzNhNau/pQPP5Qu4&#10;dDxMEfFC4IBbVlrexoLybGJ5eZPA8PwPCxS1i/qa+0XhF4/ymtk3J0fcfYwi61XFuqYwjexPIbu9&#10;Y5FZKMYm9z+iJxTZr9X7b1fwFn0I+nxMS//ArXhGvQYH27BrNan5XkNPoIlnc10GxhSGYXSXghRY&#10;VIGK5G1ZRAcSBymAFEAKIAWQAkgBpABS4BUVeCn2Taf3wy21fdhjcbgtdrfZ7jLaPDAhjcEC6UBD&#10;fTT+t4t9hycheUX0HinGvr/CWyYjryuxoGMlghHX4ORo080TffaZcZ8p5fJ5me8lii7a7bi4769w&#10;WC/kPAH+Arf2B/YdcDojN/bYTuwvfvWLg4cPQhaUpZoEgHvz5k0IEoeg0V/+8pdisXiZzukNc8Qz&#10;5gOZqR89enTt2jXI0QEY9MiRI2fPns3Ly0tKSrpz5w7kAV9xqAvrjC/SQVa4vSF/cIwn0995XFXT&#10;SpiX3xagl9k6vCg7y60ZfH9brs8fys3NhY7FlkUTmyzTT5UpcCWTAQ7379+PryczM3PF0S3lIFQO&#10;E5haQGrV1dVQp1o9B7aW8l9KpdTUVCien58P+Vja29tX7M/t27fBHzBpSkrKQt4dX3zRFkMjo81X&#10;binw3V6Tye+AHEIzEET5i1/8oqWlZWHTwERMFtvs9qfKjnUzylnkrTk5oz89YzgzYzwbUp48vf83&#10;PNzO/OT34GNkO+wFH2WCqW9L0GuMHFzb8/THC9j3BCl1x5XyjuNfHh50RLDadHi8vyknsrRR4eMs&#10;+1436AvNTPpLTn5wpUYUZd+9vThwaSdIx2embf1P3t5yQfvinHNmQS84FNdj7aOTwL4/2vgwCtgM&#10;tMo///WAHWBoaKSnPienoqkk8Ytl2fcY9vbG5HrMvi9PclwRRhmOFszJKemO8Ghg3+v/sDkSlT3h&#10;TN/19v0ea5R9U/s7cnLycBRVeGbKjL3777vuWl8MVFUzwSGnrAXvCU4B+35/Z16U5Em70v/+2QV4&#10;U2bc58DW5uRUYzLPf7Q8+4Y83Y9rSHyF5VBS02dnS0yOuclFNWZXVddQU7/wclbnhksVJK4mCoDn&#10;se/bRfjPzpba3f4Y+24lim7kd//9WH5SCWE0GDkuKqMTcPm5J/NfnoD62FLjoyqSQv9Ckut555Iv&#10;FM7ukENulf3pgwCmYY5mcIA47i6OmSiwPWoWXyzmDAjt0e7Fs2/gjGkt4hO5TLs3FGXfT9okfXwr&#10;bAGDJCdQwuQMbkoeKO9d5Aso0nsq+9RZHTKoX2ZcYa5j94j/xx8l7L+cCdHcMSusx0MWFCDaZ5OK&#10;F32+BeTa7vSKFYZ6LAWSfa+GfUfFcXpGPj5wB/z76avLfBKe6OiRMRXW8xVCedyvgcflJbDNOL5T&#10;PzxqHZ1jxRaR8nKrIRrAzWdJz9RpIzg/PFbdyCMZgyS+pV8193Pot9pO5A7RF4kknxaILLjZmkdm&#10;Y7Q9esu4f360ddyBfqqiYxuxA011LfbZGbnhy6Hic9mcIbVWq7dDj8M9jTXK2fcnZKSGViocr9Gu&#10;2spBJg/ecRHPnj922WB5DcYd9yxg3O8Qwm6uxBMcd4r7G4my6AhtcmJu7UDkaxd0ggNXLKPj6gYk&#10;jnm/8Qq11gTT/C1hSrV2qWzd9Axu/xNqyPs8zj2rVfLJ1Z4PL3W9fxH37oXO96/QP7+j+viWbt0t&#10;2pBiuZN/mR+4eV+Tf8hHm/0NY982L8x1aWYKVkgP/YoX+qj4P68CcqVSalk5Sv2fd4Co50gBpABS&#10;ACmAFEAKIAVejwIrsG8OJhgX902j9QH8sjki1Ntsc8FbgFHwrTc74RVywiD328a+Y/kNvg72PR0O&#10;acxREreqpSv3woPifrjnnxoPKOem7FtVwaWcXgP7hrePFXJFX19fdM5JuVze3dMNEcFer3epXgGR&#10;gdwsAMdhAQK+/NyYFmsEd361y/J1Utiq2nZ2P1PyOK+5orFnfHx+LgJAAyYrJItY5MnEyGhIb3Su&#10;HLG50ngKG2VF9UMreb3cfirPdjWLEgitNmZzReUXJh9fvkMr+i/aopLQV3XyCL2yqDv1rlsfSYAD&#10;p1xjYyME5i9sDkKG7Y4okn2qxG2IcG3d6RnT2RnLhRnbxRn7xWnrBSP3SFB3ZliaAB8j22HvLAE3&#10;EbcFRyLsGw5urOZ57HvSqzq+bi97JNR2d/v5cha86qHsLyjFDHDovee2fFAvGptl3++XDjLYVMKO&#10;v/65U+WOsO/3/uveB5UcDvHAp+taBeqOxK1bUwjxgaYeSffBvcdbyJye5uouliqefY/bpVv+8Fav&#10;PdSZcuTo7WJyH2b/Jz9bhn1POPj7vzwiHpsoubDhTosAzlF+V3Y1jsyhdp7Y+mWHfDwS9/37j5t4&#10;PHp/27o/vUdzjkfY91//31M5LUwqbvsnm/s1urqEj/cXc+N6+NTJbdqz/1zHILuztowoNsez76Ce&#10;/sUf36d6J2qu7TrzqIqCb9r47i+WZ9+WYd/tot7QWPheCQEINZk7l9Mfz1Q8qaVAjLbHF1x/sfzQ&#10;vUZ4BAXHIsq+q7u5EFvZx1YdfdBCE+pge4x95zXTRBrb3eLe3+/JKMGw4AtIFeigSDGGOe8kMQ+P&#10;QLB5ThMNQsSXOV1Fem/tgBZg97ki9rEcRjQhCTDrTIzU5RuH6StP57MScpljs4HbUfYNwFpr8w9K&#10;HPdqBRKjF/oQZd9Hs+gCrZsstu9/Qr1bK4A62UrX+rvEFmo0Oc/zBUK/9z0ebKLooWwX2yzQLjdp&#10;MJyodVjK/3jnwFtbLkPod7z9YcMFINRvb7k87HpOz8Hf4RqpaO3fcTZtz4Un2VW40qa+aL7vpXKe&#10;xOK+o10E6gqcHfwf5i/y2GmhmEqJtoTinHA7z5Tw+dHQ7KdPvQbLpQbZoNIrEuhOV/DZUYT9NNyL&#10;5V3HGOU2v1ZtT26V0owRhhtye++U86toeqbEejWfq4Xv29RkdzfvJs4MMd/xy+RYsAYnLqPb5TrX&#10;rTqRPQS7n/JZMpdz8cw/UHYyZKgpbTQ4hgdbytmmsafTE1IaDkvkmgzCyvT0XpF9ZtpamVsmVBlt&#10;BlF9XatmODgTMlZkZzT3c61KTkVNg8k33V9fRJY/DwOf8ptx7W08mUEtHmLJ1KLeuh7+HGUe1tFy&#10;yvFTE85+TBudr1IKBsvy82XO+SehUqODqaqXMrVWv+L7OlFZhkfGTmXRezlmpdmnNI2AUeEMfMQ8&#10;mG3/8q48pW65pxfL/MAt85V5bbvgvRx4v+e1Nbd8Q5G4b8j3PRKcghkvX88VP2oFKYAUQAogBZAC&#10;SAGkAFIAKfDtVGB59q2KsO9bsZwnwL4hhO1Z3LfHbHebbB7jLP4G9t1L+daxb0heEb23+TrY9z/8&#10;9uw1sO+ve4wuzwrBj2vowPJ1AlpVaU29VL5cbVw0yA7QgNFsf9k0Jmvo51dbZEjqasZLIMP/Kqv9&#10;OpRfvulXbxGOF+Rtn23lqRK/ecZwesZ8dsZ2YcZ5ecZ1Zca9wGC7/cKM+dyM8bSJsjPKvo0We6yf&#10;89i3jlr0wZ674amnZmbJJ9uTR8Yhv7e9IBHyrxz57Pf/cqBCNMu+//3Uw0cZ6SmHdm6+X0kNAvve&#10;+R5d74U6W25vP19MaLm8cX9OfFKgpwO5R8/mEmONxrPvSady15//gtPIr3zxQYskEtG8fM4TUceD&#10;z09mg5u069HnR7IjSd69msxr0MPD7/3+Rxeb5bM5T/54OSMj43Hyni1bstv5PmDfO9YpXMGZqYmS&#10;M1/ea6VXHvzgZJ38+cGanui4vyOxThjbEs++JyzcjX/+kGSUJHz8GV4dQZkr5jzpospb+kXw8AhC&#10;v4FQQ/KTeSfG2MQkZCzZdq3aNRKJ242y73vFhHo8L6uBujOxtridCcHjMfY9JIskugF0Dm43C/Dw&#10;ogaZp4H10g7WvJpbB0SwvZ/9PDXEoudkK80g0EReCSrsUnx2q09hnv8Wy8USDmz3j0WCeqPs+2YV&#10;D8s0VfZpLpcOQSJvwOJR9p3eGsk9Alkm7tTwd6SQIdN3J8v85Z3+NppxXtPAzb+43Q//ruYb6vMH&#10;1x+/v/tCenzCk2hByPQNhBqweDeZG6tKrjVvOZny521XySz4IzA3v+gqc57EKjl4NRtqfnfXjZV7&#10;OBEsapNLvZMzQe/NUj53dtZmmKv2SQkbb4ucxmNmy7lqqWE2THkqEMgsoz7qNWGZxvwWURXLEU3w&#10;bdIbT+bzzMGZiVF/SiGD6XsaDo1llpCrpPP/iKlEqkst+olpmJ56Cp5bhCDl9fRUaxvT5FiKfU+o&#10;SC0wkenUTFjW34Adso6NGmvKmz2hyenJ8c6qUhlAc5eooLiJwoSFUFPTZXQHw1ZhSSXGCunvx6xt&#10;NdVqt7uxtEbvetaZp9MaJhZDUcxx2XBgoKmMbZ7baxZ0l3WwzaK+xh4uaDHp1tZVtNgWTK2i1i0y&#10;9XFMbciIshr2DX/EOhmG6yWc+Nwm8Lcxs0V6uWr4YJ5rcxJ9OC5CfN7RXPEHzuFw2Kwv8VB/5bPl&#10;ZTzgvZw3i307fGGPLyBUmr6ddyBo1EgBpABSACmAFEAKIAWQAkiB16PA8uxbyyfIe65qcQejRiID&#10;+572eP0wuaXTPTrs9tmdozanzzbsc4+MIfb9Mrdg/wS+3wD2/VJTq63ykLxinYAGDP+E7HuV4sTc&#10;XlGll20O/F+9RTg0obFoYPtTZd//n72/gI9jy9J80b7vvd+lmTvzBu4d6p7umTcz3dNQ3V1d0FVd&#10;fE7VYfDxMTMzM5PAkmVZzMzMzIwpSGZmzlQqU6x8X2TIaVkW2ZZsH5+IivIJRe699tpfQGb894q1&#10;t7s1l9z6KwTytt5027DeWrhiPz41XHFrL6m697tsyuXZd/adTT/96FvMBrB/99a/+S8/KWCLE85+&#10;dSsbExWay+5ueMq+PTlPEHrZEf/bL85xzaNH93zcIyOGcBAtfjG+lZF19feHAnTP8N1sddCec+FE&#10;PgRymc++tfSK3//8W9EI/+qGT0q4RNeWZ9+RZz7+1WebMV3Bvh3f/vmf/KxZqwk69GVAGdvhNKRc&#10;+opk33M5T9yz2obHv9h4h69S7Nj9rcDkAvtOufiNT+Fwf9zRP5yJe5bJYWYs98bG21nPpq+cz76l&#10;Hal/+OCgcpR18vOvGsREfPTy7NvhnDgVWHwnrtYnsQGc+pPT8VuvZyDjFiraHK7qTm5FOwfR35+f&#10;S1zAvsl83zhA4XkdyPfd2Cecn+8bH6EAuDaRQHxiqoclx/bDlIWZyq9FVK3Ivk0j45h8MqyUg3kX&#10;fXPoYNyZzURkOvKZ0AQmpP9GaDag9gL2Teb7xmADagFh9/FN3nzfRN3pmUcFTFThKm1IZrLJtzm7&#10;eeEsvrEezr5K9o25K//q45PFdURmpAXLxOTkkZsEpH4QkeP96Lxv4n/97aHGrmcBv1Dyon/y6uO+&#10;YXbPxScoH5VRtcLVPTPV0sB5UMAKK+WGlzIOhfe3KYnTXadWn03mE7m1Z2cYvVy/eh15rZp1xsvh&#10;gwrPizQzI6YTUYNDeuKToR52YDMxEmA1mq9GDalnZsccTv+o9kbdAmY8kZM3lM0amf8mztTk2MPI&#10;Xplh8XzfNp08IzkREzhjKUiPzSAysPSkFbWPTbunbNKElFzDyJiyrzS/TeQB2ZO1aXGdIq2a3lDU&#10;xkMrEzpuVm6FccKUn5AhNj5NMzIz2V2S3iGay6I2btdlpmWbPaMj005dSUbqgNRCr8+qGybixJXD&#10;9SnlPYhjhxbzxVwT9j3inDwT0VPSuRCjDwiMFxKF13JGTyZoEyvZ8zLqP3c8l/mCczqdDodDrVH3&#10;9S8cVVrhlFi7j99F9o1XKgbYkjfzi59qhVKAUoBSgFKAUoBSgFKAUoBS4PupwPLs2+WwyvkDfHo7&#10;f5hYW7qHEfeNfMS2ESfeKzfbnEbrqMEyajA7LPaxurYV4r6do06VXKVSqOQSuUal+c6Fvi54/sJc&#10;l9557ai479U/nC6Y63L1FV+h5FLpTV/BlLfK69v8LsZ9v6xir6/SW2nRm3CG23rDJjgzrro0rr0y&#10;rr9KrIZrC1fsxKfqS07ZeW7LpQmXmYx59Hq+IO57647DtSIPtJ52ZF3ZsC84P/zw19fSezkDzcc+&#10;/tOn7PvzAhZfJhMVBZ7adS9vxDV64uM/PhBcIJN17flkawVdO2njnf76Z+cjypAFnjfYFl9YqenN&#10;2b3nQhtXRmsqb6CJwL5//+X1PnzMbb92cM/t1LaZ2fH82ztOB5XQe2uPfPE3y+Q8+XzToU6Fh/dN&#10;mWOP/P5Ucu2DnV/759OY3RU7f//nc+z7Z1/XwbiMl3X7wKEntVajYvcHf3Y+oUbEa9j08e5OsWXC&#10;zNj74d/fTm5EIVZvTUpFs7w5Yceh2908WU9VYRtHDfb922/9hvAxu+nk9l2PivoR2Rx/ZuO12GpG&#10;R/H2j/5umZwniPUOzUaPCOSHgVjg79+fiOtjKzzbtTtvZSEjCt5OOOSTtyj7Rq30KtrP9ocXNjG8&#10;7BvzXmI/0qH8dG9ocEYrTGlNI786FAmq7pog4CMCRVMraLBc2MgA+ybyojybSnPheVo/qEYEN7lX&#10;Z3GBU19PHnCNTzcMaU5F9QyITJgd+mJ8/6LsG1ViKgmE3c2Zm+sSaVKwE1X8cuiojjzg5pFxoHPk&#10;P3kqwmxVnxKgvIWh3fCgqbQbLx8QDH2Z1En46F54zh//Yp9QNm/exaf9QNd8IvMAqX/w2WlkASJ3&#10;/+SbC//9gyN0rtTbW5NlZNPJABSLzaqZL0HPMB87sS7IeYLpLj/YdfNPfrG/uefZKMii17jV7PTL&#10;EVqQooRYRgOj+yvERPy+SiK/kCWanJ21ma1BcR0Z3DlqLGSLzmSJcZzQZzFTdDqNLR0hAHlxQX/c&#10;kAXJVugD/BvlShwxxH1Hp3QUCMeJ6UMnp3qH5AoihH0sJXuoVoZc+jNqub5bQ5z/LpPuSMSw3P5C&#10;ZLXHJ6XG0sKcm8J0Wj2QmNuklAwkZldp1cr2+vz4rFr7mGu4Kr28T4ZcXgpOd15htdbuHKrLTsmr&#10;Uxis3VV5zQz5jHt6sCY7v4WOMhoZZ5grZzbllXZw8adYwNGqWUnJJTqTxWwytJallHWwxiZnOC0F&#10;ha1Mm1GaHxea1yZ0z5pwbs7XUCiREdOwLrGIVxH3bXWMJ9cID4dzI0p4SsOzdOd6i6ukXXoujncx&#10;zXQm2XAoZKiNrsGVsugRXPQLDtnJ0lLTfO/7YoqOto42uUxuMsL/hcuE067XEovJ6vDkyV9ykQ83&#10;YQqK5Uos9hnYN97Netla61SeyHmClSszsESa7+cTCNVrSgFKAUoBSgFKAUoBSgFKAUqBN6PA8uwb&#10;z1B4TsDsguTS2MNu7qEX17TnlDVllzVllTZizSwh1oySxoDorOXzfdttdoveMjYyZtQYezt7JWLM&#10;vLRc1tR1et5YK7MQRP10Xjuwb7VGpzeY3qeVxRUoVZo17xGewKemFmcKa3Vo3mU7RFic8js/8PMu&#10;K7wmvo2PGpScYjkjezWrgpmHhCdo13Nwn73Ov4B955fRvSl4TLzGjPxOs5Edcu/evcdRNRUZ5XT9&#10;tMtamhqMHcQSV2RD8oXpydaGkt66bOzIbRWQl82kVZEeHYg9D8PiBZ7QVElPEf58FJupsk0iNDs4&#10;0Je0UceYA/FjdkV68L3A6DRaZ119vyddhjbdzTspqDw6X66cMro3y4OBUZFROqRT9BMOhSTCwwau&#10;aWpEmxsfNOdhUsUEZtEcszc0VXdXJN974FvaIyOp0oRRGB/2EMUCo9PlFiKam9OcSXQ0qdA4Ou2U&#10;9fj5PiCNtAvn8oE4DPzEx/eCEvL62qo7GYswWdLPwLSm9Kq5XPZEHobcDsDokOy28cmpffdy/3Ay&#10;DtvZdUM7bmVuu56hNxMZbGKLulEGYd04OtYR1/GHhfho/lyX1V1cFEPW798djeZ5JiEEPs6qGUTw&#10;eE03D7WkavOGi8kipUlvdmy4lPLRybgh3sJJdEn3AJ39chhNw3PnAJD0jdSBI2FdyFWCDOBb/FoQ&#10;D46MKCgDwI0M3agyKDRve9hKxn1jz/2s4WPh3SqTk4z7PhbRjQ2xduRQaCcskMG2ANwHnnQyJGb8&#10;yVFYrybRUBGpwDEfJsqnNojiqwUC9ZLTBQukmr/86MQf/9M+uXqRSQvR38D4IsDrf/fTXQDZZL+Q&#10;3uQ//XxvQGyhY3QMBTDZtW9UPvJ3//t/3H09KH3+KYTY8AXsG+9S0HnSLacD/8M/7vGNzH36asWS&#10;l6lcP3o0iS11IgXJjFAgP/2w7XqFAkNGY46RJ2mDCU3ionZZaEZfSKsa7xaM20ci0rsOJNCzmiWp&#10;NfwHuYx2oiwuktGkfGZ4lSCrmvWwWqaYy/A9K5coH6Qw05olsQX0yFaNjThfZ2j9Qr9cbmaLpHiI&#10;eF1hyjVWXjmwK6JfbVt8egPkb7d5I8JHdf10rsM1IaB3tbT3yiUCpgiTy07IOAMt5NLFGEWw+sy0&#10;nMsVCOgtLa2DHDnyqxDLuJ1O60KR9r4hzAE7NaLr7WrDn1LTxJhVSXyApbWdr7KSEHjKYejvRggC&#10;Uy3nSzGd5qQNWVrm6ygUy2aQin6JVSyVr/iLiykxp9cJsKbV8jPqBV7jpR2SxCpOYiUnAWsFG2t2&#10;I99sXyQF1lJfcJjOuqGx4fDBw9093Yj71mg0/b0Y9FqwzPQVhN26/yQpKSnY70mPwrrkWULcUrIy&#10;Kp9lUlqm5PyPlBrdO5fzxO6cEGusb+YXP9UKpQClAKUApQClAKUApQClAKXA91OB5dn3gscJ+8io&#10;TK4UiCR8oXjRVa9fLqbGZrUZtUadSqeQKjhMjkQgkYvlXBZXo9YseCSbGrdx+olHv86uYdu7iknB&#10;vhFDREoE/xEGTq2rVGCVj6nvZTGgARnFvt/LQ+th37Kl2fe71enF2Pe75eFi3lyPrHqQUG+wEIge&#10;/16NqEQ8++WwCqXehqksA9OaUyr6sQ1yff5JWWUHV6613I+vRxkkM8FslogTL29jawx20G1EraZW&#10;9Je2sUtbWcigkl07CPDtDZdGVDhTpM2rH8aMmv7JjYDgDuc4asEgEoh3MRZPrDw9PYuI7IQagYuc&#10;x1Jlx9yVSIGS2ya1Oiby2qSg0grjaBfHgATfnWw9iiHH973M4QCA2jJubBW/cViD4G40hJTfsZXE&#10;n7mtUuzv4ugniHwfxIIUKLAMa+GlHFimCYxIqIL9apOzsEMOy8h8ghk1Fz2ayNb9+aH7/+6nu4G2&#10;t5x+1NzzHD0EmC5v7ENeb5JfY6O0npjwUyBT770c+nefn/nhl2e/Pup760kGR6hs7mb+h5/t+atP&#10;Tibm1Y1PICB7lsYUbjzuT9YFXv/bz05j/bsvznyy/+7nB+8j2wmKrXiOAeibRiZIOjw2Nok4dzMB&#10;j7HMulwTSCnjnJgZdY5bRicRGo7BeYQqYye5jow/ZcGzM86x6VEnUX50cn788OzI0/JjT+OKQYut&#10;qO6YnPQMLczOzIyMEtaWSuuxYhfeVgGwb4TqL7Wuhn2/vudLfcGVlJYEPgo8cvIIgr57entUKhWL&#10;yXqhObDv2OJuYh7X9oLosm6py8yP8r/30DeoQ2xXcetDAjHRgL+/TxTdOMom2Dd9RNT7+HGA/+2L&#10;Bf3GyUlXV1H0A/8HcRWDcxX9gjrF9vmH/51j35jlki1UdtDYa/YEYh7Xqq2rXQ3ONWvXE8O++lVt&#10;mVCbx5dZVebx1Vt7hZJq66TMOCnWr7BKDJNK80v06xU8oapQClAKrIsClnGNZUyDf1/m1kQVphSg&#10;FKAUoBR4jxV4KfZNhoEvvyzz7GQxWwC+5SKCd3MYHJfd5bQ5eSxea3OrXE487TxdZiWMDrqImEZy&#10;etI5Pul2WTS9nc3NHQMW1ySeUjkDw/1dnc1NfZapGYOUpbJOzI7bWBzx4jFar/8wt4QFJDBFVPS6&#10;macMv58KUOz7/Tyunl6BnGJgw9vBBXHf71bHv5vs+93ScJ29WY/EQWPjk6UNvd61tfc5/oik+aDh&#10;8ws0dc/Bcceoq3uIV9M6wJeoxsaJL1tM+FHW2EcWJtn3MFc6vy65XYmQe5nGNjL6Xc9yts5Hew3M&#10;C8VSvFNFLl09vTl5BWnpGUKReGp6Giuyga8Y9/36Tiz1BYcURz3dPa3trTq9DjHgZrN5bIwIG8f4&#10;xbxGwb5Dzp674edzP7680zLq7M0MS2vlm1WDSUkV3KHy+w/zcebJBkui0tsYTQT7tuq0Jpvdqmj2&#10;9csTC7tDwgpcM1MOh703MzStVUBUTK4cnRccj7mI353XzoicJ2DfGNtZzTOG2uyUMtKk/IblCxt7&#10;me6//YdVro7HEatpej3KiOQ6/O5XL7GIhMLmzn65YXQ9miZtdovG98aN/s5v9De+y60fBzhCalwg&#10;4OvnyTKWZTrHEFtIY/CIlc7F2j/M6Rtii1Tmt+IP1ajS5KJzJQMvHBGumEpb9HaukUXPSZ3ZYFLU&#10;6wVFKmGTnFevMlDXyyTuGi+et8McMYYh38HrWm0ZZ/CkLzrMouaFpgZyKAUoBV5PgZdi36/5XIT0&#10;jmq5WiqQgnczh5hmnVkhUQg5wrrqupKikmfGp0y9zUPeV++Re5PW0qq0jrlMwvZu/tikpqqw0eCc&#10;nLDwG9s5BjVvkKe3a6U07ktnfnzN7lDs+zUF/H5WJ9CAgsp58n4efIJ9K55n31Xfunkn3PYX3+5/&#10;2wpo0+CYoOrY2/aDap9SgFJgbRQg2PfTd69GHaPBIaHl5ZUECJ8mVpHkTbHvxb7ghFINkzcX4qDT&#10;6WJiYqprqs2j5uj+6F6ld+rLubjvUXmfX1iyymZrivW5ci8wNDSsoH5QMFQVndYGpcwKWkZ2M70x&#10;K6OMRqtKD3zy5Enw7ev3M9iMppSsTk/s/pin4iOyIuYg9S7vHPvW2SdVOnMvQ7AifVCp+Fb2fT39&#10;gUqvX6bwd4V9ixU6cvRj0cVutw8NDdPovPXD31ENrvng+7e+o188dm6LdB5KdB1OdO2Icv7+4RwT&#10;/+TRKE36dvAQ6I9CocAkAN7FarXS6fTWtk6+bLnTYMXTiSrwagqAFLLZbJyf84+IUChsbW3HhBiv&#10;ZpOq9foKyA1OhlDTMchr7hnksaoVfXfY/RkqtVQNBi6hyQdTX7+J77qF3r7++ectTmBMrNHa2oqx&#10;NKVp7F3rHe78Q8PDCy40DKG3tLYNsUTvJq9/1zSk/KEUoBRYVIER1/QykyOt7UdGg5HNYA/Rhvq6&#10;+no6e5D1mzXM6u3q7W7vriiveNbWjJXWQrNOeXcYexqHMO3R7Kylr7Hf5NS0Nw45iU9t/a00i93c&#10;P0CXCdkqAxFW9iaXiYlJpVr3Jluk2no/FJDIVYi/ez/6QvVivgI4rFKF2ruHw6TJKPa9NliPskIp&#10;QCmwggLIR4efJd7VZDI7Xa7JySlyBfvGS3tv4I696BccnSsLiClOzm3opHEYdEZGesaBwwdu1t+8&#10;2+jj2/3oqVfTnpwnxIydg9Up6aW9gs6sgMRyFpujNjlk9OKzl8IwVWZBckjVgIrVlJle0pUXG1bV&#10;ReurS7hyP12u5D96HMpgDgywlbIOb8XR+d+1cpUWowNvQITVNDE316VAacZ0lys+ogi6fKeNOSOS&#10;aAm75P1g3y6Xq6eUn3ypMfF8Q8TJqsiT1eEnKyNOVideaIw5XR1+vLS/g9nZR18nzPG4amx+xDeQ&#10;d3jdxNXcsVrGlM42E1AxDuTtLdArfjvse5gjMppMyHI15eBPm0LHhCfH5RH9fZ0g4NU19cjzteJp&#10;QxVYWwVESrNAIMCcCpMu9ZQ5ZVx6Zkxwjc8dwoBeXV0DQ6BY2+Yoa6tRgCc3RaUW+sfm5NTU8/oe&#10;8bovFjeVPs6pzarskOqdKoNVTktajZ33u0xfPw3fhZPjtilr9YT6kot71qzqxrBNb29fe/fAu9Z3&#10;ud7BZDKJC23MMGXOmpCfc/EuyETDSJfW3NwywBS+aw5T/lAKUAp8VxR4k+wbP3TxmwFD5li6Orp0&#10;Sh2th9bV3tXZ1llRNo99z06J+xs6OVo8PEyMmuwuV1dtrdziGjXw2xD3PaGuLGmxuSZHNPR2mmxq&#10;eow5RKP1DtiIV67f6EKx7zcq93vUGMW+36OD+VxXCPYtp9g3xSgpBSgF3oICfJEE6WgWrOPjE+Tq&#10;yQb+1tg3kq70DvJ8w7MyihsK8wqLi4sPHj34bcK3QS2Pw3sint5GZ/RijkQ3gj8n7dqezuGR2ZHe&#10;6sqS0vJBkUFKr4wOSy8pKanv4kwgFEIlEMiNJimjsqykrq+PQROMTU/r+bTSkhKayDA7O9LztOL8&#10;PmMu4neLfevtkyPOcYHStPwzg0qnM9DvuvVhU+oQ1dCT94Z9J5yr3/gvAs7/POnJjrLw/ZUplxrD&#10;D1Qc+5uYjf8yYPM/f9xU3NfU2smTG9fjgWo++/76yWifePpO4Thg91fBTrlpNrCC2H677FtmHI9t&#10;4gXW05qHT6s6/ma4+g8KTvYoJ6yn+DYepbq7u7Nz81Xmdy5gcz0O1jtiU2GaKB5Q3SsfLqf5KPv+&#10;nln1T4LBKJe8nFm4B5wO8fiZWdk8me4d8fZ74oZIbTt48cHXlx8+zo+T9x5oqtx7LbfxdGbDvoyW&#10;j/zSHqVXyeUi9fc754naMtkptN4r6k/pLpAN/yO/9kdD7VddynpVzfa+vj6MJxcWFvUNc9+dE0Zp&#10;nqhh6u+U0Ar7wpS0H7Gqf8bpD3Kp6njFW4eHhxkMRnZOLpMaZ3q9tA/vzuGmPKEUeMMKvEn2PZ8S&#10;0fpofd199TX1SHhSXVldkF/wHEOacokY/c3Nzb10CR5yxqy6fuT77hyyjU1OTWjaKxpaO9qbuxgu&#10;T/CsSdDTydW/eZoG9q1QE4CeWigFXkqB+ex7fMSg51TrmKWrWa2KgZdqiCr8hhUA+8bBpeK+3wL2&#10;o5qkFPjeK8AXSjBb6QvruGuMWAVvlX2Td0XcIZ1OZ05+TlR0bGBQ0BBv6ErV9Tp+42pu1HKw77S2&#10;1ZRcpoxcqXm32LfWOskSqpBKf/mf/jJBo5UX6JYecssvKNu2ERO4LfHc+0o5TyY6y2NjKjikzcH6&#10;XN98hog7dCE8D3/KBIxr505k9Jjzgk8c8CkQm4gIaEF32dX07qV8UOosT27equEvB/SR8wThMImX&#10;GyKOVkYdqXqyqwwcPGRf+cNvi1IuNz7eXbzlXz8W9Gs6uvpYorlMygqduTDh/rad+7YcupjViQDb&#10;cfbw4M0LR7bu3Ldnn2+XYby/o/78iV0ocCK0UuXpi0g0eHj32Sah9UVX57PvndEumWkmqHIcmU/A&#10;uxvYU2G1E4uyb5XRPlBbsGP/wW079351wn9AOvKyz2xytT4oJJCpci1fUWwYC22SBvcyuZLTsvaf&#10;5rSkXWxgXyzlSIS9OnbpMH0YxKqurg7pp712aDWJvuUi8k9mZ+nDzMaX9W015eVqQ1GM/7c7923b&#10;djK8au6cWaYiu6/urk8Ge1lMU5p8L7ffsprW55eRqXQ5Efc3EZ6cjm3gv2z1ly2PyVFTu1X3W3h9&#10;kkfqvh9VN/rfamUeL+b0i1QGWgSHwx4cGgRJ9CI5lcEefe/w7zYcTe+UP9eWZZwt0kpNrzoBo2mU&#10;LtQr5+nZmPnwk407cdrvPfKgU71c0m2V3vbkyYNB+Vub4faZDpZxjlgrNS4iAr+r+Fpm7yqPDpJ1&#10;hMTn/Lcv9j5IOiPv2dJUciijpjG2qveTiMr/Gd36Z0HV/+NYUFnToNeayujoaalOSM6ITy9s56zl&#10;oJpCZxXrl7uo+zsbW1jeW+I4m0HPykyFJ7mNHLzaUldS3C2xaEwOgdqBM22V3V9lsWae+Uq1oJaf&#10;qeP+vKPuVGBbz74iTiUD520o4r4HBwd5PF5zxzPNlXprRXrg9l37th44ndgsKYy6/rtPNj0p48T5&#10;7P58E26wO/fdzxTqxuUaQ2bEdZx4m49eL6HN3aUH65N37N735RefEOfkmfv1rKUzrRusw2ILeaNe&#10;sBYMaG82CDpF4ZqhnzTW37jTxjhSxGkX6A39T+AqHB4aGqLNSxQmU+tTQi4Tnhy/XTWs0xhsw2Lz&#10;opbJhoT9tZeTm1dQz+xiCnWKp8nQZWLezZPbP9x5p1X0/LeJxdmQHrxh++064UvfwRY4IFPp2SoH&#10;dtZnhz7OGVCs9WmwyrOFKkYp8N4r8LbYN5I46bQ6rUarwaLW4HWxVT7SEOx7LucJUWPCaWV2dysc&#10;IORveiHYt4pi329a9vegPbFMSeY8mZ6a4FVeNnbvtQ0dXM0qLN9llfe9Bwq8r13AYcXBpdj39x5C&#10;UgJQCrwFBXhCsdM1ttQqEEvfTNy39wtube/zYw6TWmd7TZuYi/jdYt8626TVOY0ZLxc8bKhNI/zB&#10;bHbbA3KVdZyckAe4+Rvcgp0OxgFh+w1eVzCv6zG346GIXTe/7qux7/qUG3fS+kk73flPjkR18Ydb&#10;v7ocqrHqnpw9cCOhC/vjb3zw53/zh5hWFbY59fGbHlW/zgMSyb478jmlT3ojDlWmXGxIvtiQdrXJ&#10;98u8B1/kBu0rjT9XJ2fp27t6vey7JS904/l4NCpVW+lCzB00eHTPkfh6PhiHnD/UzuEe3bQ3b5hA&#10;LXS6UOrpS0P2rW8++fZc2iIobT77/ip4tI031cKZ/ibU+ckjZ/ng1MlU16Lsu600atOuB71a0MOx&#10;nq5hppJAFS+1yhSqM+cPD6zEH8vphgetfJNig7b2x229HXGd8itNqgN16rvlQza7aXISEw5Ntre3&#10;z2ffHVl3jqQwSGcGauKOBxNDF2u+Jj86f+xGGheWNeomOnEyvP6a4rcjquUl87dYJmJ9Tp25n8uD&#10;AyplE2Pdp5ocko9crubwFDeszf+5r7M4vU95s0lxtEl3MIduNKlwRLDw+Xwm/1naE25Tyuen4wUL&#10;JNLqL5y9WiN4VVImom857MucZ7Mk7tqNghUGz8hjpNSaL5zb3S1exylkV3sy6E1Xz18tX4w+s2uj&#10;Nz9+7p62jE2+wvztvvOXgrfJur9uz/91YXUNX2kVqG1+FQP/wq/mn90u/b8OhZ0PSPLms6b3NkZk&#10;txBS6Ef5yrWcALOvsaygS7aMq201eRW0p+8EGBTxUWn9UuLuwRdrn41k8Lqj8mnytbimvJ7wtc67&#10;NYIWWZaj/79yGm7nD6h8W+Rn2gw7cjm9XB5x3k5OjIyMNLX3eKv0VCd9cfix0jypwFy7PIVwqPnz&#10;XTdZ1km/S1+F1CGpvenJ6T33i/iVCfd33s1FLYncxJA8N/1AwoPNK5+TtOKvL2ULX+gsbqrXqrlD&#10;iiB7258MtiZl05S3mxTHm/W7shhKjYy80DBPMo3xbLirNOLa/oel8EQkMzBlRs1g+YYLaQuvu3kN&#10;cVsyNvoVrnCuKiT7j9zs1T0bz+jIuLX1YZNsgcNq7vlvztdr1+A2WJcacD6VtuYjH6u9JNf0rKMa&#10;pRR4lxUYcU0hFOc7tM5MjSikOqS/I322KAVCpREpod58F4jbr0rz5tt971ucwuEEGX4bx/TNNDqH&#10;BmZmpsYd4tIv3fLzq1zHuSdknTFvxslXaQUvqk953i9f02M3OT3tXmuba+uh19oc+37afSrf91vg&#10;f1STlALfVwW4ArFj1LnUiowomPNynW598816v+DeQFsv24RMoUbq85ettU7liXzfYN8ytaFrcGH8&#10;rEzGUfT5TBirJzSpE8qoaVWIW3zYzd3k5mybFZ6ZFN4Z6j80xrzg7NnOLd88/xljDdn3FxcCk5+c&#10;903rkHtivZP9tocm5W464NOlHJ1j32ZnRvDVbTv2fPTl/vxhPZ/bde747mM7riZW067dPDMgc0oF&#10;rDP7t2/aseOIX47M+BwdINk3u0MRfKQk+Wpj+KFyxH0/3FQYe6rm8c7SoL3F+X6dVp1jPvvuqU7Y&#10;vu+Wl9wVBF+4GNnyjBRY5De3ffuweN6b+zrR9f1Xa+ndp/f79OkWson57Bvh3pvCnfHNE5mdk92i&#10;6SNJrg/8niU8AQSfy/et5V3YtDef9Vx0p4TPIPq4c89Hu0+XD2rVRkd5bMA3u/Zs2bnzyKNCgc4l&#10;YNOO7fli8+7Dx47s2hnZ7mXfYj7j/In9W7bu2X0+lvVCAGxEC10gP8wr/1ljT0ebwNDM010u4V7o&#10;tG7PYfWKDST7bmtrW5F9t5Wk7tize9vOHVuvRiJKHUx8+7Gzpw7v+/LbLT5PIg/s3PHVlpttcodc&#10;Ln10+xxiqHcefFAvsC351Krs2vbl2Q6ZN1zXWRjkG1srRvlsf/+ERnZZ6MlDl+4fPxqWkXDtyMXb&#10;h3YHVdbEXo4jUGZzXvw2eLLlq7Badtjhq+WSSY1OeX/XnVbrJMm+G7NjAhKJlwnq02P803pp1THb&#10;j53zuLr1Aenq1lvt8rnBBrW8dfOXF/uUzwKH5VLxg7OHvtm59/NdR+NrcUExr+wOGsJxl3adOZxA&#10;U7BP7d568czJL373cViLRqG3FUf4fLVr7849u/KHVsWtkrqkA5J7mva/ravLaRUYWvh6/xr+xTbz&#10;lkJB4YAHyY2PIyiVwX8W5U2yb55JcXb71xfPnv3yw08Cq0T1WT5//Vc/+Ojg9aohfW1O9M59+7Z9&#10;vf1RuZDJ6Tx7fM+x7dfiK6pP7t5+8cyJL373SXgr4WpRYuCmXfu2bz4c16rMCNj/X//8H765HDog&#10;m3vnYD77FtEb9++73a4YzYu6fTqqpiPjys4L/ieOH/7k670JbWIv+5aJOOcO7Ph2556Pd58q6lVJ&#10;ZIwLhzcf23UtrpZblxe7i3BpBy4ltrDv3NEdx3ZcS2qeS688VxFXtG+GQMC9d/4UTq2NR/w6pfbm&#10;nIcHztzC8fp6+7lGgbk65tKBC75H9u3ecOBOr2JUJkSL24kWd50u7lO15gX84K9/8Pt9l8uH58Y8&#10;BJzBk/u/wmVyZP+WLwJqVslNGELlTb+99JbNQ+W//Nutx//8dOqPgrt+Ej30PyMH/9eHXf/Lqdz/&#10;5at7Xx+7J9XNnTYcRkdMcinr6VsXtM76sk4J2upvrS/vkeC1oMLMpLjkjNTU9Igi4lTs72hMSEpK&#10;SCmIT01pYppUWmN1SV5sckZiailNbuP0t0QmpicmZDUNMmNDHvo+ia0d1gt47Iz01Pj45PRKGjjp&#10;UG97YlJCQkp+XGLsM/Zt0WfGxFUPPkXhlonCvIxBgbYsPeSWb1haLV2p0ZcVZMUlpydkVNJVNlZX&#10;fVhCenJKAU0zd65mFpT/yX/+s3/9b/4tuf78F7+WaO2LitbAMRYM5tpZ/7Ou6H4rX9smMKb1yM/U&#10;qndUyB5Uc0mUPGK3N7Y9e49nqCNv29azrfy5E0y0gH0bzZF3LoQ1KVvzgnafetQvXWQoxcu+1SZn&#10;VWb49r3EGfWkWspj9Z06uG/Lpn33M5ofnfzwT//mtzsf5i9wO6df1cZ/Yur7q5rKxFa+HmtIo+h8&#10;s2FrsSilU0xeaGDf/fRn4z2N6T57L0TgGwem8HpQ8Onf/+lf/3qLT2ZZZGB4CfHdWhjyOLKCLeIz&#10;Lx39dvOuA4cO7P7DHWJosLEwYff+fds27PDJw7zCjBN7dlw6c/yLDz6NaNOUxl76H3/xd1+e9m3l&#10;zQ1Tkeyb1lt+8PDpK8f3ffn59gyasSDywl//2d9/fi0Sw7FZj25+sXPfxl17L8XUq8zmhOvbjpy+&#10;e9WvLCfqyPYTN3dv2/j5gWtB/ve2bdyy80Yq3vxgtGRt37Jvw+ad56Jr8X7Mzk9//Ne/+iqwQlAQ&#10;diy6xYBzINX/2pc7932za9/VhCaN1RxxYeupK/c2fb3xUEDh2g6QrPJyo4pRCrwfCizNvh3s7k78&#10;sqLzlRNPQfMLDwDjah7fMv4WuPM6PYq8lFmCfSsp9r32Rx9ha9NLnHKg4kh7Yx2bRPYbJ8K3kL10&#10;1Zh1alI6OcHAymS0kBvTU4bVV1+05NjYpEpnf1kjYqkn7nuOfX/llpxd5TrOPibrin3Z5t5ceeRY&#10;HXUuyr5NtkmFfvzVPIHNZdi3xeYYZkuczrFXM762tQj2LVV6bVLs+/sKIal+Uwq8BQW4AtGIY3Sp&#10;FRlR5rPv6clRVg9+4nUJNRZGbUZph2itbobeL7i1MriGdt459k0EzWlsQuXCIFCV0cbribGw/WdV&#10;D92CHQT15u10C066hdfc0kC3MulQ+T/WDZzSdV8V04vXiX1/8OGvP951rV8xlyEh2W8HHsgT/U7f&#10;S+1lk3HflnEGm08XqVtTb399v47Bbt3x7d4OyShmFD17/kC/RJd8YcetXInCPMqWGlWWF9m3s69C&#10;8NU/99/yb4K2/IfA0z+PC91X9s1/9N/6rx5v+lePLn6QpJdZ5rNvpcZQku73+cebbiS1Sg3joSeP&#10;+FU+N2Yw1Fl+aOeu3Rf8WjhERCerreDA3US5dTTk7smktoVxwQvmugTg/kPA6IWsMatz9nLOOLYX&#10;iftmt331+fVu5IERsm9dOv7NNxcqOOKk82eDqqUK6zirPWXP8Qwaq/Xobt9+tVNlNN49cjqnl590&#10;9ujjRpXK5MgJ3LvhUf0c+5ZpE8+fuFfMoPP4D49uju1dwK3Gm4dDDF1/FdFNO92qPd6kPtakOtGi&#10;OdNp/jKdXs9Sgf5MToy3trY+x77Trv3FrzbgxX+sX330i4338jQm0cUtF0qZyLTgTA+86ZPW318e&#10;9smxh3zjZKb/vk3nsyBO6K3Tj6u55eH3z4VUDIs0Kf5nb6bPRYCqzU6uSMMS6UTe4Mfu9N9tj52X&#10;wMSZ8+BGWAUBRlNv34qqZRQF7D0R1iI2uSojTx/2LxEaJ/vKQ0+GV2hM/COf7y6lWzQGPVOueLT9&#10;VLF4UqOVX/v6YtNT9l2b+uReVDtMVSeE3Inv7CsL+eR4IFzN8N2z5WIOXH1y89STmjkIq25P/O3u&#10;ZCLom1wto0WP7t1O6ka8P3+wYv/eJwzL8KkN9wcQjylpPbQ9ok/O2PrJF1VMM68jYdvRzK7e0u1b&#10;btH140qNmqNaDfueaGDWm4f+Mr8980yb9kQzcUSON6vOd5k3FvCjm/k4IuPjY1wul8F7kX3Ldn30&#10;YV6/XtibsWN/AkczF/ctUwwe3HyhalDGGmravft8fU/L9m/3dUpHJbLhLZ98Vc2ycNridxzL6uqu&#10;2Lvfr5un6qjL3Hs2iM95Ie479NjfffAtDvqBm2kiqzM39P692LRTe+50SB2tSSf/cDmZq3FxenK3&#10;7w3sl3rivkW6tMvnAspFcmQN6szYczR5UDK4e8PmOq5NqWUd2nimjCZlDTfv3X22nta1c+POFuHT&#10;lxsslrTLO29ki+RmJ65omdI0wJOzRPKgq8d9SjkNabe3nI3C8Yq6djIYKdFDju2+VyTU2X2PHEnr&#10;5qReOhdQISZb3Hs0hatbEPdtS7t0MrBGojSNFgQf/sKvcpWERaLh1Vcd0tf9/fG7+//fn/r96d3m&#10;vwxn/lUM969i2H8R3PvfLuf//3b47bvw0Mu+kYimr7M6NDwhr4WH7O19rVVFrUSaoN7GquJOQXdd&#10;aX6rAO+RDLaVB2c1ayy6jNjsAcWoRm9KSYyqp+v7myszqgYFamtbdUFOE70iI6uBp1dqzCLT5Fzc&#10;t8VcmpZZM6wRyeV5SYkdMkNOQlYP4rsNlpzU6Gfs2zrJZfUnJCQnFTSwlaMay0RORsIw3gWZi/t2&#10;ddcU5zSyBSpzY0lWUQe7MCG9TW5XaMxi07NzNSA48n/73/73P/qjP/off/GX3YNLBv4PSFli5gcd&#10;zdcvd+AeoiZvJhe6zNvLpcdzBz2zgYzhTfyGVuLlHnJV6Sw1eUGff7z5QmQ1ki89Y99HfvyPH2/+&#10;dveJoOQGnnFSqdJkxd758pNND3JomJxg/iHzsm+xsPvAtqt1dDmdVrtr35Xi3ISj1zLwfcdU2jWL&#10;x31PtHE7dcM/rGyLPNv+9EJrIi60TUVC/2oWeaHJZLK+4WddVihVyeE3vvxs08NChgzZhObivscL&#10;H98NymPCsZyHD4KL+3MfXHmQN6y0jFfEXPzDjUyNiXd0w8miPgmL3nZw96m64cHNn35dy7ayWmN3&#10;nsgWyBeP++7rKvz0qyMMHYbo/E8/rFOouRc23u7AKVSbc+xMHILNZXLuiU1nWzX6sFNf3SvgKy2T&#10;xY+373zcLNUobn39s9slaqmEs33f+R7VqFggool0tLaKj3bc4FsnvXHf2YE7Qxr0neWpJy+nIi5e&#10;KqEf2nCu12wKOPz5nVy2mN97YOPVnue/T1d5vVDFKAUoBaCA3TUFXrPYInl8+nZhdf0j/8cc/Qhm&#10;2jWbzRarbQLFpyZH7Faz2eZ0qbPu3G+WjSDYc8LlsFiszvHJJay9h7vHJyZkSvV70zEEkSAK5411&#10;B3Tb6ph0jS1ywlhsdmDtFz0B+LaMTQ4aRwt55gKeuVM7YnRNAH+v0merNU4qPWownDp37sfY0OlP&#10;uVxNAxx1dgWtqo2DJ4lV2plfrGNQ9SCu2zYy/lJ1hRI5WX6SiPv+yi06Ta62oaPG/sMvrpbBI2SB&#10;ceZRWXecty2MvuiXWJY6lHjnfakqeOlt0V44HI6lqsDa/Cqg3gaThUzqumCJLrfdT8Ub9y+l01xh&#10;4xI2yY8Lq3vqO4YLK7smJpe6lS3XKDTET7+xsXGny4V1jPhZRezB9qv4OjMjkiq8FdlMmqzqWzfv&#10;hNve/xZI2PJNatPgmKDq2DvnGOUQpQClwCspMEBnIu3JUusAnTX19It1etLSlBWdlFvT2lRX28Mf&#10;KEvIqWfgV93oOO6i0y6HDb/37M4x/Npz4QtgxG6zO/CyHRaXw2qxWEZGHGPEb8Fph9VstY2QH3kX&#10;7xfcq91C17UW5mPAT511bWL1xom4b8x1aXO4uNLF58djdUZJ6ndOCi+7ObvcgrN05oW4jl1xPcfi&#10;+i58XfmT24IT2bTwBU8yrxz3fSGmlTTlzXnyxfnAqCtHzz4uJV8eJ9m3TDRwcOuRtLRwsG+lQR50&#10;/tK+U+dO7Pzs02tlw+zW0xceCPSTc+x7iL71g8Mgm4s+ayHuG6nfm9LpVz9I/ep/89v0fz4683cJ&#10;F36SsvF/D9z8z4M+/l/vh+4t14rM89n3nB0p9+zxvVfiumIvn7hfQF9o3DJRkXz3Dzt86LrJmEub&#10;fv3NsRt3fPd98/svL2UuKDmfff/+IUG9I+omHlVONLKnLKOzyPf923mh33Nx36LenV9eaCFDyE32&#10;sFPXMxtatn5wpHmuj/QzG+6VpARtvFbiybjiyvW9FZLdePKzUw1mInCeVRW2JaRljn0PDW/6zYfb&#10;zl464VkrmM+lYDZYWSb6j9Jbs4/WK3yqeVEtosgWYUSzIKKRF9cqkOit+JWCny4tLS1K47xX8l/M&#10;edKb8+HWCDI/RntZ4hXfSrDvk+Hl+LMyPtAngWDcGU/u+BcN3Nn9+Ue7jpHOJNbPJQ2XKjm+xJ4H&#10;mW1EbCyx0os+2/SY/iyEfxH2/agWkbwE+/YtFKDKHPvuTv/t9rin0Fy9SvZ9MoJgoBWxD32TiKw1&#10;acG3Ayrm4vrVA7mfbA1neVGgznBpy8FUBnkdCW9tvtwgX8i+z564QFdNqviV33zjmxvpu8O3ZvUZ&#10;dXVWjUP2aWn1g8u9xguFjOjWZ0ckopE7LDcSBNHDvumLse/zBw/2yiY1osYtX9/uk8yxb2FtxH/5&#10;+y8OezS/FZrV2d9y6oKvUD8J9n325CWGelLJrdi40T8n/Ppf/XrzcU8xn8RqCW+FnCeC4Y7f/fX/&#10;dTKTyAgB9n05h0wNwbm08WaryMO+B1k7PzxYP5dwnHn+m9vN7MEzJy8z1ZPy5rg//cFnhzxt3XyS&#10;3jXUdfrsHa73nQkZf8cHB8mTGSuD1nr9xOkDZy99/cXXtwsYYN+3kokzKufhxWvxbWDf/qUyjXk0&#10;+vzRwIza7ag4lzqZee6bOz3S59m3RnHu61NVGiKCePU5T3RWm9VSbOr8vDzlH//tlrD/43RlbNUA&#10;Q2Zmys21NPHDnPb7ybV3I/NyS5tU5ucTi2vUuVkp2U2C3vnsu4NbkZHZKCCSgEu5AzFFnRrJYFRS&#10;I5mUo748u35YW54SHpKUlZlXjLVhWM2hD6SlJmWV9ItwnpM5T6ScJ49CkzwFcoqq6GxmbEINsCYs&#10;PJfzhLyazK7e5uLQlDqR8Xn2bbTlxYVGpOWRDbWw9ayB3qTk5PzKIcnzt9PY5Ky//Osf9DOJFy+W&#10;Wu3aswM1nz9gj+zPGopuFRM3E9xJmvjhjdxqhpJ43iHZd8sz9j1nSiG+ffHAySeNvMH5OU8kPcWh&#10;+89nPBt2EjP27931IGtovgNe9s0sDf5vP/rqiOeMuhORP8DmBFzYuvNoWBVduyj71lrNI8rN9dVn&#10;bw5ZT+QMkxca4XAjDw73iHTkheZh3y9Mzikc2r59R1Ahc3H2ndt+Z9eZHA7xnsFczpPO5D/9q08P&#10;eny7EZTczRw8c+oKUzMpZ5d9uymAIVySfZ+4GYP3jfoqY3efTZMq5th3wcOrJ2I7PCKYog6dTGdo&#10;oi9uSR8gjkt56B6fSgy+GsJ2Hc0RIEeT4ujx621KXXli3IGjJ44dOfDXH57BXXoB+06/c+FCWp/H&#10;oCEUFYWmsPPbcoZRnXvm64NleG+GylJCKUAp8EoKLMO+o29Fy0cnOjIiygcVis7Kx1FRj+9dz+1S&#10;6VjtoaEhUVE53f0VV3fvuZ1UoVLLU8J8IkMeR+d1vCIxWv3jwjtTcnn2HZcYFxwWjDUkIqSusQ7f&#10;Lqt0PDs7O9Gz4OFz+So6vY5sApHM5AZfwF9lKwuKAWI2NzU/fhL6atVfodbY+HR4kSY0a/DFunqD&#10;Ca9zvrjfNTnFsbiS6cYOurGbbUjoVzPMTkR/r7L1AUbwvXu/DAz63ZkzPzp/8afXbv1ikJ1X0si8&#10;HVy47UwYxvVXacdbzDU+GZEz8MnRrNwq+kvVfZ59f+0WnCLXmPu/uXLohy+uIdd/SRYYZxyR9cR7&#10;28K3/+Ullv7+/kVdAhNfqkpVVdWiVWpra5eqAioyvwqot1JNJO5fYEdjmjjwkPfrvUX9bKXBYPCf&#10;t2RmZq4onVKziE1vrScp5Y09wov3E4pq+jHJ24rWFhSQyhUiiYzF5ffRhrBy+UL8iRXbL2uKLP8u&#10;sW8Hs2PAMrEERXvL7NvJ7mhR2F+J8L1WJftQ+6DFqe9soTknX8vQulW20troJpuis4M5Mb1ujbyi&#10;YTutpcPoJCtPiHp7lKMzr2hp7auNsjpppoVn+6yG200XW8nWxkaUAwOi6dm1b/upxTF+V492bKF9&#10;s5LLEurXr1WvZZFUtkwrEpnCy75Vw03xhc3eW9xgeeTNO49j/S7fT+60jxqKE8IjnvhfeZBqnlFF&#10;n78UGBn/4PaDdrHFpeM+8bsTGhV57+LFAprKJGi4e8cnPCSsmW2YT78p9r3K7w6CfRNIVKTuY87R&#10;xgVPs2qzS8zv5ldtneUcc/CuHmr95Kbs8A3V/quqPedkO66q9l2k78/hPvfO+Cux70luR97WK5E8&#10;QC69OeTGPp8KiciT71uhlt45tut8LJEhl2TfwJpd+TFffPz7T/0rpazy7Vue0LUjrUnXPrtevpB9&#10;82QP9uwOb1EpLU6+wqJ+Ie7bOToac6Em/EjF6Z/Fff3P/a/8Ku303yV8+3882vwfA/125t3fkMfr&#10;U85n3wK5mosYSetkU37Q7vNp7RWx3x716xFYgCGUShVLaaF5ZtdUKoeOf7mngiM9vnVrcs1QB43d&#10;XFP09daTPU/TBZAiz2ffAeXjNYypzeGujwJHke87on6Cr53ZGuH0hn7PsW/zaGrQqXNhDWJwQ5J9&#10;dw3d3707olWttI7z+nKOnszsaM3fsst3SONSG81BZy5ltw3d27E9vFOnMo+WhB75Jqhhjn3zpUTF&#10;Nk9FoVb2dEY10jezJp1R/enefPqJFp1Ps7RVoMc8b8Et4r1Zw5cKhtRm+9iYC+y7ubl5BfYt6dv5&#10;9elqHiZncxWE+/in0RZn36X05FtnbiS0I0WDWGEUaZfOB21Sndq9PbxwiKDGBitDaigIuH43C3MJ&#10;Wm9+sy3IE/e9OPsWd2358kyD0K4xmrgqdfDew0lDdgm3d8OPdnvjvhsyQ84GVmisIzFnj5/1xH0v&#10;x76N8sPbt8aVMwlP9BaGWBtz+fjdzH50QcSsO3UgdMjMPvLVxU6Zg10T99HGJ4j7ns++K0tStx0M&#10;ZhvHlTqDQGnu7BWK1Lr2fhlfLO9ial+ESgYDzdL+g8M5vcda9ZdqxPUcbbfIkNAtO5TL2JvaK8Dk&#10;s2MurBwOh857lvT5ac4T2UL2ffxCOd8sZdRt2nitSw61nSyBgc1anH1XFKdsP/SEA1eNIxyJWY18&#10;37vvDM174H8+37erJPbRTZ+H+w4H9iqcYN8IPRUbxtmNyZsPxg2rPeybK/fftzukUaGwTvBpBceO&#10;p9Ikc+xbyWve9PWlNiIPNeESj/88+9Zr/PbtDm1SKCwuhLMWhflcDmtQGS1+p/euwL4Luvz27gpt&#10;UnpbZCPu++SFIhYBIolVrw88vC+kWakyO8siT33lX6XUattpMr5I1s3SsVm8AfEi09UabUKHMdpY&#10;/ee/OXj5/7Wt+F8G8bYnd5X0S6qHlXvSaf93AP2fHa3/V3+4GxyT42XfMq1F4nmJgdFfF5vb2dtW&#10;nVXL0lhHazJTczt4DYUZ+R1ixH0Pd1Y/QVpwNT8qKndI5cSpnpkSjbjv1vKcnCYOTjm5zi7TO0Rq&#10;q0yrL0uLr2Y7+hpKczskGp06Iz61TYSsQeNipVWlkSbGZfcjctxoL8iYl/PEPMJVEBlFVFpRYlT6&#10;gOoZ+47I6ZGZR+vzM4q6JMgDLtPY5HqHUG2XaTRFKQmN/IXXJkOwQs79kYEfP8pNONSkO1klzh1U&#10;IWNS4ZDqdDF7Z0pfFV2Bk9bDvm31zZ3e016s1LA9yYV66+J2HI5g9j+f79uof3z+QFCliCNRCTTE&#10;oF1F/K0j90oWZd/8vvLNW+/0QUPLKEtokChUPLW9KObu0YACsO8vT6U+Y+ieM0FvEtu6fnAut/5o&#10;q+FclbiSpekRG9J65UfzGTuSe+hyI3mhSaXS3qFn7JsjVoq0xGEtDLt0OrAW7PurEwlc63hp2N0b&#10;iWD6Np+du+/nd0eeP+pbykbcd13yjY9vZmrEHZu+ONcsxoFwsgV6Ia6CBex77+WOF/J9I+57Ufbd&#10;lBW653yCGOeGUnB156UmlX4F9i1gXNhwplQ8wu6p+t2XZwn2nex/KqEHX2dk3HdNUsDB6+kwKJOz&#10;L2y53GGi2DeF+ykF1kYBD/vGY8uLqzjknE9Ne0/k4xCm1mpTCWmDg40l8Y9ia/n9VRnZ1VyJemLK&#10;VOT7sM80reHW3b8fNUBri3v4hGNf1Np7uBN8FvMmLaHedHRM1E9/+tPjp47FJcX+9Oc/ra2vXark&#10;gv0Z6ek7tu/AnOH4Plq+Cr6trl27dvbMGZVKeffu3WNHj+p02lW2sqDY9PRUWWnp9l07sbEaC/jV&#10;jTldEACG8gqFgslkrlhLr9dJpRIMMbucTgadrtHq/ZKGEwqAaBeeG2qtDoG3L+63jE1UKWzRXTKr&#10;Y9runM7o1VfIbTonBhVWdXaVld86e/bHu3b9NeK+VeoTp878Qqnvwi/Ja4+yg2KzPYHSq7LjLSbT&#10;WJKKBk/4lnx5PAUBw6usDjIslCo8fHiaiPsu2+DmnSTXgIs/P/DtX85fO7M3ej/FxvjwYVlvwoKG&#10;Dh48sP/5Ratd8rT01k1JSV5QKz8/f9EuFBUVLSjp/XNkxD6/CjolIWZ6JLo2fx0SWtMq2AHxjVkV&#10;g/jRwuNxvatcLltJN9ImjC5ydPCuYWHjEFcou+Ib2zcsuBlWGZSj5ilA5Fd7KIUisUozJ1dbZ7e3&#10;Yltnz+qNeEvCz6fsm3BgxbhvQ1/21q17z146f8EnY3SOWin9jl0o7BV7/rLXx8Qxba8MzdQp98IF&#10;jlWx75kxe0bg6X0HT5w5cSG/R0pCV15b2uUb0Son8ZfLzkqLqxpdlMZOjXaXp/n7+PuEpEotT/ux&#10;gtfTIyaja+qVu+aBry5+alS53WOE21JQ1SNdhTlZ7O1omWPcbLSugoFOW1SS0pTI/HbhKiwvUsRu&#10;GExPaRwjRJseqshsYq0GgIrCbiZoHC7E3c6sSGmnxgbq0jCW9CgggqZc6ki/mu9krfGe4kR//zun&#10;jp655x9cOyA1GU2jTkFqRKlt0lEZFNChe71D+PKu2RVDCSGP0eX0WvrzgxfatPuh3BGvRXVuWJba&#10;5R5zWGyj1ub42EHTtFnZHhFeOf7auN5lFGZFh8KHqLy252G7pcg3kGbx+mAsi0gWOnAd5aaVDS3W&#10;V3NhwP2bD2DpcSVN8vJiLKyxCvaNQWXi1sSqz81tYnlvXIPlcSnlQ1Pj3JDbcYoRp4BBG6S1BJ+/&#10;0W9RJt56NKgfGyxPzGoY7EyNrmRopqbHmpMfl9C4NUF342t62mrzYzLqxolpOoj16Rfc4nfsV7ip&#10;rmmVGalC5RkAWO0XxLqWnMv3bXNNa6xzoZQvQjeplCMs/Z2bvtfOuryn7aMkW1CczT/MfCdAe+mo&#10;4JubrBNR9Mj5tV6NfSMTRaL/uQ3f7Nu2cduBO2ks/aRouG3D1TBYFrA7tn/6ZUAeI8F/V0wrwaqA&#10;C69t/tsPb5Uq5fyjGz//Zvfxa6f2fXGjYpjddvaSLxn3ff7ioX6pk01r2vrpr7/dvvfskwr5vLf1&#10;YQRx36OOkaSL9d/+m4CAHYURJ6rCjlUmXWr02ZgXfaL69leZG/95IK/3OfbdWBq56dMtyO3w7YbT&#10;Gf1KEI3SpNCvPvty6859e47faRYxjny9nfj0i50Xw6o6qoK+ORbPIRs16YOPfXat+FkyigXsu1Mw&#10;/bhq3Eu6v37ixNSXu2NeYN9IUKMQPTp3ZOOO3dt27Pp217U20Qi7v/Hg1m+/3bl784Gz1XSTUm/N&#10;8L/4JQrs2nElvEKocw51Fm/46OPN+4+dOLz1m8dNYN/nLh7FXJesvoatn/2GqHjqCd/wXFyqgR8m&#10;5BScyBr8tlBwpNWwv1axr0axr079TTa7gCYbHyMWBNQsZN/Z946lEi/4Yx2ojT/5hBgUqUwK+Hb7&#10;jm07tx+9Ezcod/ZXhJ+OAF+erEp45JtIBFNnhtx7WMEVcofPbPv4q537thy90cgihhCWWllDLce/&#10;3bARmVV2H3tcRmcPV2z5eOO2nZf3f70nvI5ZHLg/qI4YIKmKOutX5In7rgg77Qnfzn1y+ctN32zb&#10;vDuhQ9tRHfnJr785eOjSZz/ej6j5VP9d0a0GAa/j4IZN23aeP7Zz//WELgSMn46sIroQF+iXTMQ/&#10;pj+5G1j5DHgxaA1HNn7t8eREWDUXedUvH9jx9c69kDqtCYNJI6E3D274as+Fs6c2bgrtkzPPn7rk&#10;ifuu+vZbf5rUEHlx52c7du/ac7qip3PvN9cau0q2bH9ckhl64GbBgvw8aFqnbDcw794pZX+Zzjzc&#10;ajhQr9pbLd9fr9lcwA+o43oOCJich31z59g30mtEXN7wpz/6Jrmt5+Lhw56476Zt39ztU9oTbh7/&#10;5PDVykFtqs/xz7fglN7mm0FnsVrPXPL3xH3Tz5++4on7rty0KWBAqo+4uAOubt27P6pSqNapH+zf&#10;+tm8fN+lYSf+3pPzZPeh01nF+buP3eqSOWLvHr4a3wH2/cH2w/t27/71FztyOpTI933pwl5kzOcO&#10;tR3e9u3GnXs2HzhTNqAXS4fOnb6KuG9kMcrwP/XFZhyFbfdTaVx+99nz957FfSNgdqht+2e/3rhj&#10;75nHpe0Vmd9s3LTt8OVDe/bcKWQ2pt+9nUKcUbkBl68ntFeEnnhYRsR9x1w8/qhCwB1qPUS0iMvk&#10;TPmgXmN2JN899cmBS95837zh6k2ffLJ575ETx3Z9HVArpBVs3R1SnPr40J2StLtn7mY+F1bsOTkn&#10;rCPDI5Lr/NI//P039/4/e8r+XYzsd/Xm/e2q3c3KHxZo/7/BAuz8zR5fpvjZWzXDAy0xEUkJyRmx&#10;0ZmtQqNEzkuKik9IzktOSC7sEonE3KSoaKTzTs/ICMlB+h1XU0VhVExCQmZJXHxcPd2IizcnITIK&#10;1dNLBgTa6pLcuKTU2MwKjnaS1d8aEhaFfN+M/q6oqIj45NTEom5Q8p6Wikg0kVmUlBhX6Z3r0ihN&#10;CE+EGzGRiQWtHAx95WYmEjlPNLKY4NCUWrpUJkuPDY9OTo/JKGeIlCUFOYTBvDpiePIl4xzNtC05&#10;3ZyP4/r3NWoPN2v3VMn216mQ7PtsEVNtwigacebabLa6ZjJmmVi7mlI2fbQZZ9TGz48mdcpyn5z6&#10;07/4x0dlHJ8rG0LrMdflJK0+7bdfnU9K8tv85TYU2/ztpQLEcc9zLNFn681CIieJyuhIunv4861b&#10;t+3aHpjL7qoI37Bh35Z9h5LrBBoFc9dHH219Pt+3Vss10s8+rmF/njJ0qMVwsEFNOFyv3lIsul3B&#10;diAlqudC87DvZwmvChPub/Hc/DdvuVrK0muU7P2ffbLRJ5vLrN35Ge5OFw9+uzewhMlntez6+vNN&#10;uw8ePXnwkzvE7TH70bkvNuHa2X47oYcvGTp35pon7rt885ZAhtIYembvp2d8yHzfMjHv4o5f/bff&#10;n8urSD91O5aI+66K23s+HXHflzbdRc4TmUIRff3Ypzv3bd2z935Kq8pijrm8LcMT910Rts+3ioj7&#10;Dt9zPNcT93385M02qSbl9ok/bN535OTFf/rqMth3X03ax7//BPm+cx7tDm3US2XSsMtHPiMM7vNJ&#10;x8iEKfzijlxP3Pe5bw4T8yW85JlAlacUoBQgFbA7p2aQiWCRVfzoxLX0oioaWzk5ashPjMmtqMhO&#10;Dn4YVT0+6eT3NCWERvTL5EU+D/uM0yp25e0rj8rLK+oau81ji1p7D3dicmTkjlxCvem6urrf/vq3&#10;V69cKa8o+9sf/m1ubu5SJRfs97vrV19Tv8rCsTGxjwODUBhf1ffv3FuqFrJ8Tk0hjwhmDVx4uC1m&#10;c3xCfF5ubn193ed/+CwvO89us+G7paGuPicnB3E5i9q02aznz517HBBE6+v/7LPP7ty5s6LDbW2t&#10;u3furq+uS05K+uUvf9nb11/XIWvvF7xYUaHS4Hf9gv3I7S21u1JYxvJhXTPfWsM0tHNG4hgGrsU5&#10;gUfZpyewt6cvmk1KuXT91o+3b/+Lw4d/cObcz9LTbmGI/lFCbUB0lsPhXFAeQs0pNs/4gjI5VQwG&#10;T1Pbxf/J1vC6NtaiCpBGsHo/BRIQiuUePjw9OfY8+76wkH2THPzOiR+TBJxg3z0JXlMioXD//n2L&#10;rh0dHYv6MzrqWKoKwb4XuxUUFRUuVQXzo8yvgk4JxFKyawtWOldZVDeMnSqVar41YrTmaeEXtSI+&#10;IuSSEuz7BZtm60hOJc3pmsAMbzceJdV1S4PTuz8+kXXhSe8LJ8/Co+AtQLBvtYb8k2DfT1sh2Pfz&#10;LS5zaj07uLOzczGPnroE+65GmtYlc54omyJ/+YtdyeV5+ZXDTzmWxP/oqTv3g7lGgE9rsV9Av8U9&#10;ZlXnxPj5BSeyNADhxsacwuy0lKq+oab8ooLM5OisSm5/nb+fX4983D3lai9J8Pf3y2xkud2rYN/V&#10;x8l2p52W8Esb950NivdPIrk7Fnp13K17tyNTW8an3U7rQFhA3sjUrJpWBlYXk9Pm8pJZG/1JcIFp&#10;yj2J+8KEfbiqorKmKMj/cVmXAGR0VNyJ8qFx6XI7KszSa5PxZyNX3lNao3SZmnOLctMSYvPq7OP4&#10;cBYgNzAkJDu9mGN4IXr2BTQ4PsoI9cmyegjocGVSXrPAPTtalfA4KCRJNjrrdhrLMqIgS9WQGgXs&#10;SlZCmF9Ydnzw1UixRVFX3qOSMxqrKyP9/cv65SgwouYmhfuFZWaUZ9cZ4AyxTKnY/Snhgem17Ffj&#10;klZNV3hImYtg31Pd2VHlA2r37EhhhF9odLbaOet2aHKTw+FhM5fApRZJf9QT//D8pODr8WKtsKFu&#10;SMnvb6ipCPfzq2cZUcAmHYoN8Q/Py63Ka7KSzHXCIVTo8F95f3liYf9rQ92leimJuBUHjux2m1vy&#10;inJTgnZuPhhT3UWy7zGbIiPULzaz+oWY61fTbIVaHYWJ1QMK4oAaDCMuWX1F39i0a7C8QjyqTbvt&#10;n5KZ9tAvslOgGKxL2L9pz930JnEfknoUXti+7WxwxvBwHcG+pyfoNZk4JfvkrzisxGvPT69hwodR&#10;g8HpNtQXtVgnp3itdSyNssjHP6UoL9A/pHpAKujOPr55x5XYiqGGLIJ9zzqbMiIeBkSLHN4rx5Dz&#10;IJgx58WMuKeppqY0xM9vgCtNiwtNLOuamHb0lZaVleYE+oXWM4heL78IJTJiluglVjHivvFClefW&#10;JKNVJBV1EEmr8P/p6cGyhLwm3sy0KPJmDGe47XFkUllFns+JS71GZcrdUK5tmlGTmlVDa4qNbBFb&#10;ZqbHOzMiyvrZ5f63QrPLKyuq+jgKIvmYZ537glvsjo2fTCypjkhOtfhvzvX/lTiDkVQP+35bDjzf&#10;7hz7Fsm17f1zyPLFJxNazUNr04fu7s9naYdrm/berPrIt2Wzb/uerTW/fMy9ncBIXFDlFdn3G3+K&#10;Jtl3wvm67f8qeMM/89/8r4OO/veYg38Wuev/Cf3i//TZ9C8e7fg3IbxexSI5T9bI1flx34mtEzzN&#10;zNXcse1Rzu2RrgfF49GNEx/4P0v5PRf3/TpNG+2AfY/qnyYPWdaUTt2v67km7Y67m5K1OaHzg7i+&#10;TWmD54vojWwVkZrNE/kI9t3U1DQ/7pt6rF0/BbQGuZ52Vd4dG5eXti2u5cP4/q+SB0/kDef2STAj&#10;DQkQiblb2ezhp+x7/ZxZveV5OU/eP1I2YRsZNvTtFXf5dw1Lv71f9p99h35WatxPd27vH/3LdOV/&#10;utW1/2H5kGDxdFLLa9jXWJHTOi+lhlaXnZFDezrzwer1fxdK6uk+qu5HVVVJe2JqPo3v/yRpYH/2&#10;UFAdx2x3zA3ZkOy76Rn7fotua00G/cANRXdEJl53iG36Q3zf58kDx/KGkzuFNseo90KTSCTz2fdb&#10;dJhqmlKAUuA7pwDYt+fZ58VFHHUL8XGe/aO6pODAjOLipPB7d6OqtTJWdXFhQuTjVq6yLf5xSGmX&#10;ViUM8r1bWFhU0850LWHu/dtNsu+l+lVXW/cPf/sPH37w4YZvN/zd3/2dVIJkxysvLc0tly9extfQ&#10;ykU9JQIfB968cxMb0bHRZy6cWapWR2fnjVt3bt6+IxKLF5Tp6elpqG84d/Ecsk98/tHnTx49CfAN&#10;8PPx27llJ7ZFAtFSNhVKxdGjR//yr//y7NmzyH2xGocxAPDxZx//9//+37u6upYpj5F1/LJfUMA5&#10;Mdmrd0R0aelSZ1C7LKBdw5CPPWmT1ivtJteEt3BRcem1G7d8/PxNJtMCC6OjCTbbWYv1LIt5ljYU&#10;lVJQ6hNVEZZU4Bh1vugMgtkDg4LPX7hUV1+/qKsavf2cf5VPZNXdsOqP94TuOhdlQTj68wt6EZ+Q&#10;dPnKtdCwcO8nHphL5PvGngmw73LEfZ8g17Loz2Lv/3b+yq/d6eafdPPnCoB9S3sTF7QSExMT/fyC&#10;fKwrHg4EDC2o1d3dvWit3t7eBSW9fyJd5/wq6BRPICa79rILZguIjI65eOlKSlr6Apt8gRjs+0WD&#10;5S3MfoYMwwpgGUMCS1wp98z9+M/PNX5+rnR+YZvdHh0Td/Hy1cSk5BeNaLQ6sG+JTM7hCbDK5Ar8&#10;iRXbCwoXlcydWsYXTi1vSfhJsm9yz4rsG0i0KzMz73n2Dc7IG27zDcs2jBk97NtZFRNcydTblbSg&#10;4JxRt9TnyPUOMWipMvjU9TquviH+5q3kNrex++69TLXDIuArZ5yqyOsPOeMvwb49TE2e5h//PPtO&#10;zq0ZqEsMy+sX2z3sWyHs8w9KQ2h3f1VsbqPgKcNz1aVERCRnDgiNM+6RisAbMfXC8TFLYsDDYYNN&#10;ROchSQanNiWyuF/ZW/IkrWHM7dTrpTkPHjNs8ofHrrfwdZWRj6o4Ck5xVCxR0Zx463ydZOUo5vFR&#10;+p0jN7KLSrFE+NxMb+bQC8LimkQODS0lq9Vg1MhURreN8+hWlGzSnvIwsF9pdynbbl0LFRjoob7Z&#10;rKGyc+eiHXb+41vhkomRzEePuqTWMXXXnauPJfOC15l16Vmvzr47bp++n18MB4ue3LxaNCDrS/VP&#10;7dUbhO1ZpX0GjUKlt7otQ753EpUuY7RvEMcw6pTWXb0ex5V0RYSWMdozr9xOd1oZD2/HKSdtcT4P&#10;GVqHU9507VqUh0R7F2d7RnwFQ7dimPhK7HRF9q2IuxMlMLNC72dYJsi475HKSN8qjoXbUV7ZJXhV&#10;+y9RzyjqiQh6klPbbZ+cdtoGwx5iPMZe6uffa9ZGX7xeOqwdN3Ef+0SqJuRxd6JlzunevJjSPk5F&#10;4MNO/Vzct3ig1j++1D0mS40pNL5S2PqIjhsXEJhV3aYdwQiNOPxWvGZsvCUhtI4rzrt3LbVdNu5Q&#10;h997KHJqM+8/YdvJuO8BblVCZMXwtI0Zn1D7NFWMIf3GjagcnB61HLWxJ+exf0LzuL599+F7CO7L&#10;8PXv0isyb13L6laM2+Uh94Kkc0MyS8pFsO+lF7FMjlTXczerEW1B/P3g+OLiooLKbj6tLCG3kTc9&#10;LYq4GcMcqr/jF56fn3rl0OkeozL5bijHOk2vSc2sYRk49b6PIoqK8h+cOZbXp9QMZV+7H1tcWoXZ&#10;pby/I8kvuEXv2MhJVdTGGRJoxieeuvGy3xOvVx6+kez79cysWW2CfWsRRm0YlWgXTHU4B6qQ86Qv&#10;46vplt+4qn8myPuQ25fH64zXdtydFiQcr/l1bO89peVZumfy8eO7wr5B/B0jI2qxkdujwMrplrM7&#10;ZVixQe4B+HbYRtePfQdXj3kDvb8KdgZUjDewp2qZUxmdk1dyxr4Mfhb0jcTffeIlA/NXfOrDV+j2&#10;Xfu2bT90MaCE+/yMcEvXHUfoolrUixcwEPXJUpmFWpvB6vDM80bk5yXmJZkYb2xspNj3ivqvUYEJ&#10;jVaqEfYI+MyuYTZHZUZQq8Y8Mncsnh4XD/smAmPfkbW7wDeg4h3yZ01lmTCPSHV954Rtj9WmEbZE&#10;W9o+cCu7/liB4HCu4GYRv6hbLlCPID539Y2KeMyMjAyEY2cWdXD0xK21uTIXfybE5zYwVchAsnpT&#10;71BJg04j7lXLufVt3QKtjaO2KIz2UReRNMl7PwF0qG0ippl9B9YJjU6hEfXIxJzWPiKtCVdtUZtH&#10;8DhNTsZE3gDBvnsGn5vo+B3w/F1Qj/KBUoBSYGUFlmbfTo1c45p7Qpm0aWXIawEypMGXvUXDZTK5&#10;EtX45JTLqmHypRj0NqkkKMATa55hyFU/IGDaJKNhBJPOrbrGO1EQ7Fu6NPsuLy3/kz/+4ysXLwOC&#10;//v/+99HhUet6LTVaj245yBevVqxpLfA9cvX9+7ci2+C2zdub/t221IVoW1JaSmXi4fbhUtWetbu&#10;rbt/8Y+/+OLjL376w58eO3DsZz/8x1/+9Je/+dlv4Exfb/+iNvEIPTQ89PHHH/2X//JfNmzYoFDI&#10;DdYJpW50mWdacNKgx0E/+MEP/tN/+o/p6ekIkljK20XZt8Yxnie2ZHSrGTJXUJPycbOqT2TP6Tem&#10;ckwSJO55agutpGdk6g2GF41PTmonJiRadXt3g59wKPT+/RP3A0LtjtGl3EBSl6LikkVPS3Q/v3Y4&#10;sbBjxOEE8g6IqfyfH1xu62W/+FCNY5qWnjF/MAOP3wIxQSjQ7gL2XRH7eYLv7+avzWkbmOXbhHU7&#10;STi+gH1jyGF4eDj+hQW0+kX0T3YTnqMKlpKSkgX1UGtRKZA6/MUmyD2rZ98SrbMbBMUT971v3hIQ&#10;EOBtFD6npqU7Rp8bQoBQS7Fv/BZKK+qsa2czRObYEs6lgDSeSPbV2ar4ouEFHUHq/LT09EVHaDQ6&#10;nQ4J5s0WnV6PZN9mMHgEL9ts2F5gZO7U0uuXuTxBfARPBzZeh32rnJP9FXFp1a25PmDf6gzfZDkR&#10;3azP8Y0WuKTRt2OUBPpUJt6NFI/ODpQmFLQhVlsMaC7TabJjA/38753YeRIVV8558jTue0n2DSLm&#10;VCaEhXYON4N9s/prM4tphCuiloSUlqmntHVm0iUXsJKDAtskUoIzGhCCPNGdFtcmNbGac338/W9c&#10;PBOQ0U4rzqgdIsNXEfFKsO9YD6DsyY0p6+dWBEQwXKjoaogKbloV+2b4X3zSS8fjJrskPiirebgh&#10;8v656/d9fe6HpdVpZeyEiAB//1unj93ljYjjHuSYiPhrIufJU/ZdHZ3SMuvWZdwPYdslCQ+yDEQB&#10;RfydyLVj350Pb8cOMuEgIzfEr2SAV+5/7dwdf59796IK2vWigegweHjz3NlHQgsn5mGxnYjcJnKe&#10;PGXfBclFUFuVdDdC5BBE3c+3Eh5KIueisAkdZ2dd/VVp+VV0T2aVdVq8cd8vsm914qWzl+/537t1&#10;J7OZs07NLzDrNKv6G/JD40qV5ufY99OcJ/aqsCiWY0n2TW9JO3vsor+/j29Aguc6epVlckQ/2FYR&#10;GpKmmXyOfT/NeeJqiQrrtcxn330daYHnLt3283sQHFdKvqyAqyDzjk9ZL04Pvt7u6MmJLutXud3C&#10;kJuJhnFXfSSuAnmeT9CQFSVHGyPCaCvFqeMVGXwVLljJ7B7YKZLOY9/4LnBZ8EOOyebprKMjJq3B&#10;iq9C4lefc2xUwsVunlQkt4+7dAr1KOLPzTq9GXfmCZWIw2TQkh89aRXqEBYhggUWB++ve++K5Bfc&#10;Uuy7j6MSa4xDXDV+Pi1+I510qmUSoVCotSwYk9aWxOXKlxhkn5py6rUmYubrZRf4JpYp3y32jbku&#10;rSNOpki96KO7WMJnZ/zaWvQDWton7AEiVYXKaOcPV3KLdtZX/IFVfgZvlC+o+F1h3zyJpqOrr6dv&#10;sKuXtvTaX1JRwxLhbfGVH2ZetkxezximuPTi72U2dkWPslSvzr5f1rH55Yc5kpaW1s7OTrzK197e&#10;3ob3J1tbMcUlFsQvFBaVqExjr2OfqvuyCoiU5rr6xqWOSEVlFVu8+LX8sg1R5VdUQG+16hUtsrrj&#10;iu5HKmaumt+g0WnVlokFUwusaOd7UqC2bsnztr6hob3nxawya3/XXb3UcsNoTW3dUhdaVXXNEHu5&#10;GT5X3xBVklKAUuD7poDdSeTBeIurxeLIyWX6328YorHeohuv0DSIM56jlqr41ddf/dt//S///h/+&#10;/pNPPvngtx8IRQgjXU5nOn341KlTf/bHf3bi+AkWi7lKf/Br+OPPPjp07CD+zc3JXWWt+cUy0jIe&#10;Bj785ptvThw7/tN/+klQQFDo45DKysozx8+cP3+ZNji0qE2dVvtPP/+nm7duwO0f//hHBw4cGBCO&#10;3owZFMiMS/mQnpL2Dz/6YV1dbVxc7J/8yZ/gJ/xSJYmcJ+PjCz7lWEajaLpGprmXb81qk6S3Spvo&#10;hm6uI7pf26sfQUqLVfbdbjXSOqtrKwtLi/JHiHD11VacX9LucKYVdSfn1WGnze5IzKl9EJafkFWN&#10;l1FXYXCaJyRfApiaGBsRVyCj9wkiuFtwMi/0kyc3f7VwvfGr9Ee/JwqAfdMPS/uTvE2AIz9eYlnq&#10;FHK5nEtVWeqI4JFrqSrIoDK/v56IPxLrP6cqUzJaO2Av6DB2D2tWoc9zdWEMNj0v0C9ypCB4Yl7b&#10;vbjW0w8S2HwJyvgmdMrURBr6Va5KtdpgnDtpGSyOt9b87VWa8hSb5otwcOdaZzP7l895slTct5pI&#10;+IGI2vv7d5zpt4zmPbpfwzaMqAeDg7Md7uXY93Br7uNi+phdFnLx8lqxb7hiEXb43rl4KyBPxO64&#10;75eIOO6BmoTcev4c+raIekVmt3tmqCQmr5NZEXgztU836TRGPwpRyBg+j1LB7mgloYEZHcLmrJCC&#10;TrfbaTDMxX3PY9+SvtSANFQcNUZfPlG/Ovb9fM4TznB+WELLXMqWwfKEzE7JuGHY74ofb8QWed+H&#10;q3dZhLW3rjxZjH3bYn19mBqnVdx0+9KjtWPfC3KeSHtT/NNpBhJ8tmRHVtBVY5rue1efiKz6x/cD&#10;FNZxI6fk2vXYxdi3NfiOj8Q0buZV3LgW+TTu2zVck1fSxEVSmvVclmHf9ooIvxoeQWffzCLhDeod&#10;iNbWxPuEcFScQJ9onUEedvE84r5jrt5pFNhGtfTgoPQR95LsW4QkEgnlr+OtXjIsNSPpjCk3IJBu&#10;0obdDhDozOkPLldxxfn3b+QPm8ZtimDfCPOsbn7cN7syIbqK/ny783OeTC/KvjPv3ixhWcYs4sd+&#10;0Ta3va+mTT9uaq/q1ptl7a3MyefT3CDl1OQk8ppMqTXamtp6rBUVVcXFJZ5RzylM4Ts5iQiD1d4b&#10;Xyxp5HdER4Q8Dvb3jSm2OJb6siO+4DxjuwsbwmhlP4sICWeJtW39PM+48vNlpia4zTmhUUnZ2VnF&#10;dX2jz30qS7gTJrAv7vyYk/7kbiomEFixdyKJAjO1rFjszRTwznWpGeAsHpuptozRO9J7ii8ptMih&#10;/Ay/isWcgfIr3P585Odd8NCi58jGzlxa5WotIvIpv5UViIor04NrM4XqZVYUkBuI6dTWfJUZJ5Na&#10;x67lua7kLLfeK3L2iMbfFk2DSgqjU2Eg11GsQELeVWFcGPW/5ipRBl9QYAKx9k+PCHFQnj8iThwy&#10;SrQ3pcC41uJQG41qIG+j/cWb4ZtyY+3vTuvhudI0ttR5i3NYbV74VbIePryUzeUuNAN1oX03zrqX&#10;OuJUYUqBN6MAwb7BDd/sOjkxLhIK2loRw9CRmdl87mz3hs/D6us7n7oxwuxoa6ivb+ml250Tr+bb&#10;qE3DF6gIJOpZbXpxR319Q32LxDDyvEFbd0kOSzdfgTE1l60dWbndOfa9hHQ2K2aCnFtGHQ48jy7f&#10;Ecxegyrkiu3V9NpkNGZnZSUlJcbHxSUmJmZlZcpkstVUnF8GOerw4ilyfONfBLyO2PEO3zi8hc/I&#10;5kw8nS7WwcmJCXQPfiKECuG0dru9Y8i472a5QmNaygGkDodBWIZN1EXarqVKanR6+LDg016dI75T&#10;28sbCelWPmHoQxj6Bx3qNq41pVteLbMhhejyHZ+ZLp6Zzl5+nZ6SrKAekqVmZ5PrVFYW1mfbmc/+&#10;nNZql7Mz/ZR9T01NuEbEVZvcglNu4Wm3+EzA1V8e2Po389fOom1u2Xm35KxbdBrFxhlHpf3JC4xj&#10;4GF+JDW2NRrNiqdBUlLSglr5eXmL1iosLFxQ0vsnTpv5VUC9ZXIVwb6fP2faWSNbfCV/OFJW0cpW&#10;KZXzrWmX18qTmBU2iXnTntrES29isVgq3SuVfoFVJPqUy/+Yx/9IKv0cfwqFn0okm1AAJ/aKIqAA&#10;XyhSqtRkydaObm+V+dursTNXhmTfT11dBfue5re3d9G6ugdlT6GYvianweIJCx3R8BJCQkWjSCss&#10;zYj09QuKG5KbECtal1vnya1sasqr0Y3PSvobezhI+qxDRa1JkRrsExQdlRmbIxq1tORXa5bKm61N&#10;w2iK4Lm4b2NrcUNDcRORQNqzyIaau5hEsmz37AyvKSOxpAtwSdpV6OfvH5nROOKdLHJmpCqZmPov&#10;OqvK7LRXBPpHpif7BQRX9UtnZsdo5akon5BTUNfGm512tOTEIB15j9zYWVAudxrr85Bce0bQVUcT&#10;mWamLLlhfo9DHz+5FdSuWnnOzMlxeVVhBzn9pmywqYulmZnSZDwK9A8IqqYpTAp6bJDvk+SkvORS&#10;kGINtz3ykV98UUFJZq3GLqsq6lBIh+pa2LNuW1tBJeJ/dYLu6CC/uOz4wBtxiqf5vqXdZf4+9+8/&#10;eJhTPzTx8um0Ry386kqa4qkpfAAA//RJREFUp+K0oKOWJrHMTCniH/j6B4Y2MzV6YU/UI9/QjLTC&#10;tCrD2Kx8qC400C+pvLQ0q1Gl59dU0fDufzMx66mZONBjbiWjKTzQL7EgKfBWis6T79tplKaE3EWK&#10;J3//J0gwvW45TzznpOeUa8ir1Tsn6jOfJNX2DZaV8GzTdj092sfXPzhuUIbxj3VftNw2HEd/f98W&#10;nm1maqy1MOZRRERGTJbQYW3JyEpKifELiqVJkB59ZqAy8VF2k7Crrl9ksvGa/KKzOPzBmurBiWl7&#10;c2Y8JEsu618picji3bGqGAnB8MGvrFeO5NrDNSn+QY/TkvPoKl1vQX5mdpJfYHgjQ4nLRtyR75tY&#10;IRpub6VJZ6f1+WFP/P0flnRKnqZasTemRHsOn39OC1vQiasAGmorc5rskxOMmgqWXp13zyc8JcHv&#10;UUQrG1cirugqtUtXndOgNgiqK/sXnJNe9o13g0dH8ZXrdDhGseCGNMe+l/hCX+UtbnLchS9xLMhe&#10;smQVzxecB30v/FLGNFVtg0jK756adjf1cCrq+5C3+LlikxPthYn5DcPjmPwBPwJctopUpNO7F57T&#10;4poi2DffNtVaGO57925QQpltbMIkogXeu+z76GF44N0dm/dHVw49u/eyOf4BgTdu3sZ7S/ObINg3&#10;Qs7f7C/epZqby/eNty+VJgpiUk/ylAKUApQClAKUApQClAKUApQC66iAzQk+/MaWyfExp9NhFrEq&#10;WQOFQ/2IKmalpuZt3/YwLjYfD2lP/ZBFXLhb2NjZS+eOuCbGRq0AZDqjFVMajjkdQMN6ndExOkJs&#10;aLUW+6jNbNAbzWP4eNxp0CMiWetwjfFpJYGP8wzIhuFZ+F25/oHJjYWJAfGVtskph9WIYgbLCEjs&#10;iMXqmhi3my1mk9FgsjpHdfm+90oYaufYhMth1Wl1lhEnTJMFzBgreOol0u1JiLhvPNe8nQVkHQHa&#10;8xcEAr8dV6amJEp7J9COzfH6DhiMZvDxBXaGtCPxTaKMNlkOy9CrG+nXOwrFlrQWUVKzuE5kQfqd&#10;5Re3+/9xu/9o+XV6OnMFK+Pj7j/6oxXX6aamZezghPGExRFZqkESxDVbQL3dknNuxXm3+pJbe3nh&#10;qrnsVl50y865xWfH2celtJTXV3idLKBTao2e7Nr8xTk2+SCF+eGBRIeTGCx5qQVyqbXP2RwZGcFb&#10;vzjVl1nwnhwyqKymIbxJvCjZx2DSaqovKENkaCHivufuCUS+79otRMz+CJEn5N1adOlwTFB7cq29&#10;Qr5vMufJSy9TYyMGg0Eh7H9wL0znJCdzfHPLqM1kMOiG69OCkprfdNur66XDCnm0SIYTkt03lzNj&#10;dRWpUt9ZBUxPc56sqgde9g3S3dnVk5qWiQknBEIRGQyOuO8Xv1hf4S63fJX5X3ALSjpGXfWdLNvo&#10;pNHieBCSfvzq4x4afUEZm15WmhxyNyhFYrKbVH1+D6LEUl5WcBjTSrBvnlUWcNl3SCAqiQrvVqsr&#10;Qp40CC2usVGbZRBx34a5n3tzJhsaGiurqufbh28iqQJSvCPLHPvmS9TLzHX5ZqJgqFYoBSgFKAUo&#10;BSgFKAUoBSgFKAXebwXeJPt22vVyfplanO1yVc/ONnOZWfk52SEhMYePHOPxBfOeRmTxt8MR4INl&#10;wmEpjg0MiY7x8/XvEJsE3dlXLvompJV0d+ZdPnUn/onP5QfB8YmJ/nfv1rK1GnpbbFxMrP+lsPzO&#10;nDjfw0ev1g7PsWB+V0F8btfUlDzxTijX6qhKjoyKDL1+O0xsV+U+COg3SYNPnH8cmXDvlm99V8Pd&#10;g/tuxhaJldqsaN/I0CdPkqodU/KwMxceRSXW9kq89A7s25Pz5K2x73fk+W3N3bDaHUhLvcCs0Tku&#10;sDj5FqfaMWYfm3CMT2gdYwIrsUc/Or7i0+w7yr6R86QBkd3n3MoLBPI2XHWbri9cjdfduitu9UXA&#10;8XH+Selg6poLvlYGQX6NZuuL7Bv2xQpTc6/wFRrC9WV63ibY9+Dg4PIoiMVirZJ9v4JLy1QhZvv0&#10;JLQhyxDsu34rEbPvePfYtz4DjgnqT60Kqr1EoXF+R7ti9FVCkM389sSEhITULLrC/hINrlHRgdp0&#10;NJ5Q2DjieqUJENfIjWXMdJUSDiYUt01MvcrQwvo7SLWw5go4Wa2d2qVe3XihtfnsG0HfoeER1TW1&#10;JPh+WfZtUnL66NJXuD0uz75zKnqD4woyK9pj0oswqLmU/RFZxwOfWJag+cqhS1ExcYnJ+QoHyb45&#10;13ecCImOi4vL4JuUuT6RbE/IhGuUyHmygH2/aBy+CSXvGPvW2ia1ljHktXi/nzSo3lEKUApQClAK&#10;UApQClAKUApQCrxdBRCDM/dg5H1CWrcNl12nFRSMmMpnJusnrXkW0cOq/EuXLp3bte/QMIM1zw3p&#10;o8PHrt7zjcqs4DFbI6MrRicmteLm+PgGZmd+WFIj0jXKGZWPw8vHxuQJt/37tWPM+oykEtqITtbX&#10;293Vmn3ndgqTWR8eXT2GXBie7vA7cx8+Sm0pTgtOqrROjAuHu7u7WiKuXa8Tigj2bZRGXw9m6p2d&#10;OVH57fSqxwFNModF3X3vckBze3Psfd8BkyzuZtCwzjVfK7xWLJYqCcq1bop9Hy3jORbvU4Merqmq&#10;s7MbZ2c/WH6dmqpfodHx8dkPPlhxnRoYWMYOgQYEEiJ99STeILeLm3e6NRfdustu0zW39Ybbdmvh&#10;ar3pNl8nsLj20rjkjHQwfW2VWUNr6NSoc4zs2lqtuL4Im4glf2oTr/A3NTVh2qdlFhTAeyFr5cPq&#10;7XjYN5E5h6xCsO/mHW7ZWbdzBVi/5sxsZYOmLDgmaDq7ckmqBKUApcB3QQGBSIKEHt7VZkNykjHv&#10;n0TctyehGbGOOwRdpT73fB8EhLUwlfS67LIO4fwbnai3OCajffW3Pm9J3P2IL7h5d2zvRyMjo7ce&#10;p5c3dD2MLcgo6iquesH+xFhPY2Fdc0dPd0lMeLFCo3jy0KexpaOfLnRNyhJuh/EszsSgmyVVzT0D&#10;HMf4GK0sOiKjsr27U6pghd561MnXLu8wfBNKiAk/X6Ff61Hlj+KT0hKS0zDFMzaolVKAUoBSgFKA&#10;UoBSgFKAUoBSgFJg/RTo6x/Ak8DqFzqdkZdfmJ6eOTAwuPpa3pKjdi17IFUnibGK/CR9p9vyvrh0&#10;9IPqmnqn0znPmjTudhjfSuxQ85pi4mqdE5MGRWdcVA29syAuuxP7ZYyqiIT6iUlV2r3Hw6ZJdnN2&#10;Un5HfU58WnFpVUXirZtJDAbBvl3A5J6F15l7735UTU2bwuKYVPY9DEkory59dOFSDV+U42HfsYg0&#10;t070FMTmtQ5Xeti3SdVx+6xPaSXmi2rXjyLmKJRrea7HY2PjyB35CiJQVVZSgAjYWqnMd/VzdI3D&#10;F5MdHB8bZTWcdcnPzxiuzpivz1hvzthuLVyx03JjxnhtRn9F0XtMI2x4Z3tOvKjhicBfWw/Xw+ba&#10;eui1hoENrmDu4GIni0WTte12qy+4zZFuR457NNftzHvbay7hxkiO2+APxwQt578LTI/ykVKAUmBl&#10;Bfgiydj4xFIrJg1GDu25m9WIPDYwSmAfH3c4DMqBe8f2HrroU1aUXTusnnSNNFZWtDRkg31PjFsb&#10;M6N8fUKGtc4Jp6UuN9rXN7SJ9exnT1FJaXZOLuAthiRJy+QXnGd2zYULfjLJlBrkXalu7PeNKrns&#10;k/BiGbOS11RXgwXTuk5Ojql4g/iroYMxOmnnD3Esrkm9jNWIj5v7bWP4/jT3NdU0dfQaR8Z5tOZO&#10;JsG1l1ngm0BMJH5Zp/v/y5r9o6qqqkZqoRSgFKAUoBSgFKAUoBSgFKAUoBRYZwUaGhrYbPb8QKHV&#10;bMcnJGJdTclFy5i0suq8wIH6k225H/lf+El2Wiyex54vCRKNAB8ifMlh1iQH3YnPzHry0LeBo+d1&#10;FsRmd2K/jF4VHl8/PqFKu/t4yDjJas5OzOuoSA6JTEzNSn106WYSj9/36H5AKxsPWoQdVIzL7ppr&#10;Rd1z42ZARnbareMnq3ii7PsBfQZp7K1wnsXDvltY/ZnhAZm1UqUq+tGt5NTMgqrukQnEHIVyzM8i&#10;qmAKT5hk7shXloKq+D1UAJNsAY8CDZB9t5lkIloivydqNauKX/c9VOw71OXp6RkcXO89gc0e4jUf&#10;mdZe8gT133SP3HY77rzlFT5gxRsGpmtOyVlB54OViRpVglKAUuC7oABfKHGNjS+1IiMK6PPT26mT&#10;UZ8X+CSyop2N9+r6S+KzG7gT2s4n8c1GkzIpLqm/rSA6vY1dlxac2z5hZcVElQglnbHRNSPjz/0K&#10;EonFd+89YDCZ3rs0+LLnC25m+fv2k/i8/mHuG763485MsG9iwu13Yv0j/ASXy01arZNaKQUoBSgF&#10;KAUoBSgFKAUoBSgFKAXWTwE6neVh3y+3WK1Wu93+cnWeL62U8dOib9w6+cu8jGiHY+QFU6NahcaB&#10;V3U9i8Ok5nIQSKR2Ydtq0Oqt2DlqN2m0mBHRqVeo7S7MV4n5L212o4bH4QjkcrVcN+ocVUh4cv2c&#10;n96KHpMuuYDD4fGkEoXZ4dArVTbXXIs2AybAdLiseq5QYnU4zVoFl83hCpWuCaLAyFOXSMfGxufi&#10;vl9HCqru900Bb1jc963j34f+YkgDtypE/5Gd5YvEBnmnoPOWoOOaoPP6O7R2XIdLwm5/h0XyXWB6&#10;lI+UApQCKyvAE4pHna6lViIqnEiBMreMj49pZPzy5PCkmoG+krjsBg5+YRXFh3Z21xY1Cnk9RdHp&#10;LV15wafPXPPxuRcYkau0GJpzk4JCogbFxG8w74Jpw+f/+S5/weHO7In7nrs/v/WvJIJ9azQOs3mW&#10;WikFKAUoBSgFKAUoBSgFKAUoBSgF1k8BJpOLSeHAcN/8qtWqWpvrrFbLm296zVocG0fuSIRRrZnB&#10;t3EgKOffsAJ4/GbzRAAEb7hdqrk3oICHfYsQV0i2JRBTZHllYEeVoBSgFFgTBbgC0YhjdKkVUxE4&#10;XQgK9/zes6haB7jYkNGrQ+Kre4vjsurZ+LOnMTvsziOaaZzfUxid3oq478c5bfPvnILuwqjMlmXu&#10;pbj74QsOd8I3cL992Sbwa40vkr47v9ko9k1Bf0oBSgFKAUoBSgFKAUoBSgFKgTehwBz7RtpEan0l&#10;BTwJNCco9SgFVq+Ah30LCfb9SqccVetdVgDEB9yHSIjkObg8gchgMlMrpQClAKXAG1AAcd/LrHqj&#10;ad7Nc4RWmfbAxycoIoGncVll9OjoyHaOTkmvfxCTC0Cu5PXUtrJcLm1JTBiKZdUx9TpmjI9PQEQS&#10;R2Vb5iaMux++4Aj2/e59weHXGl/oYd/vhm8U+34TzznrFz20lGWLZdZqpVZKAUoBSgFKAUoBSoHv&#10;sAJv/vcD1eJ6KwD2zWSynK4xan0FBfB8CPaNf1+hLlXle6vAuAcNIPHo91aB97jjSOYO9o2cumQf&#10;zRYreBO1UgpQClAKvAEFXvPWarfoWwpS89te6zch+LJncHf6NZ1Zj+qIEyfY99P783o08VI2Kfb9&#10;frJvl2tNXuOgjFAKUApQClAKUApQCrw1Bdabw1L237wCYN+YpGiZBJHUR8sogLeHMXkU/qVUohRY&#10;vQJ48GZxBXgxfPVVqJLfFQUmp6ZYPCHGw74rDlN+UgpQClAKkApouJ1F1R26kSUzhq9GKPBlfMHh&#10;Triawm+4DO7MSPyCsck33O5SzVHsm2Lfb+2RnmqYUoBSgFKAUoBSgFJgGQXePJmlWlxvBSj2/ZqP&#10;QHwigSbFvl/rUfk1D8F3rjrQAJPDx2vX3znPKYdXVABDGkyOgGLfKwpFFaAUoBR4LxXA3Q9fcO/m&#10;4C4iFbh88btzf6bYN8W+KexAKUApQClAKUAp8JoKzLrd5LrkMuue9azLFnpNL9676uvNYSn7b14B&#10;gn0zmI5RJ7W+ggKg3gKRFJNHvUJdqsr3VgGCfSPue2Lye6vAe9xxpLJBzCMIy3vcR6prlAKUApQC&#10;SylAsG/EfU9OvYMS4TcbTyDGV/A74hvFvin2/ZZRwYxnQXp+/AtXZmdnsY2F3J7/Kfkn5qvBv9j2&#10;LmQH8Odb7gnVPKUApQClwPuuAG7NE+7ZSffkjHvKPTvjnpl2T+KuPTvhdky6be4Z1yzu5SiE2/ns&#10;tHtm0j09MznrHndjnVZPqbkOvgEJV90zU+4Z6pa9mpPlzZNZqsX1VgDsm85gjow6qfUVFMBzFF8k&#10;HXW5XqEuVeV7q4CLiPsWIOv391aB97jjID44uLgzvMd9pLpGKUApQCmwlAJOIu6bYN/voESjiPv2&#10;sO93xDeKfVPsezVP3+tYhoTdmHsdi81mk8lkQ0NDXC5Xo9GQjBufkv/qdDoWi4VP5XK53W4HBCc/&#10;Ipk4icuphVKAUoBSgFJg/RTAIOMMwbwBtMG+8Qdu3zNTGJV0T0y5nbOzEzPTuG97Arzd0wQkx2ez&#10;7km3e9Q9WcyvuVMWRJNxXdOT0yDj1LIKBdabw1L237wCc+zb4Ryh1pdXgGDfQgleW6bUoxRYvQII&#10;i2OwkfNkcvVVqJLfFQU87JtPsO+Xv59QVSgFKAUoBb7rCjhdxBccwb7fvXvgqHOMwxePjY2/I75R&#10;7Jti36t4+F7PIiS5BvhWKBQ9PT0FBQXZ2dlZWVn19fXj4+PkR/gX2w0NDWlpafn5+eXl5c3NzSiP&#10;j0j8TcaMUwulAKUApQClwPoqgHstEbE95QbaJrKXzOAWPAW6PYN/p4l1GmSc+Gya+GfKPU3Acuwx&#10;Tztu1oV8EX64QzA8MT3pnoUFKvJ75WP15sks1eJ6K+Bh3wy7Y3SdV2NPU5/UrGus6VKYnmtLreC3&#10;9Ylsr+iApqVhSGtbb+eXtI+Ib7Bvh9O1zuq9tQ5S/VoPBTzsm4d83+th/Dtlc4RL66fLTN8pn1e4&#10;GD35vvm4M7xPnaL68i4rYLWpWproejv1NUEp8E4ogJE/fMHhTvh6V422tWFQqhbVNdFNc+e2oa2+&#10;XaR/rT7i1xqHL8JX8Ov59lo+zG+aYt8U+1752XtdS5Ax3SMjIzQaDVA7ISEB7Bvx3YjsBu9WqVTA&#10;3FKpdGxsDHuwH3A8IyOjqKgI5bGHjPj2hoevq6uUcUoBSgFKge+7AiT7Jsg1icAR8T2LlCaOWffI&#10;jNuFAHAizpuA3cDeU+4pIhsV2PfsjNih3Jp37ev0C3KncWpmYgZZUij2vYqTab05LGX/zStAsG86&#10;wz4yuuarxaKtLihOSM5NSChk6NRFicUs3SKtSLg9mcU02ys6IE6NqZab1975BWr09PVXVFWXVVSX&#10;llYUFZXKFSqyACK+eWDfo641V+8dNmhuzEwPis1NyiobklqW9lNXnlQwpF33Q/MOCzUqkclx2pRX&#10;VpeVVRYXl/X20khvXURYHG98fOJddt4+Ym7KysCBjopIbeLoX/UKXf4EsHWVlTYyte+2Dot3YWBo&#10;mDi4T+8JIpGU7AWID2IecWf4LnaK8vmdVGBEPNyVkJSXkJJX2saTiAYy8rrNoIFPvzQtZn5qQr3K&#10;8r2+2b6TB+49PyJKlWb+F1xHRzd5FJzOp+x7db/rWN21j4JScHpnl3Uqn/2ck6TFVskQKjEyyulv&#10;Kahjrckhxq+1Ofa9Ot/WpNFljFDsm2Lfq3j4Xs8iZNISoO3e3t709PTU1FSlUmk0Gk0mE9A2k8nE&#10;zsHBQWxjj8FgEIvFKIPAcJR3uVzeuG8q9Hs9jxJlm1KAUoBSwKMAEdRNRHsj8QniukG9wb5tE1Nt&#10;YkOzyGBERDdexEEGKiIlyvSYewrJwUG/p9yT3Zqhj5OPn6gPts66iAQpSIdCse9VnFNvnsxSLa63&#10;AmDfw3QGwNZaryNDzZUlXWKTzWGzmrQmgn0zdarKwnahgl+UW5mVWRSfWM7UWcXc7qTkkvTU/KT0&#10;Oq7BZrVa+xqr41Ly0su6lOYRk0KYm1uUkJBeT9dpNZ6KuTX9Qi1/sDslLTe9vCw+ukpmXnPnFxrs&#10;7u3v6aUpVBqFUi1XqM0WGykXwb4FYsDMtVZv3Xv0Gg6bGzLzO2V20oKMy8jMyI5JLaeJdbYRRVFa&#10;WU5OcUpJF53W+vDuk+C8do1xruRrtPguq7Gcb2KpvKqmznPaaORKtVZvJEXAK+F0Fm9sfOLd1sTc&#10;mJXfIbXJBX3peT1ataKsqCQhMbO0S2LBgU4vyymobmMqBlpq41NykwtbFcYRs0FXnJ2ZmFWcmVY2&#10;qNQ2FVYVlteUtnJkbBqu6KSMkkGZldPfUVxen5qSl1nUKTObO8uK04pqUhIzaoY01rW/C63jmUMb&#10;HO7o7PHeE4xmK3k0wb5xcBFd+G4f3HVUhur4Gitgt7VWVLYwFLhA9EpJSXbGbd/YgtrOkpZhNETv&#10;am1l0MC+FUZLb2NtQnJBVZ/YOmKnNdbGphRUdQlM36nLao2lo/q+ngrg7ldeUeX9gtNoDU9/F43h&#10;Hog74SqPJrO7saiJ97Swgz/Y4/11x5HyKksbkqLi7j1Oa2ML6opbREY58e3j+Zmhszr0KkVBVlZy&#10;bklWKn5PrnxbA/tm84SI+16lb+tdjGLfFPtexcP3ehYhM5bg0au1tTU8PLyiooLD4SAAvLi4GBHf&#10;yHOSl5eH/CfYwJ66ujo2m42g7+jo6I6ODtQic4KTU2KSbr7spJfedOGkqeX7umKB9ZRqZdukDqST&#10;ZL9e3PZ+tLK5tS4x36W1tj136L3zoK7maK6HD5RNSoH3XAHcXbBOE7HcoNdjiO+emVHbndfzWs5n&#10;NdENI2Mk+8b/ZsG+p51E8pMZl9uVzaj8MPpQGK94ZNY1MTsx4Z4gUoJTy0oKrDeHpey/eQVI9m21&#10;O9Z4tQB2V/KemVUVJhQzdJL02EqmmB4WUiIx2NSCnsTsLjarKzS6RmfDA09LetmggN6bWtBpsDt6&#10;m6tresQqhUqpt1g1rNj4Oo50mKxoNikyEkt5GqtBRguPqZKa1tr5F9Ro7+zpow1pdUapXAWhWBw+&#10;KRfJvu0O5xqrt+aHYy0NmuozMsJSS3OK63kafXFqYZ/YqJEy0rPbNXZReEA2U6YqS87tVijKkgoG&#10;Net+aN5l5YViaVllNTzk8IT4VyxVaHQG4rRxEWgA7Ptddt5qNzUQ7NsqHGhOKx0AupepjFadIDm+&#10;QmAWReBAK81Wu1XAx3+s9Tn5TTxFX1lx2YDKZNIWxCa3SxUFsRn1TK3VbhfxZbiiuT2NaVX0gaby&#10;pKI+o93RVVNW3sXrKCvIrGfrFUPRyc0q63fpbOntH+js7jWYLCKJbP49AWncCfY96nq3D+53SWpK&#10;SYWQk5eZn1rarbM75CJael630aDIzWlW2q11hZUMBScloY7DpcdlNZhNmsq8WoFJmptYKzFTR5lS&#10;YB0VkClUhSVl3i84jO8qVLjhOzDyh3sg7oSrvHIZXbXBYVmZuWVl9Qy1WZmZWMxVWwyygfCYSqZg&#10;KC27Y6inOb+OZbUrcuNLOTohfmaw5n5maNsKi2oZGpNekRWZ0qdeubNI8w32jawsq/RtvYtR7Jti&#10;3ys9ea/p56CfiOBGlDew9cTEBJmrxOl0Anw/fPjw1q1byGcC2F1YWFhZWZmTk4MUKBEREYmJibm5&#10;udgD6o2N5OTkR48e+fv7A397Z7xEDDgSpyBNCux758B80Xcv6SY3UAuB5ADrZWVlQO1IsYIc4mQo&#10;uhfUkrNoklh5/oya3gIkX/bCdy+Anm+E3Dl/8bZCbnipvZfeeiE19oyOjqJfXt+8lN8L/eEYyiBh&#10;emNjI6LjsR//Qh8+H1MfTGIS0aamJkTKQyJ0GeMH2IbsXh9IxeYPHngD6tGud4xhAU/39nq+FN6h&#10;iPn9IndiIlO4h9bh0oJeez0hbc6XDtsOhwM+eF1aIJ33T7PZ3NXVhalQURhSIFUOqszXfE3PZcoY&#10;pcD3UQHPrcrDvmcJ9o11ZnZaPzZ+u2Hg86jCErHGjk+IRN+zyHMy7p52ESHi06pJ/bWG4A2Jp2pM&#10;/WPuMcR9TxCzZVLse+VT6M2TWarF9VZgvdi3zVCTXjps8D6KPMe+0zLatFaH0SjNz2lmMLszivst&#10;dodKxiks6xnqbqtoJ8iygN6VX0Pn9XcmpubGp6QFRZYzRXRURKSP0cjLSm9XE6RMlPJG2HdLW0d3&#10;L81iG2lu60hLz8rJK/Syb+73kX3nNvF0Gr3JZJXmJtVLLDgQioLEKr5JlBxTLTOZm3IK2kRyin0j&#10;F3xRSTlOFb5IkpaRnZSSjkhwkn0PM7nfBfad8Sg2JzmrSWy2S1kDyWk58SnpgcE5bD2uOxxoh9Wg&#10;KcnNi03JDXwYVc0QVaeU0omBKBPeDOiQKkqSCoe0DqvZ1F1XFZ2SFx6ZEFsyMNBUVd4lggjc/q7K&#10;TnZHWUk9U2My81Pi6xTfKVTX2d3X1tGFe0JnTy/uCemZ2eQ9gWLf602Lvp/2TSazhN4Zm9nM4nnY&#10;t22E3lRW3UkrbuEbTTywbzqzK9AvLi45LzGjWmAYETD701Mya3oVRtvKQPD7KSnV69dUQCpXkr+F&#10;pApVWmZ2cmoGOcoL9o0vuJdh3w15NXSNzqg1WI0mflZqm+fXnTg1tmpR9o2fGfKnPzPKkytYxJeO&#10;vio5j2Lf7ydHXu+noPWw73Kt/ET9VkqARSKIu6+vr7S0FLlNSMpJQltkMvHx8QkMDExKSgIEv379&#10;+u3bt2/evIlgcGxj45pnwae+vr5g3yjf399PAnRAYYFAAIQNpAuEDao7PwJ6fk/nU1oUA4p98OBB&#10;UFAQWsFGcHCwUCgky8BVEqyTTr5Irsky8wt4/yTn58Sf5GycpIX5f5IFvAtZkSxMlp//J7aBdBER&#10;Dww9H/uSHpK1sDE8PHzu3DmMFkBY7GEwGEeOHEHXAIK7u7u/+uqrgwcPImE6PoWwUFiv15PSedsl&#10;uTO5h+TsgOYYgUDEPXQmXfJ+5FUJVdA6+S/5KambF1WT3YHzUVFRn3zyCY6mVqv1qurV1supyYZI&#10;m2RFDHggyw2Z3h3759v3+o+P6HT6sWPHMHYC4o9zCW8JeKdLJQX3Ave3cvJTjVIKvAcKELlOwKxB&#10;tj2IG6/bIAGKeXomSaD+VXj24yGhASVAxIlyoN4zuI9MzU4NmDhfpZ84VHh30C6acI9PzYzPgI5T&#10;7HsVJ8R6/EKgbL5dBcC+h4YZFptjrVe7oKs2qqBDINPJxWy2nGDfdC0SOFYyRMNBwQUciWagrSq3&#10;kSdgdwZGVEiV2va68vJOsZg1EJ9WJVTp6sqLGwfldUXFjUNiIaP9SVQ5Q0RPBTS3OBBYmpacOyxQ&#10;sfrqgqMrJcY1d36hQQJ99w2aLPba+sbY+KTM7DxSLsQQIXck3opda/XWvUev4TDivvPapTaPBXNx&#10;alb9oIgz0JFa1Ku3EexbaiTYd6tQUZla0C4CHx95jbbeZR1W9k0glJaVV6H7bK4gLiE5Ji5RKJHh&#10;T8DvISYHmU/ebWUIhN0usZJO9tVVFndwxez+iPA8lo480A6LiBaZ3S6UK/LiE6royv7qotx2gVgk&#10;SHgc2SZRlCQWIvDfopYkpFZwVLqOyoKYkgFaU2lkbqdcpSsrKOxiKzpKS+oQtWci2LfctLKk745i&#10;SILU0dlrtmI8rB33BAxskL5hSAPcB++CvDuuUp58txWw2AZog1yJRq7ipqfUMjiDaVmtCr1NJR2O&#10;CcntEOsxGIzLhyvgIfeURKFVas1mm12t1uPbNCMTuVC+S5fVd/tIrf3vqHf62OE1uILCUhwyvPsS&#10;l0h8wbG5fM/vIuILDnfCVR5Nemd9TtUQvhSUGqPeqEtLzhniq9h99fh1x+APpWV1DPe2ZlcMaE0y&#10;xH2ztUJiiN1obszGzwx9e2lhabdIxGfFPIrpVa0sl33EyeIK8MbeKn1b72JU3Pf7yevfZfb9+PFj&#10;0E9QbABKEv6CqyIWODY2FqHcly9fjomJOXz48I4dO86ePYuNyMjIAwcOnDhxYteuXdjAnxcuXICR&#10;uLg41CKZJv7lcrlAujCLOHEQWxLdLgoWSAAKqIoqd+7cwdSaCJFGZLFCoQB5x1ya+BSYFewYMF0k&#10;EoGf6nQ6xCyTNBaFgY/Jne3t7cDKCDdGc0hHDoPA+qgCgI5/AfTxJxk0jWBk7EF5TNEJC8hj3tbW&#10;BjuoiCh4lG9paRkaGkJcNvbAE0SjoyQCt5H6HN1Bp9A72Cc7RUJhuIR4eQwAwAGLxYJw+EOHDiE3&#10;OgziU7R43LNIJJKwsLBf/OIXH330EQA6EPnOnTtB+WEW+BtuoBW1Wk1iZdRChDjMIgQeYwPw/9tv&#10;v71y5Qo53SgcA1AeGBggMTRqQSUej4chBzgD/9FHbMMgLJPs27ugj/v27fvwww+//PJL2Cd5PXxD&#10;p2AZzsBzSIqwdJiCVxAEzuAjNLdlyxZ0BAXgFQA3uoAm0GuURDEMYKAkziIotm3btpSUFDiGwRWU&#10;xE5wdvQIhxKjI2hxFayJKkIpQCmwpAJg2pjfEryb4N+eGHCMKVncs81m2wdx+ccaB4RjU0+hOCA5&#10;gr/dY7PjRaLGv3ny9f2OBMW4aco9gZsNxhMplVejwNultFTr66GAh33TEb249qvFxuzrys2vzK7o&#10;1doMtI4hiVHb1cYQSoZTYwtziqtzq/q1thGVXNTd0pVdUFncSEfGaLghGOrOzq+sbOdifj0Zn1lc&#10;VFnU3NXewpCqZZ09fIMFZexSLqOosLKqe7Cjlak2r4Pziwmi0uhb2ztbWtu7uvtIuZD05Cn7fkM+&#10;rP1heulDb2H2DHC1YN9El7VKWVV5ZXZpu1CLLOiajjamxmxl9w1y1FYZayC7uldtADz9/oizeE+R&#10;MQevDjS3tqs0OqiBB2/gUaQcfbeVsbB6B7iauQOtkgnLSyoL6ttbmgZlRvJAo7PmtuqanKLquqY+&#10;htRoshgayyvzy6rTogt6VLqBjkGxAWWs7N5OXNEVrX3dgxJaU1V2YR3+rOsVGWw2HkbeZEaTWdXZ&#10;ztK+qQt5DWXXGUzkPYGMAceKaEccXIyKrWErlKnvtwJ2CYdeUFiJq4auHMFsY20NtU3DCoNOk5pZ&#10;INVaPZcPGzdgZk8XyhQ3DOtsusYyXJg1gxLclr/vt19KgfVWgDYwRH7BIQsK2sI3HBn3vcp2JXxG&#10;EX4o5lcWVXeKdXYpj/h1V9k90NHKkKqkXb0CrVpZV1PfzZP0tQ/L5759rKy+AfzMMBg0dWWVRZU1&#10;yREFg/qVT3W8dgX2jZwnq/RtvYtR7Jti36t5+l6zMgCmQNsI/sWSn58PhArTiPsGDAXeBXcGfQa7&#10;DAgIAJVGqpO7d++Ghob6+fkBeZNR4aiOT8FwQ0JCAJfJEG+Q68zMzI8//viLL75IS0sjdy7ltJd9&#10;wwgsg42Cw4KxgjsD3QKnwh8YuX//PlzCv6C9CLvGNsgvPkJWFqRkAedF7DmcAURGzDhqAbAi6Bgx&#10;6dXV1XD7xo0bqAJqDMdgHJ4j1BoM+tKlS4hhx0cIM0dHNBoNsCw+jY+Px7+wDP4LrH/16lV0EFUQ&#10;xw24DDtHjx5FSDsZvAyG29nZiVZQBrLADcD0e/fugRHX1tZCDRSDtnAGQwhVVVVnzpwBFMb2kydP&#10;AIU3btyIhgCjMdiAEQUgaTQHDE1GjmOYAQuaBnSGZUDzP/zhDwDr0OH06dMojBEI9BpSYNgALSKc&#10;HCMWiMuGfVSECJs2bcJRg57eUGsw6JKSErSLjn/zzTdwG04C65NB/TgEYOiwjJw26MjJkyfRWfwL&#10;rwDfcT788pe/hA+wiRa3b9++Z88ejH/gBQIouX//fqB8DJNgIATDAOgmXgiAEbiKiHV0CkcQZdBN&#10;RMGjgzjWa3Y2U4YoBb5/CkyR7JvI+k2maiIivB3uWY5zbH9J05d5Db1WBzGLJfEhsqHgNZZZw4T9&#10;UWfyXwZ/lsivMs84iZkviYhwKux7VWfPerBXyubbVQDse2CIbjDb39gqlw4lp7cqjW+uxfXrGhn3&#10;bbY51q8JyvL7p4DdQbBvxH2/Z11TyiS9A6y2ttbI1Bql0bZo73obKkvahe9Zx+d3h4z7ttpH3+M+&#10;Ul176wpoNbq+9qaCOrrmDX53v/VeUw58JxSwjhDs2zU28Qa8lYtF+NJpbmqMymjSruJaQBy3J+57&#10;7A34tpomKPZNse9VPX6vVSHA0PT09E8//fRnP/sZyCYic7EHob6glpjfEqQSUcPIjIGwbpBl8G78&#10;C0CMP8FMsQ06jA0gbwT2gpMiEBgEFhawcfHiRRDS3//+99hPBmgvhb/Jj1AGkBSWAcpBZsFeQd6R&#10;LgNxxAgfBpgGjkdkMfaAIIOrgpJjD8KxwZrBl4GqkaAc7SKUG/QWucjhP8Ax7ADpggUD3CO+G8k6&#10;4DPsAF6D84Jrg2XDVYRRg6cD3cImLAO1A6bDAkmcyb6Dp9fU1ADdolHwX+BmMksJGZYOs+DRoMYo&#10;DwgOLI7MJJAUrZP5RgDcIcWGDRsAuDdv3gzcjMhxgGn8CUiNcHVAeZBrdATGUQB/orMA0+Dj4PuY&#10;TRTMHVIAZKODmIAUoxGoCLIPcbZu3YqPEKr/m9/8BjqgF1AA2+gRLINcAzSTOW3IBWHdMIL9OL7n&#10;z5/HpzCO7sBzoHMcTezHsUOPQOoRnw5N4ANgN/SEyIg9B93G2YKT51e/+hWOCFrEfpwqGEGBA8jo&#10;Aq1wYsAxiImPAMGRHgetwElAcBxonHXI6o6w+rU6mSk7lALfQwUmwb4RzY0hJLzXAcTtSXsy4Z7V&#10;TU/7dLN+E19WIjeMIqibyIyCt2+IuS45I5oTRQ/+MWZzjXbASYJvJHaicn2v7ux5u5SWan09FCDY&#10;9+Cw3mR7Y6taqxykSzTGN9fi+nXNPjKKeZOQ1mP9mqAsv38K2Eacg3Q2Hr/fs65JeOzapq7aln6W&#10;1LBU18QCAUuse886Pr87COcfYnBAWN7jPlJde+sKqBSKzq5Bse59+Bp962JSDqytAhb7KL7gMLi7&#10;tmYXtSZk04kvnbYBnty4muaQpYrJ4SPt2GoKv4EyFPum2Pfqnr/XqBS4LcKHgVx/+9vfIgIavJKk&#10;tMh/ApqJsFzQYRBYwF+QaNBYBCkDd4KHAiIjVBncFhsAvoCbKI/IZWBrLIDR4M6/+93vAEnBlL3h&#10;xi967c34jFpkmDmyhSCBCQyCmSJlCgAxIpQBmsmc1IDygLbA0ADECIIG4QX7BggGZUZkMXA2+Cxq&#10;AVtjwUeAvED5QLpgxKgOJI0mYAoIG2wanQWPBjsGgQWWRaQ2fDh16hSwMkLCAZ1REQHd6D4oLZnu&#10;AzbRTRBetEVmGsECagz1yMwhAOuoC7NQCc6TgwFYSKAPKIwcI8g0ggBq6An++/XXX5NgGnwZuBmt&#10;A0ajDOA4ymAbIfkI0AaFx+HAaAR4N5KGA08j3BvB1yTCBlKHShDk888/BwSHgMhSAmaN4QTkeEFn&#10;kX0FopG5vNFZmIJZHB1wakRho10cR9hESaS1QSYTNA0nUR0ZyRHxjcKg8BgwAEnHOAGittE1yIi4&#10;bxQj5ziFLDhMKAPHUB6KwQhOLRjB0cQG2DfKgI9DK/iMUw4yUmlP1uhSpsx8TxWYdCNfyfQs5rpE&#10;UiNiyksixHvGPeOYnckS6z+Kq/JvYRinCLaNzFKY69Lqnq7VMTbEn96Sd4Y+Kgcld2P8CeHgnikz&#10;qWVFBdaDvVI2364CYN+19U0tHX3U+goKdPUNVtU3t3X1v0Jdqsr3VoHOnsHy6obu/qHvrQLvccd7&#10;acM4uO3dtPe4j1TXKAUoBSgFllKgo4eGeyDuhO+gRG3dtMrapnfny5di3xT7XvHRey0LAIeQKaQR&#10;vYvAXmT8AClGPC+yfABQIuwXVBcsFbwYjBWkG9HHQLRkqhNsIJ4amBsMFNHTZGZwRGSD9mIP4qwR&#10;d4yEGGQs+VJx397006DG8ASEFyAVod8wgohpGAGPRhNoEdgU0BZ8GdQVRB5Impx+E03DSdIrQHDw&#10;ZVBvMmob8cgk+wbSBdZHW0iEApCN8uDdgMXwCgQfdbFBsm/UAjoH7kdH0HEAXOwHawbIBlCGWVRE&#10;ompAW7BpYHrSf7gKz1EGgBsaoglso0W4h76Q2czRBGTZvXv3T37yE4R1oxj6Akb8ox/9COAexmEQ&#10;jBukGAMMiP5G5DUCzLENRA4EjwQyoMZg3+DOcBgJtYGkIS+GLgCgMRKAwpAL0By0GtYw5IAqOKYA&#10;9PAZ0dyoQrJvJD/BkQKzRlYThG8j9hwlMVZBzkiJjCVI+Y0EJjh8pFlIhAwqEBO0GlLAPspAJTgD&#10;39AFoG10E2MV6BeGRmCcZPE4oGS+bzJFOCK+UQY+w09wcFTESMOL7JvM3LDMMAmR12GxMt5xlLW8&#10;QihblALvtgKT7ukx99jYjGt8dnTK7ZydnnBPIrx7xjU726gb3ZrRfCivhevCBLwEGJ+anbC6R+OF&#10;1b8N3X+nJko5NeJCUSRNwWyYM0/jxsnQcWSpmpcFhUipQgSVr2FO8LlmyMbmJul8t6UmvXu7lJZq&#10;fT0UAPsuKinLLaRWSgFKAUoBSgFKAUoBSgFKAUoBSoE3oQDFvin2/Uaf/oELEQIMUgn2DY4Jqgsc&#10;iWzUiN4F9iVROCgqYpyR0Bk0HNQVibPBSYGJgZ4Rag0qCrpKTmaIWgCyQKXgxaCuv/71rwE6AaNX&#10;jPsmyTgilEFOAVURg4wwbVgGTwcFRqAxuDawKWA0wrqxB4gZ+Bu4GSHGSHKCiGywZgBiJEgBtEVW&#10;FpSEBQQ1wya6AKQLRgwAjQKI5kbyE3QEHcQeIFqgamwA8mInKoL7oxWYhRTAzSDCqAL+DqAMjg/j&#10;KOlNh0LSZDQBn2EH0dbg5rADfIwqgM4k+yajrZFTGzQcTBn7IRrURpA1/kSLJNZHdDZERtQ5hAXc&#10;hwWEgZN5ZqAkUoUgxTm6DI4M3xBdjp34CLHhoOc4WADKoOcYJICrCNBGjDmqgHRDB0xNCfZNHgj4&#10;jzzgOFKg2Dhw+BMZSJCZHaMOGNtAtDgwN9wAHAe2xmgBnMQeUG8Yxx64Da+QegUHAhT7s88+w5AA&#10;mXgdgyjwFkcQTWN4AEH6IPU4piiADbiHg4gysIZjh5h3UHtItxpmDc9J5O1dlrpOVlPmjV5jVGOU&#10;AuupAJKZjEyO8E0csY3jmDbOTI+6J8dnZxDi7aa7Zk6W936VUN1kGBsnhuCQGWXS4jbd7In6XcSB&#10;gqEGy8yEyz0zgcDv2SncGiZn3MR/iBXgG7lQwMTnXCfZt4dQr9UCa0jUMh98fzfizteDvVI2364C&#10;nrjvxpaOXmqlFKAUoBSgFKAUoBSgFKAUoBSgFHgDClDsm2Lfa0UWVmUHSBHIFfgSIb3YAJrEvIWA&#10;qgg6BglFIg6E5SKJB3AqYC4oMDgpFmxgQZA15jAEjQVpRZYMsFrwVgQvA+AiYBzMFHATDBRJn5eB&#10;myQXJv8FgAYRBmoHUYUPCOgGgEbr+BRtAYUjoBjAmpwME42iRfyJmGvURUXkM0FkMVkLlBn8HaQb&#10;WBxdwAa6gGIIVUYtfIrOokcgzojvxjY+MplMsICQcEBkcHzwaIRgo11QXUiBWTdRGE3DFFokU36D&#10;p5PUHh8hBhz8HbWAeoHI0S6qNDY2AtPjUzLuG/+SvQMLhldwA3SbnAoSH6EhfAoBscAUmDXAPTYA&#10;4gHfQdvRLkn5gaExLyhymGAnOcMnIqzRCsKrQZNB9mEcxwVHEwMbqIIOAvHDQ9IHiIBi2AnfyJh0&#10;iACv4AYOKzaQwx05WyA4/IQsSCyDwQ94BSMQBzQfIiC9CYzgPEF/AdDJFqEJXAWXx0foC84fEHAY&#10;gW4kCkcZDLGgRxghIMvgOK6GVpNl5hPwZdg3+dFqkPqqLhKqEKXAO6wA8ptYRk1NrPL83iS2sXd0&#10;Wjc7OzozO4FkJiq3O6iX/UFUaQJbY511j2N1T2mm1XtKrm7OPMcbkY7OTiDue9w9Y52eEZrsMpPF&#10;iVsrbhLIAE7kB8c6v+drzr694HsNkfq6H6q3S2mp1tdDAbDvsqq6sto2aqUUoBSgFKAUoBSgFKAU&#10;oBSgFKAUeAMKUOybYt/r/ug+vwHAROBjpLxAnmhkrkCYMNg3WCe4J6J9QTyBfcE3QS1BV0GxQbfx&#10;L/mnd0EZlERkMSJ/EfSNmGXYAf9F/g0gdXBSklqS4HLBQtJYFAC69XJkUGCAWqBhcif5KQKEwYJB&#10;csliqAV0C3JK/kmWQQFAcGzgT3yKwmTTZBZyElKjConOscc7CyVpBOVJSA28C1NwAH+SVUibZBnS&#10;K7BpMpc3aQQLPESKFdJt7x4v9SabQKPkZJ6kZVhDLbIX5B74DyPefqEk/sROr2/YwB4YQXkQZ2zD&#10;DdIlFMY29kNk7ME22WuyUdITbzFyAlISEJMgnsT02IBNr5/kp3AAgpDWsHjbJVsk+4t/Sd1I5Umh&#10;0DsUxuLtNfZAOm8Z0lvvguYWvQC8p9CKcd9e6g0/3+i1RDVGKfBWFJidmZgaFRgZhf3JZcMpHHPP&#10;6Kx5fHZsfAYh3u4Cse63cRW32rnKyVmX2213T/RbmZ8nHzpd6WucsU7Ojk/OTuHNiya55kpWSVxZ&#10;hcbhcMHg7DTSpiDDybOrkQj8RuT3Ahr+Oh0mSbonoPw7lWl8PdgrZfPtKgD23dHVyxPJqZVSgFKA&#10;UoBSgFKAUoBSgFKAUoBS4A0oQLFvin2/Dk146brgg4gdBqRGpmawbFBvTEKIlBSInkb6DsRKI9YY&#10;kb8g0fjXu5A7vQtipRFkjUBvhPQiszYgOGwieQhmZUToN8m+SSK5qH/z6TBoKcp4mez8iGDvtpeS&#10;z48Z97JREs4uQKUkXp+/0wuCycJkAS829brkLTYfuZIlyYa8bZEo2eu5l9qT7NhrcH6PFnSTLEMW&#10;IInwfPveit52sUESdnxE6ja/C6TU82XxWiarzPffK473I3LDK4u3m96KCwR8scB8xeaLvOAAeXvt&#10;dXjBSTK/494jTu5c/nRfTZmXvmCoCpQC75gCGOabmsEonI1nGSgdTswfimdY+60zpkk3MoBP06xj&#10;n2fU7y3pZdqQ3sRtdLtS+eW/i9oVOpg5MuOcmp5wzUwNGUzHsop/cz8orqZOjakW3DOYEpOYP9PD&#10;vucuM4JUY8casm/i/vSOabkqd94upaVaXw8FwL7bO3vYfAm1UgpQClAKUApQClAKUApQClAKUAq8&#10;AQUo9k2x71U9fq9VIZBH5MVGpDbmsUSqCiSyQPJopPNG7g4AbpJLoi0E6iJDCLlnflwtyR8BXrEg&#10;7QlSnSCR9MWLF5GxBPmvkWYawePIMeJFui+67aWZJBJFsDBaQdYOMqR6Ac8lOTIZNbyA0r5ISOc3&#10;StYig6m9LcJn7AS4B9n3BkGTjZJYeT7LXkBa4QDio0moTRr04nWyj/MpNhm1Te7xfkRia28xLx32&#10;Amtv4fnW5jvmre41gpBqeOVtiDw0COJGHxGODW+9jBtlyGDtBRB8gT/eY00GpJNx3y9SeC+C9/rs&#10;9cQL/b3Ke1UlI9O94eSLsm9vW7ADB7xHcEWujfKINCeTrS9Y1uraoexQCrwLCsy4J2bcrmn3xNiM&#10;jWvuz6XHZ9Pj6cZe57QJWFw1MXmiceiz5OoGmdHpnpVNm6+1h38Ud6BY0+aYnXTOzNCNltOFhb/2&#10;f3ylrFY44hiZRXg4psucnnI/Y9+eUUGsAN/IhfKdBNZreKTWg71SNt+uAhT7fgOPN1QTlAKUApQC&#10;lAKUApQClAKUApQCXgUo9k2x7zV8SF/OlBdTAnPv378fE1cCf2NKSaRsRgZnbGAiRBJTgpkisTWY&#10;ODKZAK2SFRfAR6BGzGmJlNDIMY0E1piAEeAbcx5ihkOkdSZzOi/qzXyWCuSNrNA3b97EdJqYFxG5&#10;oefjb7I6AswRk45U2iR39tqcD3xJt+cvgL/oFLK1eGPG4RI6CIcxSyRmnkSQO3CtF8vOR/wkeiYX&#10;L9dGHm30FB7OHwnwkvr5yB5DApgTEgMAZNaU+YvXoBdAe7X19stLq8kNb5e9KJncSf6L0HtyIlDy&#10;T3LGSxwITBmKA0omGQcORsfJJOners1HzN798x1GRm+cJzjEXsT/ogPePXAAJwxOJNKCl7DP30Zh&#10;nEvkAAnEJEu+KCDGDDDoAg3hMEZWkB/cW9LLyhdUJP0HUsd5CEGA1/H6AqZLnT/SMP8AvaHrjWqG&#10;UmB9FJiZxbWDl04mpqbHHdP2YUtv9mBMyWCSQNc7NWOzzExFClS/icxNogtN7lmaTbI19+qOjItd&#10;NpbVPU23j14prf3hXb8LpZU0mwd8z84g4ntyBtNe4q4yN15Hjndhako0BAK+4KY0/542bwjQu3uO&#10;lhMZU+bsEDc878y1Ty9kmMX9nLhJkP96WvRkWiFaJJyZ367nEn47HP7tUlqq9fVQ4EX2zeJJmVzP&#10;ypEy2BI6VpZkmCXGuronllUWe91I80662Gp3GMwjSoNdqbVLVXaezJ5Z2tbZz1jUz26G1Gpz6Mny&#10;GrvEUz4xr57G4C5anskVD7EErb2M3iEugyNaXd9ft1NUK5QClAKUApQClAKUApQClALvvQIU+6bY&#10;9/oAkuetkrgQC0josWPH/umf/unXv/41ZrxEvDZylYARYzZCTJwIkAHUCHQIcPz48ePbt29j9kIv&#10;IH4KMgg72ImK5CSZWFD466+//oVnQVC5Tqebz6bn++LFGWgL8zdu2rQJoBY8FGnHMekiwCUALpKr&#10;gL1i0kty1sqdO3eCaWIP9pMsG9ianKMScdwkGwUzxR4wU0Q9w7JAIEBAOmi1N7M20pGfPXv25MmT&#10;6CnwN+g/uCpoLGySKaqxAWuwg3axjS7gTxBYLLCMzkIT2CfnAsUGypBZxRFFDgtoFPgVrWMaSfQF&#10;KJ+sTs69iTLoGsRHLVSHcTKhNrqADS9nR0dQGLVgH43COFkXVTBOgD1kQ2RncWjQl61bt5IjDdiP&#10;OS3Ra3QNiP/MmTPoJuyA8mMnJrpELbSFPWiUzFEOD2EczWFqSnJiTDQHryA12D16gdTwMI6PsMfr&#10;DwqgCqkPeoQNuVyOwQ9MeQr30ATsk4fGO85BdhBTa27btg3nHg432Wu4QYaBYyG1gp94CwGpeHAE&#10;9+7dC5wNh9F3ku+ThwnGych97CGT88B/FCPZN05jWMChx07YJIdM0ApKkqeKdwTiTVx4VBuUAmut&#10;AJiwByp7ZtOdnbHP2ljm7vKhhLK+BJlpyDLtqDFZP40rvNQwwJmYKJR3/iJqz63aUJ5Lx3K6Llc1&#10;/swn5ERWWZ/BjCtwcnYGs1zOzOJSmnTPTCHKm7BJTH2J10TwzgduLPh3bp6A+V8EnkuJ3EFAas9M&#10;BJhrAYmYyPdsiC8c/Ivvk6cgG4AbxeYmAfZcgwTgRjuoi5Xc9iBvYvU0ils94Y/3sn36Is1aC7qS&#10;vfVgr5TNt6vAi+y7uUNfXDbW1TU2SBvr7rC0tljqai2XLg0cP9q2/HMIgy3o7xvo6+kf6B8aZnBe&#10;+aGlhaasaNcUNcsy6wXLGGns5xnMTo7Q0M9St/epS1tFBfWSe5GFjR20RWu1DAi1RgdbaOhjqtt7&#10;1SUtouJG6ZVH6T2DrBfL9wxy0svbM6o6Ktq6cus608vaGruGGFyKgFNwn1KAUoBSgFKAUoBSgFKA&#10;UuB1FaDYN8W+V3ryfo3PSeTtxdCAgAi5/eKLL374wx/+wz/8A9g3wq4BFkEPgZixQYbKgkgCGiKC&#10;+N69e4h0no+8vQwdG2CvyBgOqgjIiEkvkUMcNn/0ox9hIk0ysHdRyEjCR/wLmokIcRBz5F0B8USM&#10;OWKHASjBLhGQjkhw8HSEADc0NCA1uY+Pz507d8BMEQAOqFpVVQXfEGaOqGcAXxDY+vp6slZ0dDSw&#10;KSoC8YNWe5kpSoKlgneDuqIAOCmm+iRD18Fk0QXM3gkjHA7nyZMnaA5e1dTUYAMJzYGY0SL2o3UU&#10;iIyMJKPmMWYgFouxH6QYZsHuEdcMa9u3b0fMMjoCI0DhEApVYBySIrV6REQEBhVgMzY29tatW6gF&#10;rExqAoCE6ujmlStX0DQCt3Fo0KOoqCg/Pz90ub29HXwZQt29exemDh48+O2333qnA0W/EHePgP3G&#10;xkZy/lIMY4BK//KXv4R6OCg4TPAcS15eHhwuLS0NCgqCcSiJKG8cSpSHDojER1sbNmwA+4ZNSAR/&#10;4DO6Ce4MrAxn4AAODSygC/hz3759YO4A0GgCH2EnFMYZ5T3cYOjIsYPDjWKg5AjnxxkCLo92cY5B&#10;IrSLo4Nef/DBBwD3OCUgIyg29sAgDhYGDzDKAtnhLc4NdAd7oCGpTHNzM3qKJrDnN7/5zYEDB8iP&#10;EAAOeSFyUVERCdy95/BrXFhUVUqBt6cAMPI0kYubyFEyjX+nnTNGnrGrfCCxrDeJqRvst1r35LR8&#10;kdnUYDKFMvP+Z8iX4bRc+ojlYXvPzx+F7csoGtJaRyanR1yjYpGQz2WLeGyRgCPkseVSkcs5ihxU&#10;fAGXL+SIgLwEDB6fpdGoxsacMpmUz+cKBDyhkM/hsLRatQdtT5tMhq6utqbmOrvd8hReE18aJBkn&#10;5xvGLL8YrOzr72ltbabThzGeOD6OcTILJuUlPjKo0QofPgi5fAGbx2NxuAwuj8nlstCcSCTA0BWZ&#10;Z+mtiP52KS3V+noo8CL7bmzRF+ZPKOTERBpYpmfcttHxnUdqv96QsihTZnFFHe3dA8Ospobm8tLy&#10;ooKikqKStpaOYebi8dSLG+FJytsUKeV8OlecVq27mmo7EiJNreYtWniYTYSWN3YzJSpTTbegsJme&#10;WcWIL2JE5rNuPMl/kX2T5Vt62QK5gSjfRM+sZMQXMmKKOOf90l5k3/3D/PSSri5eD01dwzY09enq&#10;mkX1mbWdVa3Drwz0qYqUApQClAKUApQClAKUApQClAKkAhT7ptj3Oj7Ok5jP+y8gKYgkSCgg9U9+&#10;8hPEQQM+AgiCISKuGeiTDOQDq0BJsFqgQ0Bwkn17Cbh3AwG/IJhAsYhKJsN1YRNUHf8CZMPmopDR&#10;awqtkLHYYOUgp2CaoJmIIAalBbZG3PSlS5cKCwsBoAFMAV7BRhHjjNk1AUCPHDkCJAqcjdk1gZJB&#10;mRHaTHJkAG7QauxBGVBaMmM12gIWP3XqFNAtwWM8YYr4CIx4y5YtcJ7P5+/evRu0FGMAn3/+Ofgs&#10;uDnQ/M9//nPUQqPoEeKgOzo6Hj16hNlB4R5wMJKxAH9/8803oMyA1CgJHwCv4RXYN6LagY+hMHA5&#10;6gLywgiwLMnxESAPYott9A49ImMbISYgO6A2eDQcQ5dlMhlwNvzBgUP8O6g0YC7QMILrQZnhM6p7&#10;k7fgQACyY2wDQBzR9EjsDuwbExPz4YcfQiUMVIAOo4+A4xAHwwNA83AeVSAOTPX39+NThGajLTSE&#10;oRGwb3QZ6JnMkwOH0RccMjSKkH8AdFBs6AA1cGjQR3QWTuJgoTyEAjcnR1OwwBO0glB04GkE+wOa&#10;w23ohmONlCxYIBoMwk+0i5MBzsAmpMZRhk1YQxl0CsnlkVwF0B9SY+AB+eW/+uorEHyyafQIB+uj&#10;jz4CH4c12MRBRBeA0TEsQQq1jtcbZZpS4A0ogBTcU0TeE1A6z/yUCNx2js6Y+GZafk9EJTOdaTNc&#10;b+L+JLoiTaYMZhf8eegnQYM5FXLZ7x5FfhaRWK7QYC4CJP+3WGxJifGXz585emDPsQN7Lp09mZqE&#10;WR90Q8MDt+/eOHxk34GDO06fPhQY6FtXV20y6TOz0q9eu3T48P6jRw/duHmtqblhYsI1PYMEWVXf&#10;bPxiy9Zvhof7iVByT/YSz4WPf/C6BpF4qbunzf/hg4uXzt24efXO3ZuPgwNjYiPjE6LFEr7TZW9t&#10;a7h+4/Khw3sPHNx94uTh+w9uBT8JDHzke/vO9WPHDx8/frS8onR8HHHlRIz5GxB4QRPrwV4pm29X&#10;gRfZd1WtPiPLIZaMEeECs267c0Kqtm0/0b5nd+WijytMrqiupq6lqbWsuKywoLi1vbusrLKqonqI&#10;/hKh313D8nuZuo9ON/cOCcIKpVv95R+cZ10KW3wSzohsWs+QKLGg+WZgwum7ocdvBx+/HY710I3w&#10;zw7ceJF9h2X199FFMdn11wPiT90NmSt/iyj/8d6rL7Lvqtah8o4murpOZh2U2YaxCsx9HYLGnMre&#10;YTYV+v26gU7UQy+lAKUApQClAKUApQClwPdcAYp9U+z7DT3Lk5HaAJc//vGPf/WrXwGPkswXyBuc&#10;GrAY+TqeBusRod8INwZKJnHhgtBvEiAiqhf8lGTf2ABHBjb97W9/C/Z94cIFMmB80b6R9BkLwoSB&#10;OBGxC+IJwgt+DfILnAq4iVBuYF8UAIIHuATZhKvgpAiXBpUGZkWLcBuIE0wWpBXIGxgatYBBgVZh&#10;E3ZAh0n2jbbAbQFSwdbxJyqC2oPGgnQDsOJfxDvDAWBiaALojIqILkePwOVBkKFGSUkJmoB7KAYw&#10;DQsQExgaukFJcFWwb5K/A+ijDPBxeXn5xo0bEakNaEs6CRr76aefgnTX1tZiA21hAaqGA2R8OoYc&#10;EPuMLgCOAwEjLzkcBueFPvAH8dpA3iiAoGYYhw8oCW9RizxwKIPWgXoB2TEUAR2wTfJ9+Im8JSDy&#10;CCpHRwCFURLV4TN6gUBygGN4hSaAp3FMEaKOowlCjQEJYG74A44P9AyyT8ZiY+QDhwa10EFE68NV&#10;HBT0FGwaOyE1Eo4jTJ5MBwyyD/IOSH38+HHg6T/84Q8wSAaJg8KjFsxCNLyFAG/hHlKXgGtjD6g6&#10;hiswmAFuXlxcjD0INkfHMeqAswK6wSA+gjPoHT4lET8cAPLGTowiAPSjRXwEgwtSh7+hC+//z955&#10;wDW1pwn77re737Zvy+zO7uxO3+l95s7c6i1eO4q9ICoqRUVRsYGKSJOq9C5I77333nvvvZNKQkIK&#10;kJDke5MDMWIBFTHAe35n7oTkX59zTjznOW/eg90ggZUlAF/I8JUGOUog94k0/8nMnIg/KxFOzbEq&#10;BpNiG12bJru8O8Y/8U63rG4PHq79yk/jcsbDeMrQqfDEE17BVTT6jDSTydzMtHB0fCQ7O03zjPrn&#10;n/zR3u7B8GDP7CyXxZ4oqyjSvaj16ae/v37tXGNDNYNJnRXwxseHY2IjDh/Zb2pm1NRcB28K56bp&#10;EyRLK7Ovvv70my2bQsP8oToc7vPJUCCLuGgWWotPiDQw1A8O8YNobmikr68zKzvt2vXLR47uT0qO&#10;5fFZEwxyVXWpxunjn3z6J1Ozu62tdcMjvUNDva1tDdExYRcvnbt27fLYGDwNQmr7V5blclp7v5YW&#10;e38XBJ533ynJg0HBjJ4eDtxOmuRMD4yxKppJ2zXSjh+Pf1ncN1jvnMyc7Myc+qZ2KFNQWALue1Ha&#10;k+b2nsKSCliLy6qfbyenclTPg6JhWtbQ2mcT3Owd07zHsOqbC3Ev7PH+47bTFmXl9T2g3Z9fn69y&#10;07VFy6q8trl3meWDkksTy/3L+uIbKTlNjJymiZza8azoSve4grLCqtZXXKpd0b9++PBRYvXw9tng&#10;F3U4fSSABJAAEkACSAAJIIEXEkD3je57OVffb15Grq3BR4ArBIMJaUkg+hjifMFvghIFaUu4b1DY&#10;cvcNYhe0MnhGIpc0oS8Jj0wEksMC7hiigEE3Q2w4GFJwoBC+DS1D+xBNDH++THwTZgRaA9cMMcLQ&#10;NXhYkKGQ2wT8JshQiESGJCSQYQMW0M1gOWGokNsEsnVD/g0QzaBZQXFCGTCtIMRBoRLCFIYEEhZE&#10;JzhleB8EtDzfN8SAgxKFTCCgXGFs4EwhqBmqABB4E7w5KGwYD0h2qE7kuQYPC7oW9DG8BgsMnYId&#10;Bu8Myhi6hgEAT6gIihluEoA9B8ENHpbIeQL6HkYOHCBuHWYBZSCkGtw3GG1gBdYYosuhLowE3DeM&#10;FvCCJoZtAbH2oGthjrCBYC5wAwDcN7QPnCH+Gtw3ROhDsDMUALcLDhpaJnKeQHX4COpCvDmwgpBq&#10;iM6GiYDXhjIwL5D4MHhoCqKqYS6E+4YQcrDGMADoDmYHdwjgvgXc1YARgjGHXmBbACsYOZQE9w1Z&#10;YuD2CQSkw50SGDzUgmbhPgdMHBoHjQ7+GmYKweBQHV4TXh52MGgHbiTARgF1DvcbYFsDFnD0UAtu&#10;BsCGgEHCDQZgDvxhiwBP2KawZWEw4L5BysOb0B1sCIAPt0BgZ4O9AnYJIAbtgyKHivA+bBeCP8Ak&#10;tiBIfCAJv28gdu+X3ZJ582MMayKBVSQglghFkllpzm+RNEG3RMIXSGZnJRKBaLaLWh5b71Y2VpQw&#10;TlMJzruQUhlNH9ZINFULvhrPbLMqrd790C2hr58jnhFKE21LBGLB5NREULDvpk0f2tmZs9l0EWhx&#10;sYDNYfg+cfv88z8Y3NSlUobFEmnub4GQX1pWcPvOzbr6SuEcXySegTcbG2uuXdfTOafx1eaPQVuD&#10;xZa1QGTuhi81fn5Blpb2ycCgx5CoX/qRSFpremaquaXO0srU0sqERh+bE01zuQwT09vfbPk8PMJf&#10;IOTAMx2gfajO4TJLSvP1r+kVFOZCghQIyV1F0vNdvQv3im2+XwLPu+/YmMHkJIGrx7j5w44bJg1a&#10;t8r2nUvfq56teiDkZXHfqSlpqclpSYnJhUVlbV39uXmFOVm5zW3diuVbO3qTUzP9AkLyC8uebyez&#10;fFTbnarvXNPU0V9c21NUO3DapmPTmYQX9njXs1rbKr+4uqO2sbO6saO6ob2yvr2irrWiVrqC4F5U&#10;S9+x4tLDwvLaF5eHAS8qHxifH5z7KKjcMn8gqIocW0aKzux088y6lVhcVlDe/IpLOMgInp6VB2t2&#10;XlF79yo98xMvKZEAEkACSAAJIAEkgATWFgF03+i+3+21PGH6iJhi8J6ff/75hx9+CDlPQLmCWATd&#10;CZIR1CE4TVDY8ihdEKagWYkoaVhAi4NnhDcheJZ4xiC0CcYTklmDwoY3QZVCpC3EMoP4hvYhrQpE&#10;5r4sPSsh0KEdsLTgoyFAG3QqaGJwu5AlA9Jng5kFPwvOF8J+wd7CnxAeDr2AfoXAXnDHkF0E7CpI&#10;T9Cd4GchJBy0LDQCQc2gRGGaIKAhohkixGHWxAM8IQYZ8niAdQW3C1HPEJgM8hcSaoMYBRsLdhUS&#10;ZUB6DcLgw8BgeBA8DoHbMHGoDloWjDO8hjKga6EjGDZknYZGYJygdCGdCCAlcp6ABAfVDmobOgIZ&#10;DfPavXs3AIF0H6DaYfzgZOEFOF/wv2CowfwSVEHXQgvQEbQMXYOJhlmDeibcNwwSXD+4e7hhAJ2C&#10;gAZ6MCPCL8MC2wu6A/MLNKBrGCcMBuLEoQtoFgL5wUfDyMEXg0SGWw5wIwHKQ4PgvkE0g+WHEQJS&#10;mAu0AHYe/oQy0BQROg2EYfAAEOw2xMLDDgB5aaA1SEgCGKEF2EwwQiJbOowQbDXMCzY3lIRJQZvw&#10;AnYzAAvlYVJwYwDGD2MDtQ07AEAGwjB+aAQQAUYw+OC+YcwwZQgPByBAAyLKYZeAgcHIYUjQO8AB&#10;9w3lwbBDMeI3BDBxeBNuaezYsQMEPWxE+W2bd3vIYetI4F0SgETfUmtNZP+Q/nd2TiKEYFVIMkLh&#10;9KU2BaR3RhexqZpJlQfC8kJZDOPSgJ2PNQNGi6Lae3Y+crcpKWeKBZAlHL7FwYDPCvkNTVXbd34B&#10;GU66e9rgpiSkMYFgbXsH602b/qB+XLW9vV4mrAUzs7yY2Ej/AB+WVJHPgBCfmeUEB/sbGt6IiAza&#10;uv1zTW31js4maEH2fEtYBaNjfdeuXzijqdbT2w5KXSIBJy79L3z9wxMfIMe3ra0lpD2BKtPTLLuH&#10;5t9s/TwqOkQo5Ml6nIWUKQLhNH+ak5mZHh8fx+Vy3suNq/drabH3d0HgefcdGtITFy328prUux53&#10;QS9cWzdIUzvlwJHM7SqPl3NRAco7Mz27rOxF6Uq6+kvLXxD0Dc1mVQxccB1RN21MLOgvbxgMzaOr&#10;WQ8cNsh6YY9uEdXVzX2hicW1jT3FdZ15la1ZJa0puXVx6bXmDmHFlY2LarmGV9W29IcmSMsX1UrL&#10;Zxa3JufUQvl7NgE1jYtzsyTk1SYUBwaUGif2OOSRPArGXFO6HsVW2UfnllY3vTgFOdFjaUXNhx/+&#10;+YMPPjhzVms5rLAMEkACSAAJIAEkgASQwAYkgO4b3fe71CQKyb4htwlEv4L1Jh50CRIcFCc4a7De&#10;oA4hghu8JOG+wU6CbQSDCTk0oBaUAesKAhSeZgmqlHgiJaG8QTrDC0g/AjHOoGshhzU0Dvr7008/&#10;heqg1J+fG2FpiQUaB/kLDhTygUBqb2gQsm3AMCBeGN6EGHAIbYbAZ1CoEOoLnYIjJp55CGMG1Q5l&#10;wKJCIyBYwXiCBId3wOaDLYXCxIMr5fmmYZwQlQy9gAIG6Q/WHvoCgQvFoBYYdngWIohd0KngSWEk&#10;UBFUMoyBSBEOdwhg4jAeWGCyhMiGYoAOHCvkEoF4ZFhAnUPvUADGA5HREBhO6Hv4CCw5JFoBvQvB&#10;6TApaBkCrmGBFwR5aXLc2VkYA8QsQ5w1+HeoDt1B9D0obFC30BHMFyYLgwcpDGWgI4BDPFYUeMJH&#10;MGUgA1lZIOYdmgItDlsTeMKUYQDQFxGQDo3D7IiEMzAFCPOHWcNgYPDgo6EMNAvDhlnDmCGDNtEX&#10;sAUaUAWagr5ggRfQEbQP5aEFiK0GeQ3eHxYYtvyXBDAL6BG6I1Q4bDKASTw5E5K3EBIcuoPdCUYL&#10;rOAdAAgNwnSIR1yCl4e9EbYgjATgQ2EYLRGbD59Cs/AplIcpA3boGlqA19AvqHm4MwFbirjjgnHf&#10;7/brBlt/9wSkEd9PU3/AS6E09Yn00Zdi5iytoCMhvsmnanrArKR125MU18Ex/77iLU90LGrCSin0&#10;A17BZ0LjSBCQLQsblypqkWBsfPDcBY09qltzctMhjQm809/fc9fops75Ezt2boqMChIIIPOVkMGY&#10;gC+WvLzsORDTsqBvBpMCKbyfPPGBZwBrah1X2bM5NS1+dpa4FQex6NzE5DDVfZutbIwnWdIfFcmi&#10;tuF5leC+YYWHLswMDg5MTbGl33wCjt0jsy1S9x0Kf0qtt2Aa7k6OjsJ3o5DP51GpNOL21eov78K9&#10;Ypvvl8Dz7vtJQMdj7xmTB30ffrZdz8C8tHHwsLb35h3Rm79xXPLKBGKuS8uq0tMyW9p7liysWKC+&#10;td8qoG3fneZj5s0nbLrULDpUrmT6xr5YlLd2SkOqI1OLKHRuSzelqnmksHIkIb87KrPX0jvh+Xzf&#10;RPnojJJx6lRzF6WyaaSwYiQurys2p++uY9jz+b7L6rsSChvyusILKP7l7MAyVmD5WGh2fUVKIYj9&#10;JbJd19Q33zS43dT6KkX+WmSwMBJAAkgACSABJIAEkMA6I4DuG933u72Wl4tm0McQeEuIbwjNhgX+&#10;BOcIHhkcIlhFMKrEQyAhPwbE1YJCBY0IthTCaSFTx+bNm7/44gtIFA6BuiAWQXqCnSRyKIP7Bu0I&#10;IcDEsy6JB2lCXDaoz5fNjcg+QWQ+AQEN4hJMtNxTw2t4Rx6yDXKWSAkC78jzd4MSheHBn0Qt+C8U&#10;A/cKcyE8MlGY6AiGQRSDMiBe4b/yWlCe6As6JVqDF4RkARTwmojIJp7/SdQiqhADJogRf8L7RO/w&#10;mshDAg0SjcP78BoWonF4AW9CRWLY8pBkqAKvoQrMTl6GaJZoTZ7ChRD38Kd8hEREJNE7kJFDI7qA&#10;wkTv0DjRDvG0T2IWxOwIMQ0voLp8wPARDAYWeIcoIx8PMVpomZgv/Jfw7/AObAhiSxG7H7xJ1CU2&#10;B7F1oB2oDrWIrSbfuMQ7xCCJ7S7vkWgHpkB8RGwLgjm8JrYg8Sa0AHIfAv8hwBzurEAV+WDe7fGG&#10;rSOBd0wAjnOFpNfgviH1t1Rjw/9xxVM1Q/kxdZ5VrObQjuEdvkmmdZ05U8N7w66dS7Fq4DG1I5N3&#10;Oj2pozJkqaykhyccjuwphu1D863bNnl5u0zPcIRzsyUlhXYPH/gHum/Z9sntO9c4HIZQODM6Ogy/&#10;sWhtbZFl9IaDbrqtrfHipfOVVWU8HsvJxeabrZ86OdvADVM4aqFl5iTV0ubuN9s+Cgrx5vMhD7g0&#10;TF1Bf0vFu+zIhWd1CiGE/OEj6RggwTd8G8FBz2DS/PwfNzbWCYXwvUR810qbfcd0X9D8+7W02Pu7&#10;IPC8+/b367B7SNuvmX3qwt2g8MysgvqdB80/+tr/i03WS151QFJviPiubWhpfy6RyJJ1S2p7LHxq&#10;9l9N2H4+7JRRql9cdWPbqx4sGRibNUxiFNYNppV1xuV0BKV0PEnsuu8S97z7JroOScjpH6MX1A6m&#10;lnbGZncEJncEJPfctA153n2DK08rbcssr28aq+1kVLTR60tbm2PzG6ubn8ni8rIZPZ9EZcm5YwEk&#10;gASQABJAAkgACSCBjUMA3Te673d7LU/IR+gDwo3hMYZy9w1PvCTcNxEcDRG4kKMDpCFYTsg6AqmZ&#10;IVCXeGLk9u3bIYcJxHSD+IbX8F9IIgHPP4QwXogXhrqQXRqid8F9Q7g3iG9YoHHIYvFC9y0fj+IL&#10;xZhcuRYnChC+Q66wn/+UcJqEUZW/ljdO+FmiAPHm860R4cBEdWIhiBG9ywewqGv5n/Lqi7wM0bVi&#10;m4qNK/ZC9KU4eMUIZflHxI6yqKS8TfkE5QNWfLQj1CLU9vPVFbEofqo4QkV68hnBYBQnKC+jOCTi&#10;NTEkgrDiFOSv5duOKCY/JORjI0oq7gbybSTfEIo7AHQEOzy4b7iFA3upvDrx4t0ectg6EniXBF7g&#10;vsF7Q9y3RMSXcHuZjTE1XqVjxZUs9pHQTL2M6soZnnaG7d4gvXxGp0lB+WZb74CapknpVwEcldKj&#10;c2aWGxMXumfvtlsGV+HZlTz+VHRMODyFsqKy4ODhHYcO7+ruaYYM3U1NDeC+4bcU0lriWS6PFRcf&#10;CQ+6lD30kl9VVbT/wA6N00fhGZXEUTww2H3+4qltOz5NSomEu2wKSIjob/gvfClJb25BpPn0DNvu&#10;odmWbZ+Df+/tbW9tq4+MCtHSPl1aVgjaHcLA4b/4rMt3YYE3ZpvPu+/ahj6PJ7VOroVOLvn2Duk2&#10;9mk21nE2ljEWVmFKdUGSWlA1MkZv7OyraeuqaRusaR0saxoMTip83mUTw04vrB4aoTV29MrLlzYN&#10;+sflNrS+2GiX1HXGFzQkFjXH5zVnlL3qEZdKhQUHgwSQABJAAkgACSABJKDkBNB9o/t+l5pkwRhC&#10;H5AGBBJkQ6oTCN+GuGzQ05A9GbKIQJoLUBUQ6gu5IyCPBOTfgAwn8MhKCPeGhNEgwSGL99atW6Ei&#10;PDYQ8kRDAmVIMw2B3pDdAmqBOwEbAjkoIEP3pk2bQH9DhDi4cmtr65flPCEmLFel8Foe0CfXpoq2&#10;VC435TaZ0KByjyk3tvPBgQuOVd7y8zZWUeDKfesieSq34YoqXN6X4qgWvSZmt8hlK5aRf6o4EUVL&#10;Li9MjG1R+3IL/Lz4fl4EK8IhhqQ4rxd2RMxXcZBE/LW8X3ihGKsOH8nzrsgZKm4LQn/L21ScqXww&#10;ivcYFL020al8UaS6aFsQZYh2iAFDwLv8QaCKhd/tIYetI4F3S0DRfhOR1PDUS+n/ZiR8ysxASn1A&#10;XkdyJ5d+JaP8eHB2HmnKtDp8i9dZ74Ykj9bWb+w8DZMyh2ZmRdIsKbJDUzRb31B58tQRWDu7WijU&#10;cd8nno1NNQODXRf1Tu9Q2ZSSFjnJokZGhkIuIx4P8p+IwLRTaeMOjrbxCVE8PvwrMDM61n/LUA8C&#10;t1PTEmQ/xRC2tjWon9y/fednqekx8BMa4qCWLcSYpalb4GCFkrKcJ1N2j0w3b/nE2MQwMSkqNMzv&#10;ytULqnt3lFcUwZMw4Uc4kIxFLIFc4fisy/V5yrTKCv55963klwqrObzWrv6mjr4WWcoUXJEAEkAC&#10;SAAJIAEkgASQwIoQQPe9Pi/k+IpRbu/WgyzRulwjQtoHeDwg6Gl48iE8xhDCtyG+G/JTE4lBwFZA&#10;HDc8yBEeKggPG4QykN0bHt4IJYkXsID1hqcIwkegxSHxK6SflmfJgNeQPRyiwsGPQ4IUeAGNQ8sv&#10;HJyiyZUXWORD5SZ0kXJdFFxM6O/n7bA85Flue4lixKLocAktKze28taIQRLtv0wQyyOaFUcll7yL&#10;ZOsLG1Q0xfJG5J5XcVTESOSjnXdIz45NPlrFMctnIWdC7BJyiUwUWERSvtsoCmv5m4ojkfdFtK+4&#10;yHtRvKmg2LtiYfkOsOgewKIy8j+f9/jyGSnuD4oTkW+C93pEYudI4C0JPBv5LZXe0rhv+D+BZIY9&#10;RynsSEivj+hgjT5q6N7jGR/UNOA9UPKNp7Z+lkPoeM8+d5+j/sH1zElpmnBpwhEhPIWSRB6+cfPK&#10;zl1bsnPS2juavLzdxklDbPaElfW9HSqfOrla9Pa1Qoh3aWkJ3FSS3dYDtd1489bV/IKs0dGB0bHB&#10;3r6OR/YPNn35ocUDYwYDHpssaGquO6qm+s3Wj6Jjg+AHRcSRuGiR6W/4QoacJ2xw399s/SQg0ItC&#10;GSaRBwsKs/SvXSorL4L8JxBmDoOEr/Bn0r28JcVlV19lLYvdrQIBdN8rcgGDjSABJIAEkAASQAJI&#10;AAkggWUSQPeN7nvZl+CvX1DRG0IUNghrsNLw9D9ISALJTMB019XVyaUqpC6B9y9cuAAPtITHA0Je&#10;b4jyvnHjxv37969fvw6vQXwTn8J/IX0K5FOWx9jCExF9fHxAmoM619XV3bVrFzxS8iWyQzooeafE&#10;CBWlLTFLuQgmXi9SvYpuV9GlLpK/8mLyRhbJWfkIF2lueTtynSofknwki8rIHfEi+btIIj//6SIC&#10;ijNV3OCKxRa9L7fA8vcV6RHC93nOcjjPf6QY8b3INT8/DLlQVmRIwJFvyufHo1j4+c0kh0AUkxeW&#10;N6s4eMXdQ96jfOso7kvyubz+kYQ1kIDyEFhw3wtHmPTRkbLs3UKJgCditpHLEysD6iiNUePUPd4J&#10;t3JqYxgD+wNvqYRdjiK1X4qJ/czBKW1giAe6XHpIgHqWpj3x8fX4ZsuXrm4OELgdHOIPKU0g4Boe&#10;dLlt56dXr5+NTwy7a2RAJo8vfNvMxsVHndJQM7pncM/4trGxkYmpkd4Vna3bPz98RLWhQZqku7Oz&#10;RePM4a82f+jiZgMaXeErYX78xDcEDBwyjM8I2I8czLZu+ywqOlgo5InFszw+G3J/NzbVQVS4LMM4&#10;sWLc9/o8ZVoF363YBbrvZV6iYDEkgASQABJAAkgACSABJLAiBNB9r88LOSWJ+ya8JBF1C3Hf4L4P&#10;Hz4MGZAfP3587dq14OBgcNZy0QnZISDHd05ODjz0EmLAIRU4ZERpbGzs7u5uamrKz8+Hj+B9eMQl&#10;ZPeG10Q2CaKLnp6eiIgIPT29wMDAoKAgsOTQ13vxFMojqHAkSAAJIIF3QECa5ITwxzJ7DH9KY7hl&#10;T72cm5FwRqba46v880ZysibpJyPz9kfkx5BJehlOf3p8wm+4/FFV+W/MLJ/UNTEh14hUmMO/DkII&#10;vy4oyNl/YI/uRe1H9tbpGUmyLCXCmpry/Qe3HTu+6+69a17erlwuB/49ga98+gTlkb2Nh6dLT297&#10;f39XX39vX19PaVm+ls7xHbu+io4Oh0fVjo0P3bh18Yuv/nT5qvbIaD9Egsv+RZA+XZPIqAT/dkBS&#10;IrgpC7m8Ie77oT086/Kz6JhQeIomPJ5gTjTT29tFoZCgIqzwNFwiz9LqL6usZbG7VSAA7ru4tLK5&#10;vR9XJIAEkAASQAJIAAkgASSABFaBALpvdN/v8FpeMWgX3Le7u/upU6fAYoP7hvDtsLAweMQlIa8J&#10;RQ5PBYyJiYFiEBKenp4O7hteQDITPz8/eA05vgMCAjw9PePj44mKxAJKAtx3eHi4kZGRr68vlNTU&#10;1ET3/Q63KzaNBJDAxiXwIvcNT4+UxnGLhBL+xMxIWnNoXFdoOZtyPbvuI6/EkJFR64bonzipOncm&#10;Rw/0/tHUzjKrYGR6WgApv8GYS3Pxi4eG+y9eOvfNli8u6Wm3tjZAmhH4bodAb/1r57/a/Oejx/aW&#10;lhVANDdoaFDVDY01d+7eqqgoAUMNz2sQi6QymzlJsbG7v3nLxw8sTVgs5tQU08PTYfOWj/bs/aag&#10;KGtmlicL3J6TtQweXAgmHf4xqq+v5/M5M7OQ79ts85ZPo6JDILU3NAvZvedEUEyakAoeVgH/HsHj&#10;KOS/JlnNjb8KKha7WGUC4L7jY72jQo1xRQJIAAkgASSABJAAEkACSGAVCKD7Rvf9bq/iCakNfYD7&#10;hjwkkKq7pqYGknFDMpPQ0FAqlUpkhyByXkPW76qqKi0tLUjqfeTIEUjwDfm7d+/eDSm/4U+IGYc/&#10;4QGY8FRM4tmG8jzOfX19EEUOD8mEJ14WFRXdvn0b3DeREeXdTg9bRwJIAAlsLAKyh1suivuWuW/p&#10;jUyJgCtklA6mhtR7VU8OuDQPfeQW79bcHTJU9aHHMcM890zy8An/2PO+oc30CYEsCpu4hcnhTNk7&#10;2H3y6Yd37t6YmCCBm4YG4WmxIaH+n2368PKVC8PD/bIEKcLpGc4TP09rGzMqFWQ0ZPkH5S7tWijk&#10;pGXEbN3+2ekz6m3tLfDvSVt73RnNox9/+rubty63tTfNCiCZiQDcNzy7kj/Nqagsh0xZ4+NjQuEs&#10;lzdpbXv/m62fQ54TgZAvTfAtglWqyKlUsoeHh6OjA41Glc5v1ZdV1rLY3SoQAPedGmc1RYkVTmXi&#10;igSQABJAAkgACSABJIAEkMA7JdBUZoLuG933u72Ul6daZjAYYBDMzc2bm5shlBtynkCWEgjfhudV&#10;gsgmFijMZrNDQkIgaQko7z179qioqBAv4L/wEEsNDQ1ImTI5OQkliSpQHRaI+4YocgsLC2i5srLS&#10;zc0N3Dd4k3c7N2wdCSABJLDhCMjcN5juef0tzXkiDfiGG43St+dmRVPN5JKwavdKSn3cIGmHV4pJ&#10;VmUSpe9YtOH5SJNMWp9ZZtkRO9f8gcEZWU4s2e1PCSQVSUiI2b1nW0Dg45lZjiwXigSebNnQWLd/&#10;/x53dxcI5YZHXIL47upu0b2oZffwAZ0OCUnAfUvHMSeEpOHsxqZSlT1fbdv+ZWRk2CSLzuFOJCSF&#10;H1Xb882Wz+8a3SorL5yYGGexaWTKcGZWqre3Z3193cwMf3aWz2CSDW9f+eLLD3183aY4jFkBhz89&#10;xeOxxsYGn/g9Pnr0UE5OJhRD970KXngjdEG4bz49QcLLwRUJIAEkgASQABJAAkgACSCBd0qgpdwU&#10;3Te673drbuQPQhwaGnJ0dISkJRD3DRIc8pNAlhLw1K2trWDDKyoqILU3i8XicDjw03JIXQLPugTf&#10;DQs8uBLcNywnTpzw9/cfHBzkw2/UOZyWlhaoDqnA4UV5eTmk+baysoLQcngHeoG+QKy/27lh60gA&#10;CSCBDUfgqfuW5s+W5v6WuW9pxm/pn0Ixf3iqNbkhoKAru4w2cSm65Hp0XvYkzaos+JTP1bTx+vDm&#10;HnUHb7/y6mlpuLb0xznScHGBoKGh9sbNy9U1JRIJxFzPgRWH98lksrHxvczMjNnZaR6fU1Sca25h&#10;tG37F1rap0LDAoeHh8CPQzE+n1dTW+bzxEF17zebv/lMQ0M9NCyIQh2Z4lCzcxIhjwpYdbXjB++b&#10;GNramT2wvGdtY15aVgRtwoMuu3s6/Py9j6nthXwp5y6ciokNzi/MyMlNjYgMMjG9s//A7gu6WqOj&#10;A7JkKVJTv8rLRnDBG22OC+47TsLLwhUJIAEkgASQABJAAkgACSCBd0qgpRzjvhnovlf+Qp7IYTIL&#10;YXKyBcK0x8bGIEk3xGVbyxbI2Q3JSR49egQuG+K4Y2Nj4U0I2U5ISAB5bWxsbGBgcOvWLch5snfv&#10;Xgj9hojv48ePQyYTeB+kOZSBklAeFmg2KioKZLednR00AtlUHBwcQILDAmUggTj4dBgDPBgTxkOI&#10;eCLLyspPG1tEAkgACax/As/kPJEGe0szboOolkZFE2lPpoTUfmZDP6NjVMDLGZ5I7aG0Tc9WM/rj&#10;2zNauENtLF58U1dB//AsxH1LQ7+l38fwf5OTE3X1lWw2HXKSyOK+pQ+nhMdRtrW1UigUsOFc3lRl&#10;VWlCYnRsXBj8NyMzdXh4GHKAQ5dcLg/qJqVExCWExidExsfH5OZlUWljIjF/VjDV19+ZkZni5+fl&#10;7GLnH+CVl58+Nj44M8uHnw8JBNJnWqalJ0GtuISw+ISIjMxEEN+5eWnpGYnxCVFx8ZHQMoSiy5Kl&#10;YM6T9XnKtMryfcF9R0t46bgigdUkwKVFNZfdX5crY9h/NUliX0gACSABJIAEkMAaItBSfh/jvtfn&#10;hRyf/x4EDBHCB7oCjDMEYoOVhjwkEI7t6upqY2MDbtrJyQkivsF6w7MuwXrDR5CkG0K8zczMwGhD&#10;EDek/+7s7ITHXUJqFH19/QsXLoD+hmTfampqurq68HhMU1PT6Ojorq4uKFlWVgaWHHJ8Q2vQDixg&#10;wCHbCbhveFom9AUdQb/Qe2BgIMSYgwqHUUFQOZFcBSX4e9hFsEskgATWPIHnbxwuegeU9ezMHHtm&#10;jjctnmMLhSzhHE8smhJNs4RTPPEMKGe2QMCB72Gp8YakJXOyh1jCC+GsAD6E8Gr4ipausn9P4DkQ&#10;01AA/oQHXU7P8CAbCZ8/BR6cy50SCKSPxIRiUH16msfhTnJ58OMhFo/HgV8HCQTTkOAbVkiIMj3N&#10;5XAmIREKGHaoLhBOQ2uyu7QCiP7mT3PhTT6fDYm/YeXx4Y4pC5ri8djwPtzGnZOl/5ZleVntZZW1&#10;LHa3CgTm3TctUsJNfcmawiNHDDQ69dbaT42GiKaSX17yZS3g+0jgBQQ6qs05lBgJP2+drdOMpJZy&#10;YzxMkAASQAJIAAkgASTwQgJwnoDuG933il3JE+4bzHJhYSHEX1++fBmCtYmobXh85d27dy0tLUFJ&#10;m5iYwAsQ0yCyQXnfu3cPcn/DAlochDhI6uTkZPgvWGzIW0IEd8MCryHcm/gUHpIJmhvKQy0Q4nfu&#10;3IFGoFnQ6xBaDt6cCP2GHuHBmJAsBbKmQAaVK1euQO9g2CEPuFx8YwD4im1+bAgJIAEkME9ADOm5&#10;6XQqjUZhMifAREN4NazwJvEaHi8JxhlW4n0oOTXFkj3EYRYScLPZk/AnUQD+nJxkQCPwAj6FwsSb&#10;ZPI4PIWSz+cSVaAjaJxEGhsY6IPC4MGlRpvPnZigyXsEzQ0lKRQSvDk+PgovoAy0A2/CR9AyRIKD&#10;WGexJ9hTDBDf0zNcsOfSvChCEN9SF4/uexW88EboYsF9h0u4SYtWMSdBwIwmd3v2Ft0l1V8nN15v&#10;KbjdX/uQTw0XseOfL4/vIIHXItBcZiThZazLtbns3muhwMJIAAkgASSABJDAxiHQUn4P3Te675W0&#10;NUTcN5PJhCStAwMD7e3tDQ0N1dXVEHBdUFCQCUlbMzIgyQkobNDcEJENaU/Ag0PcN5hrUNWQ58TQ&#10;0BBeg8IGeQ0uG6y3vb09ob8hpQmUhAWSn0BJKA9x3yDQoTC0A7Hefn5+oMUhMDwtLS0rKwt6LCkp&#10;qaqqggzgECoO44FRwbM0IdJPHve9kpPHtpAAEkACSECaVEoEcrm8vDQ/P7eqqqK2trq5ubGpqQHe&#10;aWlpamioa2ysJ9a+vh4w3RUVZfDch5GRof7+3vb21urqSlg7OtqgVk1NVVtbS2dne1dXB7RQX18L&#10;f46NjUBd6AL+C29Cm2lpKdBCXl5OZWU5/Al1h4YGoKOcnCyiDIjy3t5uGElpaTH48bKyEngTmoUq&#10;3d2dUBjaHxzsb2ltKC0rrKou6+hsaWqSVqyrq4EC4MchSByfdbkRxPQqzHHefVNDJJx4xZVHCqK0&#10;uwyUmwxW3mK0XWd1SVdG6/WBkuvNGdd6K61pPY9F7LhFtfBPJLB8As2ld9brVW5z6d3lc8CSSAAJ&#10;IAEkgASQwIYi0FJuhO4b3feKqRpCfINZJvJ9E35Z+pt2WYyfNMwPgvF4PC78Uh2C+lgsyAMOqUto&#10;NBo8lBISgo/IFngkJvwXMpNA4hRYwFbDR7AQfxIv4HGX8mJQElpgMBjQIDQLC3RB5BmfmYGIQvgp&#10;vXQ8stSx0vHIF5g2GvAV2/bYEBJAAkhggQB843I4bBDf6empIJdzc7NBSZeUFIH7BnkNnrq4uBD0&#10;NAhu8NQQeQ2GGt6BMiDBoRiIaZDUYK7hndjYaKgCr+EjqAjvg48GSQ1vgq3OzEyH98GGFxUVQFPg&#10;tcFTFxbmwzuECof3oWVYh4cHoQB8BDIdwszhHRgMNAVjgzahU6jb09OZnZOek5tRCz1XlVZXV0B5&#10;+AgUPLhvIgfL6m/kVVCx2MUqE1hw30ESTozi2lv1YLDyBr31NmG9syIN7e7vlr7uvE6tvdKeo10W&#10;c5lPC1tUC/9EAssn0Fx6e71e6Mqm9swBhX8iASSABJAAEkACSIAg0FJ+B903uu8Vu5aXPphM9hhJ&#10;xcDqRdKZKCDX4nIfLS+2yFAT5lpeRW6u5S0oem15YfmbRHfEQsxTsSImPFmxbY8NIQEkgAQWCMhu&#10;ggrgDibc0wS1Dd4ZEoyMjg7DzU240QlB1vAm3ACF3COQnwQsOfwJhSHoGz6CF1AMCoOhBsfd09MF&#10;L6A6fArx2vAaqsD9U2gTVigADUJTRAtEs0QLUBg+JYpBGaIXeA3VIRcKMRjoDpqFFxASDv8dGRns&#10;7mkfGR2ElUolQXUYvyxtC0P2lIg5zHmyyo54vXa34L4DJJwoxbWr5gGl8zqrez7i28Hq2o6vP2R1&#10;6rOatVlNmvQqzfIIXVKPt4gduaiihB3WU2gc7nclIuj68PgzbS4u+WyPsk8Di0Nv1TT5vKIkd8gt&#10;I1y/sz90jh5QmnijqMp7bjKkIetObom78AUNLhpAJLneKj3WYpL5ugN7Wp7WYptT4Px0hGTv/Ewb&#10;1ls0uNCUg5ma+ijtDQbmYKp24o0qKvbl66+pWjbkm+R0rnfkxWMQ0G3va5ylT8x/OtFmbH7tMpf1&#10;wsJO5sePD1GXmEtzqaFkKuJlK7vXIemJXugTvYQYMybjpcXKvdT9Y+wXGgnOMD0YU+T9kjbDhkqM&#10;ocHURFvey/uVTAW259hMvrxHKNCRa8N4VYEI6dSW3hvfYFtjFSSABJAAEkACSEB5CQy3GldnqvGp&#10;vnAaIGSGNBdpt5ddfP6UAN33+hTfcLn4vp51KVfby7FAikparqFf5qMXKWzFYvJ2FpVRHMOiZhW7&#10;Xs5QsQwSQAJIAAksmwDca5TegiS+aeFBlHBjUnZvcv7HQOCRiXua8vuastuf8GuhpyvxOyLZ3Urp&#10;uvCRvE1pg/AmWGnihz0K9z6lj74keiReKIxE/oMkaV3iU+IF8cBMWEWyvmTDflqR+Kdt2dNfyYLr&#10;1f9u5HktuO8nkqlwxbWz1IzSPC++Idzb89HF00c+YTXrgPiGlUa4724PEStsUUVSyZVPf/wfP/7R&#10;f/7qV99LqnumzUUlX/Sny+U//8o80JJVe1tPT7Vt8AXV2c0mO//wb4YhDrSGu5u/9zebjp8c7XO/&#10;uPXf9Tys5p6dwovaDyv3OrB3p0oX6XUH9rR8ufexfbu3Ng2GSNtnhzaFn1U/tqtjPJw96Nnf4jI+&#10;6CeeChezQqldLoOdnjx6EKPv8XinxyQlREj3H2136e/wErCgYtjkgEd/ixuDFLwwzkfGBw83NLkP&#10;9/rMscNFND9obajTY5oZPjnsPTsZLmEEUEcC51gh5A6Xke7H0kbm5/vo3gFpxf4WD/6kdHPMkH2H&#10;Wl2po4HwWsQMIrW7jPb6CtnhvFHfiaHHQy0uHMbT6SwM1dZVbWfJYOhkv+8sK3xqCObiShsNEk8G&#10;k7vcYCRMSqiAZnX32PHWJvjTc4YdTm+9e//yRe5kGHfYCybCooVCd8Qch/vMjQ8dHaQsAbm51EDC&#10;DnnZ2pmsffWCekHa3YoCGw4zgNHjQe50Get/LGKFiKg+/c2OQx1u08yQUrejnkEmw82O433AzT/t&#10;3r6oQjcxK5DS7jjc6TE7+bT99vRzRoYnocHsuJsDwyFCms9Im2N/u7uAFSxi+jH6PMfanMhDvtzh&#10;B/dUt2XUe4nZwex+1/5mZ85EkGjSHwqMtzuToMCIlcneram1niJW8MsG31x6axl7+5vvhNg4EkAC&#10;SAAJIAEkoIQEpmm+VZnqFelqfIpPS4luUeI+9qjb8+NsKTPEuO/1qb/fi/teyct9bAsJIAEkgASQ&#10;wIYnsJEd8Xqd+7z7pviAxlVce6oejNfeIBKewBrmef7uhS8I8Q0rqUSrPOoyqctNJHWLz1Qsd9r8&#10;wX//qqLjiXDcaWQwdKLN3MngwD073ZHhAAnbM8T48D0jtbxSaz87rYomL1Ll3cfOVyhDjs4WWlG+&#10;Z+MyzULNzuSUWrvp/Oa/v/cfmkbnfK0PpBS7QsVgK63GDtkgKc53VH56/O6tmuijf/nht3+46fPK&#10;Mou9P/33iBrP5rjz9wwO2D7SGR4LaU+77OR05ckj7cKMqy4u11ODz1ra6vQPBvTl3njsbMgiOzqb&#10;axWlXIPyGRWeElZQY/xFM4uTUY81fYLuc5jPzGjxBL2OX7mw3dLpnpAVOj3y0Mpgx3XV/e0jvqEP&#10;DlncUT2mdmCIHjyYd/X8ua3mNho1lXfUP/yzufnZsgavNJeD126oXtf52jvTYWbM/qGuqpmJRn6l&#10;20L7dlp/+qOR4cED+7Y3Dfq0RuneMzl688wX3qnObha7atqe0DI0rrqatKSd1dFRuX/rSG6Vp7yi&#10;JlQ0UjPW2mYdbjHN8Pcy/ebejb3X717gsENrotV1dXffu6VW0eSRbrJD49xB6wuf3PG0nlnYagO5&#10;V86f32Ztvv/Y55+UDDjZqe1vG/Nw0dl93+REer4TrcHcweyw9ZUvde/fmqA+UP/jh6b31O6d3uKY&#10;9JDUcvv+5QvULlujK99YG+618zKBNlOd91+7ufeR5e5jew8Okl+FEQbfXHJTwnrysrUzWdPG9sbC&#10;pxZn/vD7ewZ7T6jtah/xaI7QMjY5eOP05z7pD0td96if2PXQ5KCe9u6ydse0e3uiChyG8jQ1tbaZ&#10;3tqXVuIonu/C2VVvT/vwY3l3yY57rt3cfU37iyc5tpMdN9Q+/cjyxvZjpw4XpZ/Z//ufX3W9Ptl6&#10;79bFr61v7XIOMmUMGB7/y58tbu48cvxASZbmwd///LKz/izD92WDby65sWi3wT+RABJAAkgACSCB&#10;jUBgmvq4PP1UZsSegvjDrBGXF065pcwA3Te67w2vFhAAEkACSAAJIAGlJLBe/e9GnteC+/aWsIMU&#10;1/FG26HiG5DdW+q+W/XKkjRi3HfPu+9Gzf50zZqEK6wRr0W14E9G6+3jv/nP//j2dy9bXKL2P9D4&#10;6Ad//vTXH/3q24eua3pf+tOPf/pjlf2fhsdd3fLLn7ol2zYG7f/so09bGm//6v/+w+8/+YNz8MWD&#10;3/6Bid/1Oyr/86//9k9fqh+1OPu/H6tr0Ip1frfps7ouX1l3T3LMPvvi+BF3vY9PGqvt+OFPXHzV&#10;P/71Jz2jbsmmKqq7/viHH/3bWasbicaf/Ne/fXvbzt0eD7783o9/dHzPb7//T/9pHGCSZ/fNZ3/Z&#10;PdJ/+5ff+pbK1j/+5X//7csD6s15Oj/5zre3bPvdJz/+ty+OqlFoz6BYNMdyr2OuXjfu3zjQO+hd&#10;7nHIOcnQ+tj+jrGA1hyDtOjLN3Z+mt7m8ERzX/mAv2gygDdy/5aaGoUaKGHbmqipjVAChDSLB2fP&#10;Dg5aOl5Ry0gzmXzal83tvfv7Rh/H3dodV+7ObHmQEnPD12LPTfPr1YGaUSmmQUbH6/odvE9ssnp8&#10;LcD2iLWn4cLAwDzv7xsLEE3YWWsdbus2Pbf1q/CwK2Ynvi4ccHE4vMn+yTUf0/0uoUbpJqoBqfaz&#10;JBOD4ydodGKOrj6a+yoG/MVMV3f1bSUD9nZq+9rGHJzOH05MMKJTgmZGXUtSbqZFnj23V7VtwPzm&#10;oSPj5EAR3dr0rFpzjcH9y+dqYs6e1z6UFn3RSHtv55jt/eNqYxQYieWdQ4cGya/CCL3L3LfPy9bO&#10;5BN7PvqtzukvjO6dZ7DMDPaqDoy6xlzfkVDlxGgySYm56mO60+DB1VLX/a4BxmKWT22IumegQdq9&#10;3VEF5oFnPjPzuhzqeNjc/vLcpKyLceN7p05RFroTMc1N1I+OUR4LqcYWZzW6W28YnFVnUu29Tmwp&#10;GbSxV1NpGfGpeXJQ7+rRtCjt2+f3t7YZ3jpxjEZ29D35TcGArdPxXQ3DLx05dCdz30tMHwsgASSA&#10;BJAAEkAC64/ALN23IlMnJXRfXtxxHvkFp8ow5ZayW+i+0X0r5eU+DgoJIAEkgASQwIYnsJEd8Xqd&#10;+4L7hiBiiMt+uk4OOHdk6092XGe16bOadHLDr4Q7H5e670ZNVrVmXezp9sK7fMrjRbXgTzHDh9Jo&#10;5mex7Wff+Zap9bH//cG/fqXyye7Pvv+HzV/v+vD/3g2ymYNehu5v+cVPXJKsGgL2fvqXT1oaDX/1&#10;79/3y7KTsG2Ofvv7lpHm/QlH//LpLyo6/Xvi1Tf96af3dD7ep3dukjk/vIn04//2l5/v/cNPHWIt&#10;7qv85OyZjzepH2YPO/rd2X761Fef/fQftl3VTjT++I/fqIxPBOQ9+voXH349THe6+uF/n7e/mWe3&#10;+bO/7BrpN/zlt77vn22Vb/XFp9t2pbjt/NbnXwwNucZd/eMXR49RaM+gWDTHcq+j3qGm3WHqN200&#10;9a8fn6A/tDm2r7XM4MIttaiQc1e3/SW15dHj06rVI35ilh9vxNhI4+QEHRq0Mj56bIzqPzfxwPK0&#10;BpnpR6kzDX500CfQbKF9K+NDh0Yoj5Nv747NMLMzPhgUdtndeMd1U31e463rZqcd3XWm6C6exzdZ&#10;eFyKD9Ova3CWV7yz/8AgyV80Yet08VTf4H2dzV8EBejFh92k0hwfHfzc1gvKX2tucwL3HZnnJKCZ&#10;3VVTo87P0dn7tGoNDJXp5KG+tWTgkZ3a3raxgIlWi2j3oy4udwoCT1o4aMYFndDeo9Lab2oAcGAK&#10;dEs73TMdjTfvX9apidY4d3Z/fNjlrFQT9oTlPTU1Mg3maGF06ODA+BP4wa/42f1KEWZzyXXJpNfL&#10;1s6k0za2Vxc+vW90aP8o2SXx5vb4LCMbo31BIefd7m65aa5X6rrPI+QeFKsN0QiPu51mtCuqwCRA&#10;45P7rjrxIbrV1Tbi+S7snC9sa+xxh5Iihrtg4r6x2mESxXOOdu/B6RNdLdeML5yaoj/yO/VNUZ+l&#10;vdqulhGvat99l/QOxIecz80wpvTcMtJUZ9IcgjS+zuu1cjq+o2H4pSOHLppLrj1/aOA7SAAJIAEk&#10;gASQwPomMMd8UpVzOSXsKKnTKj/xTF7C2Vn6C86WW8puovtG973h1QICQAJIAAkgASSglATWq//d&#10;yPOad99k90XZG4QT3i15N0crLhCx3vevHd659S+sek1WlSalQKMkXHO01UYw8TSDhLz6aLL6uRvH&#10;rG9u/eWP/tX4kcZHv/jO8Qt77S2PZWcb39793T/t3Wpvd6q8wnDfd/9zm9r2W8d++7s/ftLScOtX&#10;//2T2BJ7CctK6r4jTPvjj/zqZ9/Wt7nGo9jd2fbdf/nn/46t95B3MdNz59Pv/cOvfvXbwlavmDt/&#10;+u5/fUfP3pBafX3Lb/7f2WsHtv/8H7dd0Uo0/ugvew9Psp7kPfrq11+pMFguhl/+z/lH1/Nsv5a6&#10;775bv/zOT+JK7cocv/5s+46C8CP/8j/fv3t377E/feeLo0cp1Jcm4oAxlHsd8Q4xk7Ccbu74tWPM&#10;AwnLxuaoakvVLXW1zQ+tDp3Y9IeUZq+m+GO6l3Y7Op9uqTM0OqU+QZM2GG6++abhvtsXvvJIs5wl&#10;PQy1PGZptMsr9O7CvB4YHzo4QvZKvq0Sm2VieXmLheUx40ubLplcEbPcPE9/ahlmPMd60pp4+NTJ&#10;3faPzta2uMgrnv3T7+6aqt3R/dol0VxE97S//un924fs3a7yWE8qQvZqae6xt9du7XRKv78nMs9e&#10;QL1/V+0YdWGOjbGyoT5QPfbpH0v6be2O7WkbdY6yPGZjssfx8fU83yN6V/c4W+8+umtHa5/x8T/9&#10;wcRczUDnC9+ch/Tm6/cva1E77uud/gK2b0isySzrib/Fl8Z3Djpbbj2qqtrUYHDv3Gn2xEthyty3&#10;28vWziS1k3ug5YOebqdHRoyMDu0dJTsk3twWn3PH4tLXFpYH71345Iq5bqnrDrVT26HYhcvbW7tt&#10;04x2RBVYDWQdVlPbZm+nXlFvI2+/Pe6opuZWaYPeWsNDrqGmm27dVjE8/5l3pulk+xXjCyem6LZ+&#10;p74u6rMLuPjFLc8rzGb98yc3QfnoFGNm/3UjzWNMml2Qxld5vQ9Dr3x5w0NvdsL1ZYNvLtF/RToX&#10;/AgJIAEkgASQABJYlwS6qu+lhp9iDDrA7KYpHjnxWhXZV56faUspum8Gum+lvNzHQSEBJPB2BDgc&#10;dl3feLl0JQ9zZt+usfnaUyxm+QhTIHo/D/1bkSlgI0hgbRHYyI54vc59wX2DSAWR/cw62feoLeMC&#10;o0bqvgdLTndkqEPE90TZqeqYY53Fd5hDTs9XgXcopef3fPKTTZ/8ROO2BnPMtTzw8C7Zn44RJoy6&#10;a+pf/XzT17/1y7KKN/vyqy9+YWt1RPusal/HvRO7vyyog+sEG+OdnwVmPhD03rus+psvj+xjsjxj&#10;bv72nz/9eoLqJe9ujuZio/ETNY1jJObjnrTTh1T+EJRtI6I/eqL32abDW0x1fqf/6Eqx5x6tG5oc&#10;1uPa4EMnLpxgs1w8zn9sF3ynNvDw+TPq1GEjdZUvC+sfNoceOn/5+FDfQxvt32/d9fsTW3749XE1&#10;GkToPEdD/g5/xJE5BiL+8eTgI450VJ4TnfYzDM+xRrOuhgejrQ85dG/RhPtIg1lvsw2f5k7rcpyb&#10;lDYoJDv315t1NNjOML1FDLfBGrPuRmsuzXuhZQ9ap4Ng0nuqz36K6jnVa9NRYzbY+ZA24AoFpgbs&#10;JsYhL/lj0YS0YkedJWNcOgbZ6kFrte1rfAAtTzOkrXEHH3ZDmUY7IXRKcxmQlreaJHtw+u3ZFC/x&#10;pDu101EoG5KsQfdh6VCtyW2PeAzZXJgeQzVmXfWWUHiW5NRfZ9bbZkNuhzm6U1ttexssoGXB5OM5&#10;uiut11nE8mJ0WMNQB7qcRKzHM2MOvbVmg90PqR0O03Q3Wo+TaKGj55FKBTHT+WXr7Jh1X9Xdjqq7&#10;3fX3eTR7WruVkOE01fNgiuzA7jaF94faLeh9drxBK0q7Gfw50mMrYjpxei3ZJEcx49Eg1K25Rx+x&#10;f9o+w4Hach9KDnRYi5jOgnGbvtq7HfVmswznOdpDWpeNiOk42fGAR3fm9Jl1ND8QMx1ozdLyw922&#10;QvojWqf1HMOR1WnBpTtz+807mi1EjJcOvrnk6it2IfwICSABJIAEkAASWJcEZmnuXNLTk+ppihuf&#10;LD2RW7S2lF7HuG9032vLA+BokQASWJoAZ3zwuHPwP+k4fCBdXf7smNXJn6/V398Z18pYuonnSkwz&#10;aVddAz8wS6Py596g+kIVUWtrS0Y/7y1awKpIYAMRWK/+dyPPa959k5yeTz0hYnoOlBu1puqwGjRZ&#10;ddJUJ6wKtY7ko9WJupQeWwFdmj7ina5ipme4+aef/uLbWjaXhcx32Nf0qKnV6U06an/++Xf/8Ybb&#10;vdl3PK93Cm0NNS4VxAyHdbk2F19eQxsCh4oEkAASQAJIAAmsJoGW0mvovtF9byCJgFNFAhuBwMwU&#10;/Yy11wc6rh87JekEZh13i/rYt0o28enQ0Ni/1nE4mzXyBhymRvs+ueP6du6b4+AeBjreqIr5BgPA&#10;KkhgAxLYyI54vc59wX07SCbBZS9ehXTXvirjymid4dyzY/knayKP1KXoDjdbTJOdX1h+Zd8UM93C&#10;zT67ffsM/UVjW8G+pkfvW2l8pqPx2X03vRVsFpt6NQGZ+7Zbl6vMfb/ggMI3kQASQAJIAAkgASSA&#10;7nt9im+4XOQvxHhuQFOAU0YCG5wAmdT5pwsO/2MSV0wVAIqZad4QU/qNwOHQH/pEgPs+GNPWQWL0&#10;T3BnReKJSVYHiUnhS0vCwuNyukiMIdaMnCGXy+kmMaB8c0vLh7efcd+zs9N9so+6KJNswUIiFOFs&#10;L4VJ4swyWNCy9NPRqVnis0kW6bZ9ELjvC1kD8P4gky/E7CkbfGfF6S9FYL363408r3n3Pf5IwnR9&#10;4SqkOfWU3ymP0CoOOdWcfXWk2ZQ3DnkkXlwY30cCyyfQWnp1lvxAMmG9zlYh1bK5WG/5HLAkEkAC&#10;SAAJIAEksKEItJRexbjv9am/0X0v5RPwcySwbglQKb2f6Dn8682wmCGO4iTTkxNkKVDm1988yunl&#10;CB75BX+g43mjjIgEnyvKyvj78w5fhLUQFRkjfcfsg/5eVuXfrnj+0yUnedz3xPjITf/ob8k++ptL&#10;7qq+Jc1TslwopO4fXnP/3cOkraYQey799GfWqSnDU/DJk+AQxQF85l1BXpk85Ot2U+LEkMBGdsTr&#10;de4L7ttWwnR62Sqk2U+N2NB7LZkDVtOkh68oiR8hgeUTYA5YNBRc6CjXW2drc5HueJvR8jlgSSSA&#10;BJAAEkACSGBDEWgpvYLuG903ugUkgATWFQHxLM85OPJvzjn+6w3f+/n9g1whMb36mvKP7nj9lY7D&#10;D00jD3sm6yc2kfmvct+U4d5txh4f6Dj/ziYWym+29JNKcFm+b/4ERfW+yz9c8dzsnAwf7bQN/Dsd&#10;xz+5FvfyhTL37fKBjuP/3A3d55m87cET6PHHtpn905Lcwrzf34QGHX5pKW3wblbX5PzQ1hV/nAwS&#10;WEEC69X/buR5LbhvawkTorlfvjLsxbJVAuurS+KnSGCZBBj2QpqdgLreViHVTnqkLBMCFkMCSAAJ&#10;IAEkgAQ2GIGW0svovtF9r+BFOjaFBJCAUhDgTE5YBUX/xxVw0M6/t08NbafLJPNz+b6Fr3Df4pj4&#10;2L/VcfrSu6xtSpoRZbyn9fc3XGTuezorOQUU9qGopg46l8zi9g/07TXz+uCin2fHBOG+/+/FoPjx&#10;Keh0itH3Z13Hf7jmGz4IMd6Y71spdg8cxBoisJEd8Xqd+7z7HnuwLtMu46SQABJAAkgACSABJIAE&#10;kIBSEWgp0UP3je57DUkAHCoSQAKvQYA02HPWJezvzzn87UW/JBqo59dy3+xLZl5/fcHlcc98XpKn&#10;z7qcYpi5QKaUp+lTFl673ywdI9z33+tFtc+PlKNxx+nv9H0CeyHnOLrv19h8WBQJAIH16n838rwW&#10;3Le5hGGDKxJAAkgACSABJIAEkAASQALvlEBLySV03+i+US8gASSwbgnMTLPuOftDBpJjsZ2c13Pf&#10;TO17Xn+t6xo4IMviDRHco32f3JE965JJu+4Q8IGO08/NI7Y8ilZYU8L6mOi+1+3OhBN7HwQ2siNe&#10;r3Mn3Pd4q8FEz11ckQASQAJIAAkgASSABJAAEninBGpyddB9o/t+H1fz2CcSQALvkoBIJJoTEx2I&#10;s9OTwX3vC29lS6bDQmP/WsdBNaFH+gEsAoG99FmXbmez+2XvzMTHJf3dOeJZl0IbN9+/OuesldbP&#10;lTXFHun9mHDfnCkP/wjIpnIia2ChF8mcaL6/V7tvR/cwCBK/UECaH8C7hIBtI4F1QGC9+t+NPC9w&#10;3/l5CVUVsbgiASSABJAAEkACSAAJIAEksAoE0H2j+14HcgCngASQwFMCIgHP/kmYekStV2GjV2HZ&#10;J/qu/+e8s3HVhFAiqsjJ/JtzDt8yirYvbLTLrW4k8VPTUv/lvMNf3YmCwjaJGd+VZTKRuW9JbUXh&#10;t3XhT8+zCZXwqWlo0n/Cn7JnXQ531fwXlLzsfTpK+pFXdtWRxwVDsyLpIF6V80SYFBcH7f/IMsmx&#10;sNEyp34QH3aJey4SeCWBjeyI1+vcwX2npGWmZOa97lpV19zc3o0rEkACSAAJIAEkgASQABJAAgSB&#10;jp6Bjt7BJVd03+i+UTwgASSwrggwJ4ZPmvn8n3Pz+bj/3w3fU3FNDFnWbj6t/+u7Xn8rE9z/ahxV&#10;SJ7ljfdvs/D9G9k7f6Pr+t0bHn+14L5nZ1geocnfueJEpPP+x4tuf6frSLhvkWg6Ji33D7c85Fm/&#10;//ayb8zwzFLuW0IZbPvLLQ+IPYeK/2mZ0obue13tejiZlSewXv3vRp4XuG9f/+DM3OKCkqrlrzEJ&#10;6Vl5JfXNHbgqJ4GisqqC4nLFtbC0UjmHiqNCAkgACSABJIAEkMC6IdDVP9ozOA5rXXNnVX2r4trW&#10;PUh8BCu6b3TfK3+tji0iASTwfgnwGZTHhQ1uedI1sW9ScTBk8qi/7H2fyp4xnjSXN506/kT2jl9F&#10;T0PfkFd+Q2zXBFFFLBZVNrUS7URV9waXN7lVDfKF8+lNxkcGiY9gDWwaZ/Flfp07GVjS5FXYw5jv&#10;VZBd3uhZ3NrBEhJNDg0N+siqPKkZYMzIQsVxQQJI4CUENrIjXq9zJ9x3WVX9a11ypGUVoPt+LWKr&#10;XNj3iV/ls4uvr+8qjwG7QwJIAAkgASSABJDARiMgd9/OHj7G5taKa05hGbrv9am85ReKfD6KBCSA&#10;BJAAEkACSGBtE1iv/ncjz0vRfSekZIdHJ8YnZbxs9Q+OhNhwuIZRQvddXt2QmpmPK0EgJDSMRCJ1&#10;dHS0t7c3NjZWVFR4eXkjHCSABJAAEkACSAAJrCcCOQVlyubW5e67s2+ko3dYce0eGEP3je57besA&#10;HD0SQAJIAAkggXVPYCM74vU6d0X3HZ+cNTQ8yn/5UlVTn18sTZ2hhO47I6coKi41O78UVyCQlplT&#10;X1/f2dnZ2toKL1JTU8vLyzu7enFFAkgACSABJIAE1hyB4Ig4PL15IQG/kChlc9/RiRlLrqExyZjz&#10;ZH1KcIz7XvdCBCeIBNYaAW5kZtXjRvJaGzaOFwm8TwLr1f9u5HmtJ/cN+lvZrn/e43jSM3MbGhq6&#10;uroyMzNra2tfcUsDP0ICSAAJIAEkgASUmUB8csZ7PKNQ5q4DwmKUbXhRCWl9w+OvXmOTs9B9o/t+&#10;n1f12DcSQALLJNBUV/ZbA59D4Q10Im/2qxYRmUzRc/T/nsHj7xk88ezgLFX+XXwunpig9zFlGcBl&#10;S19jxX9dcvx3g6Ted9EbtokE1imBjeyI1+vc0X2//SUTpFspLq95+3ZWvIXM7Lz8/IK8/AIej6ds&#10;l/RUKpVCoSrbqPg83mBXTXRgVA9D6YYGAyKTyTQaXdlGxqQ0+jh4urv5hGRUTSnb4Pj88fHxiYkJ&#10;ZRsXdaTmsaOXu6u7f0IJU9kGx+ePjo4xmUo4LiA1VZ8d6ZNYoXzM+MPDIywWS9kGRu6rdrZ76Ont&#10;8yQkqkf5vnEHB4emppTua4PLmmgtSXP19onIqFGeLSp33zkFpXVN7St+wvCWDSaG+1g/dLC2sb5v&#10;9Ti/flUfhK7M7ru4rCo7vwjWls7eRSoc3ff6FN9wuYhx3+tUg+C0Ni6Bmor8f9dx/NK3iipYAgJ/&#10;inn5ofdfn3P6Rz23fzGIzKNNrzq1mazc0s0WvndKafKupxgDOwy9PvSsmFr10WCHSGDtEliv/ncj&#10;z+tl7huu4Z+/IlXynCdE3Hd1fctyLuGWUwwuL2saWpdsLSktKyRi6bCj2sa25VyvQo/LKbac8cPI&#10;k9Kyi8sql9QxbDZ7yTJQYDnFwLMvx2VUVlWXlS8tsKamOFwud8mxLWdgyxo/j9vbUhLgEdC5DFm6&#10;nE6XSQPmyOFwlpxmUXFJbV39ksWA/3Ludixn/MuBxpkkj1GnuPRBP6fAgaUGt5xOVxZadk5uS2vb&#10;UuPirzI0NpNEok1xqD2+9oF9Sw1uBaHB4cThLH1AJaem9fT0LjWuZX0hLGcXIjpaeppwa6oxKyYy&#10;yjtpia+Old2F4NhczrdQTFw86G9lgzbeXeYTlgl3MthLbff3Ai00LIJCXVrJL71vLHMXWl6xoZbS&#10;0Lh8KpPJmlriYOEu79872INgH1py33j1t5DcfT9ydK2qa17yzGSZJwkrW6woLcLRL7W6+VXuG85w&#10;4HRoyfFDmeUUg3aU1n33DI46ODplp2e7urpm5OR39g3J1mFCgqP7Rve9doUAjhwJbCwCy3ff3Q2l&#10;/6zj8FO7rHbO3HtixPPwifhAx+GGgvt+TyPBbpHA2iawkR3xep37y9y3nZ1dSkrKoku1NeG+IfJo&#10;yWsqKLCcYoWlVe5evku2tkz3HRwWnZKes2Rrrp4+y4kiX874oa/YhNTluG+IClzyshzsg69fwJLF&#10;+vr7E5MW7znP11qm+05NS+/q7l6y04CgYAZj6VDt5UyTz5/IDo1YjvteTmtUGi0kNHzJ8be3d2Rk&#10;ZS9ZbJnuOzY+YWhoeMnWvH18l2P0ljNN6IvSU+nsGbdkqPByWhsZHY2OjVty/PUNjQWFRUsWW6b7&#10;DouIhB8pLtnacsYPjSynGGu8Oz4sJCC9/NWdTrJYfv6BSw6st7cvKSV1yWIVlVXlFUvfDFum+/YP&#10;CGJOTi7Z6XJoLAcaGMnorHJab01Q+hLuG35TEhoeseTAWtvas7JzlixWWFRcV9+wZLFluu+VokGM&#10;Z8nWJkg9ieHB/t4uLiFZ5Ffe4gRxD1NYcpqAAoAsWSwzO6etrX3JYst030tOc5k0llmsJvmJpaO3&#10;f+Bjr8CUsVf+w9Ld05OSmrbkNOGgg0NvyWJJyam9fS+9FxaXkEycPyzTfS/zJGEFi9XW13s5u6ZV&#10;NL36PCclIzcobOkM3aGRsYmpmUueMimz+87ML/X3D2ppbAkNDo2LS01OyYHV80kouu91a72Ja0WM&#10;+17btgNHjwSeI/CM+yb1/Nki/HZWyx3/2N+ZBv3OLORSavsYX2q641JTf27gCd75H694/9oy0qON&#10;CW+KxcKens7TjpHSwqZBuikd/ZPTYvhgThgQn/w700izok778AT46M+2WV108kXvmOPh1cZ+0UT5&#10;bW75Ge0t282DZX9GeDRR2AJpbaFgNic3hygDq00lmT4tHUNaetp3r7jCGL5t4AfvH4+ob+pt2yIr&#10;s8mrTDog6TLX29ul5Tw/JJ2ktj7mtAjeFs2FJaV87ZwRV17zRzNZj7YpmUOMGelnuCCBDUdgvfrf&#10;jTyvl7nvBw8eJCYmLrpUWxPuu6isejkXS8spBjFHpZV1S7a2TPcNqVGWE6tVWlm7nFin5Yw/LSML&#10;nnKZnZ2zpOIcJ5GWvCyHqEASibxkMfbUFI1GW7LYMt03jU5fTsQfJANZco4wpOVMc/nuezmtwajI&#10;lKWNKvzMgk5fOpnJMt035JNZTug9aRkbfXnQeBOk1qiA8KrOpXeP5UCDMFuYwpK70OTk5MTE0jc8&#10;lum+KRTKcgKilzP+5UHjcyfp/V2Nkb4x/a+M+Jced+SlwcJhspzjDuJ/GctIZrJM9w3H3XJ+YbBC&#10;0FjFsU8cXL3dHO0MzB0KGodeEUYLxx1s0CV3Idlxt/RPPCYYDNjZlmxtme57hWjMD2eZrfE5pLjH&#10;7rWvjEqHH9ks97hbxo1GALucDDDLdN/LnOZKFatJCY2tgt89TGWFuZf1vOqOnuy4W/qrGw665SQR&#10;gkP4Zf/ewWOrs7Ozo2Liaupblum+l3OSAKc3K1isKDPGyTexqmmJhCdwIgSnQ0ueWVXUNC7nlEnJ&#10;3XdbU2d6cnpLXQt5iMyisPo7+mPi09F9o/vecAYBJ4wE1jSBZ9z3cMvfXXAEuaywuqgnd0Nykyeh&#10;oU/fvORhUksHy1xfW/njS4qFnX7hmD88Mwf2+pFf8Ac6Lv993U1Wy0UlumVmYlzFwvvZxhXrOvzf&#10;qwG+XVKDPcOkHrP0eFpS1+Nc7gC8HxYhDfqWrx+5l1S01v6P7J1vmWfBgGBIrQ01P9F7Zkg/s8/t&#10;4wslIqFrYMii3r91NzptjLumNx8OHgm8GYGN7IjX69xf5r7v378fExOzFt33khdUK14AwrTzispW&#10;vNm3bDApJb2trY24YC4rK1tS3KxygdGxsZGR0VXudHndLTfue3mtrWSpoeHh8fGl71KsZJfLaIvN&#10;7I3wDWzsXzLmexltvYMiAwMDy9Gg76DnVzU53lnVDW6WMRjo+KR9WQmHVnWAPb19y7kZs6pjWuiM&#10;0V+7ZNz3exlYV1f3cvzmKo9tqKO2eZDOGm/x8gjuX/pW0SqPjg8/eWEtL+PWao6srTDaNaKYPzka&#10;4ePTOPb+05HDv+P19fUdHR0FBQXRMXEpGTnLuUH+lqcQr129vvaJo1tC+bKSzr12469MoqK0OU8g&#10;7rurrQ+Ud1FOUVVJFbx47PkY3fc6F98Y9/1migFrIQFlJvC8+/6HywH2jeRpkai5ruTbOg7/YRSe&#10;T5kTi8Ut5Xngjjd5VpFFYpFYwqWNqpp6fHDl8dX8wTmRiDtB1XnkCwVOZw4J5923wz/fDi2hieZk&#10;5SVMksx9u18pG52bm8vJyf4PXYcPLvkE93NnprnmXoF/reOwI6ZTykrIT24ehjbnRHNtdeX/pev4&#10;n6apAwIIM+e6PZbq72slVOmnMCaxmNJe9x96ToT75k2MHzL3/OCy94WcfumQmLRLjn5Q/nhqv2De&#10;fTv/yia7TyjicdkGTj7Q465YWY+4IIENRmC9+t+NPK+XuW9DQ0Nra+ucnBy41iouLiYu6ddE3PfK&#10;XlOt0dZSM7Lb29vhgrmxsbGmpiYzMxO242q6gzXaF4/LKUsN8fB67BlbCIlc1+gsVnnYjN4qKTFv&#10;Hy+fJy1jq9z5Wu2OPljv7+3j6R1S1rF0hui1Osl3M24WqbeovuvdtL0OWx3tLH/iBXtaeN3Q0oHw&#10;63D+bzYlHqMmPd7T+3GBEnyjwT3surq6zs7Opqam2tra/Pz88Iio5TwUZJXPXkoKMgNisle5U6I7&#10;5Xffk+TJ8qLyuOg4yjAF3Te67w0mD3C6SGDtE3jeff/33dRe2bwg6+MufYf/ZxiSPCJ9rGV7RT54&#10;5C+8qokHTXa21/zsvMNPHXIHufN5Q1oq8v5Gx+FTjwqqYD7u+0Ciglmed9+BqRN8qE7vbfvlDecP&#10;biWMzIEXnyvIyvyn8w5/CWqEj0RC4SiNdMM96iu7qK+sg/7pvOO/3ggvlz7L8gX5vumd9XL33dtd&#10;/4vzDv/7KKtnan5I3TWFMKQ/u5SS54i4b48rRUPSvCoSYX6mtMePZD3iggQ2GoGN7IjX69xf5r4t&#10;LS11dHT09PRu3LhhZGQ0OioN0UX3/V6u696g04jIqPHxcbn7Li8v9/PzezMJgLWQABJAAkgACSCB&#10;90IgLi4OfoQB/5qD+4Y72fCvua+vb03DewivfoNTkdWporTuO6+kKjQyMSou7UlAKASRVJVXubt5&#10;+QZFYc6Tda6/Md/3RvMjON91T+AV7nuaT99386XuW16RJpiHNNZTBxlIfvMop5dDuG/PG2UjTwE+&#10;674nBzp+ddNF7r5L87L/34L7rq0q//GVZ9Kh/PO1gBxpTpMl3HdjTdF/6Dh85l1Bnp3vljrQ+F0d&#10;h1/YZHZxF7nvudJcaY/ovtf9Ho4TfCGB9ep/N/K8Xua+X3iNp+Tu2zcwIiwmCVcg4OLqFh8fHx4e&#10;HhoaGhQUFBAQYG/vkJVbiCsSQAJIAAkgASSwVgi4e3glJSUp/mv+6NGj0KgEPNWRE/AJjFgdyb78&#10;XqIS0gjBTawpGVnu7u4ebh52Dx/J34xNzvogLy+PROJs5IuQdTl3dN+oUZDAOiPwxu67q7P2Fxcc&#10;fvQou59DBFmLKvOz/g+oZ68q2nzc9xu5b+GEpqkPpAg/n9YzPMWnMwe+1HP+J/3HSeNP3ffFApJ8&#10;KyjGfff1NvzqgsMP7DK62PNDaijOhSH9xa2cujjuG933OtuRcTqvR2BdnqJs8Ekpuu/M3OKg8NiQ&#10;yPiXrQGhMSUV0mc/pmUVZOWVLP8yYBVKQvrLytomXAkCoWHhDAYDnkQnX0JCQ5UKTl5RRV5huVIN&#10;ST6Y5PQc5RxYbmFZfnGFco5NaaFl55cUllYhtNcikJlbVFRe81pVVq2w0u5pGTmFJRW1q8bhtTpS&#10;WmhpWfllVfWvNZfVKQwPY0zNzF2dvpbopaYRnvq4aFWKgSnNGVd1vdJFwS9y390Dwy2dPbC2d/ej&#10;+17nQd+Y7/v11AKWRgJrgcAbu28WZWSvifsHel43CwbpHH5PX48q/HnO6W4FbSHf9xu5b+64qpHn&#10;X51ztW9m0jnc0pLC/7jgCO47YQxSlcxGRcRC3pWPfauHOfyWMRJtak7RfbPpY4fMYEieV3L7YUi9&#10;A30HzDxgSDdLyML5fN/ynCfovtfC3oljfGcENrgmXpfTV3TfyzfUSui+lz/4jVAScp5Amhr4iXRz&#10;czP8FxY/f3+lmnhsQmpUbJJSDUk+GOuHDso5sPDo+PjkdOUcm9JCCwqNSs3IRWivRcA3ICQrr/i1&#10;qqxaYaXd0zwf+xUUV6wah9fqyOah42uVX7XCzu7epZXSG+rKtoJctnd2U7ZR4XjWCoFF7lsxBhzd&#10;N7rvd3aZjg0jASTwbgiMDvdZxJV4V49w5iSSSbJxfIlVZseErC+hgBuUVmKSXt/OEsKf1OG+O3El&#10;XpUj3PmRzLW1tMI7z6xpLaTZOYlorrim/k5cReoQ6+mo+VP+eVV34uo6eNIkKXwG1SGt7E5aG0v6&#10;HEzRYG+PSXyJWx1EdwtySqoXNXsvubKKLq013NMp/8git22MN8eljVkklprndstGNdfV1r54SKnN&#10;o9NCiVhUVicdUnI/U5bve75Hd2mPuCCB9UNAIBBwOJzp6emZly/w6bqUvxt8Uui+18ql1GuNE9x3&#10;X19fhcLi4+v7Wi2868K5BaUQkPuue3mz9iNjE9+s4ruulZVXlFdU9q57ebP2lRZaelY+xH2/2aTe&#10;dS2lhZaSkQMhzO96+m/WvtJCS0zNLK+qf7NJvetaSgstLimtqq75XU//DdqvaWiNSUh5g4pYBQkA&#10;gcDwuIy8klevfiExmPNkfXpwzHmyfgQJzgQJIAEkgATWHQEul0sikZhM5qRsYS0s8tdsNhtSKGxw&#10;Tbwupw/uOzQi2j8kGh4WtPz1SVBkfnElXuEoLQH/wGD/gEAfXz/5+tjnidKOFgeGBJAAEkACSAAJ&#10;IIH1QaCgrCavuCqvpDq/tIZYC+RrWQ18Kltr0X2j+153RgEnhASQABJAAkhAuQmg+16XXns5kwL3&#10;XVj8JpGkdU3tuCIBJIAEkAASQAJIAAkgASQgJ9DWPdDeM9TZP9ozROqFdZjcN0KBtX+UOjBGg3VQ&#10;utLRfaP7Vm49gKNDAkgACSABJLDuCKD7Xo4mXpdl0H3j1RoSQAJIAAkgASSABJAAElgRAui+16fU&#10;XuZ1IOY8WXeeBCeEBJAAEkAC64cAuu9lns+sv2LovlfkOgcbQQJIAAkgASSABJAAEkAC6L7Rfa8f&#10;R4AzQQJIAAkgASSwnggsct+Q3Xtqagr+i/m+15/sXjQjdN94kYYEkAASQAJIAAkgASSABFaEALpv&#10;dN/ryRLgXJAAEkACSAAJrB8Ciu4bnnPZ29t78eLFjo4O0N/EYy/xWZfrVYKj+16R6xxsBAkgASSA&#10;BJAAEkACSAAJLHLfDW3dzm4e1Q2tmO97QzhxzHmyfgQJzgQJIAEkgATWHQG5+wbNTSKRjh07tltF&#10;xdjYeHR0lNDf6L7Rfdc3dyiueG2DBJAAEkACSAAJIAEkgASQgCIBRffd2jVgbGKuc+78LYPbNY3t&#10;+KzL9a+/0X2vO0+CE0ICSAAJIIH1Q0DuvsfHx69cuXL27NkHFhaBgYHpGRk0Gg3d93oV3zAvjPvG&#10;CzYkgASQABJAAkgACSABJLAiBOTuu6G1+/pNg6NHjxHrBd1LFbVNoL8HpSv9g7y8PBKJs46vMTbm&#10;1NB9rx9BgjNBAkgACSCBdUdA7r6ZTObw8DAYcCqVOjExwWAwMOfJ+j5zQ/e9Itc52AgSQAJIAAkg&#10;ASSABJAAEpC7b2c3T/3rN/Wv39K/IV2v3bhlZmGF7nudh36j+153ngQnhASQABJAAuuHwKJnXRK+&#10;GxZ81uX6Ft8Y941XaEgACSABJIAEkAASQAJIYKUI4LMu17ndfvXFIbrv9SNIcCZIAAkgASSw7gig&#10;+173jvtlE8S475W61MF2kAASQAJIAAkgASSABDY4AXTf6L7XnSrACSEBJIAEkAASWBcE0H2j+170&#10;KMsl/9zgFzY4fSSABJAAEkACSAAJIAEksIgAum903+tCD+AkkAASQAJIAAmsOwLovtF9Lym7FxV4&#10;75c6tY1tuCIBJIAEkAASQAJIAAkgAYLAez87hQGg+0b3ve5UAU4ICSABJIAEkMC6IDA1NdXe3t7Y&#10;2NgkW5oXFvnr7u5uCoWyYQXxOp742s15oniZV9PQKltbYK2ul6/N1fW4IgEkgASQABJAAkgACawP&#10;Ak9P82RnfdLTv0Xe/73r7+jEjKSM/KSMvMR0WHMT0mDNiU/NiUvJjkvOiknKjIxPq6ht/SAvL49E&#10;4qzja4yNOTXM970u3AhOAgkgASSABNYnAfDa1dXVA7Klv7+/c2Fpb+9obW2rr28oLS1rbW3dmOcw&#10;63vWb+q+2+uaILjm/ayyixy41JGuhPIGx11V11RZ2whrRU1DRbV0La+uxxUJIAEkgASQABJAAkhg&#10;fRAgTvCkZ3o1DXDKB+d+cAZIhD7Izwxl0d/vc41LyZrkTDPYvAkWlz7JoUywyXQWicocJU0Mj9P6&#10;hkhVda35JTXovtdneDi67/UpS3BWSAAJIAEksC4IjIyMtLS08Hg8NnuKyZwcHh4dGhqBta9vsLOz&#10;p6q6tqSkrKqqan1b4I05uzdz3xBT8x5/XSuP8paFeEutN1wCwUVdWWVdaWVtSUVNcXl1UVkVsRaW&#10;VuKKBJAAEkACSAAJIAEksKYJEOd1cI4HZ3qwwllfWVWdTIJLDTicE74sEnyVT1nRfa9Pqb3MC0V0&#10;3+vCjeAkkAASQAJIYH0SINw3h8MB8U2jTfT09nf39MHa1tbZ0NhSBueaRSXovpd5zrO2iq1d903k&#10;NoELHrDepZV1xeU1cEWXX1yRV1iWW1ianV8iXfOKs3BFAkgACSABJIAEkAASWOMEiFM7OMeDM728&#10;ovLCksrismoIeoDzwIoaiAEn9PcLsqCg+97QMnqVL8zQfa9PWYKzQgJIAAkggXVB4FXuuwHd93o+&#10;Y1yj7ltRfJdU1EIcEFjvnILSrLyijJyCtKy81MzclPQcXJEAEkACSAAJIAEkgATWB4HUjBw4x8vI&#10;LsjMLcwpKJEa8NIqaQx4lRLpb4z7Xs8XTkua9BVx3yQW1z6rFlckgASQABJAAkhATqC6n/z2+h3d&#10;95JnMuu1gKL7huuH2MSMV6xZ+aX1zR2wvvecJ+C+IcCnvLoBxDcMO6+oLCOnMAkeKJSaHZ+SFZec&#10;GZuUEZOYjisSQAJIAAkgASSABJDA+iAAZ3dxyRlwpgfne3DWl5yZB3EPBSWVoL8h+luW/OT9h36j&#10;+0b3/bbX5nyBsIPEwBUJIAEkgASQABKQE5jg8N/231eJBN33elXbS85L0X3HJ2elZxcVl9e+cC0q&#10;qwkMi1UG900EfcPvWyHPY5FMfEP4T1J6Tu/AMHuKiysSQAJIAAkgASSABJDAuifQ0NKRnl0AWVAg&#10;DALS30Hub3nmk1XOc6LYHbpvdN9vf22OLSABJIAEkAASQAIrTwDd95KOeL0WWOS+C0vhcUHSyO7n&#10;V4j1Vh73LQv6roeg74KSCshzkpKRE5+cOU6mrvyxgS0iASSABJAAEkACSAAJKB+B9q6+5PQcCIDI&#10;Ly6H575A5hN03xvaOyvD1dqK5DxRvmMNR4QEkAASQAJIYD0QQPetDCdL72UMa9R9E4+4LCqrhmCf&#10;9Kz8xJSMqPgUdN/r4csI54AEkAASQAJIAAkggWUQAPcdn5yRlpkLub8h9Bt+DihPe4Jx3yjB3w8B&#10;dN/LOHLfTRGRgDY2xJ55N41LJFP0Merk4p/bi0X80aHx2TnxfK/iOSZ5mMGde/UgBHzWQHfnKIUt&#10;eleDVaJ2BfzJ4TG6Eg0Ih4IEkMDGJoDu+714Z2XodM2575qGViLhCfy4Fa5zsvOLIeg7NiElIiYR&#10;3ffG/hrD2SMBJIAEkAASQAIbiAC475iE1OS0LPgJoCzrdy2cH0LoN5wrovt+P+ZXGa5t3u8YVtB9&#10;t+eHJVcMKs8BTalPcAvKmBRIR8QYrPHwjuO+6eAmuupbxplQm9SWZ33PAJaSgek3bWyhHm/4/pEv&#10;Itrftpnn6k/EePnWDk4mWB4zeFK16NMZbsWBr8700BaMu2DSQ3erUx7t1YNI8bh2Qf9uYkHn7IoP&#10;9gUNCtqyw4GxX2Yz8SGnO8/Q0MDGN0tR5I81ZZhKt4OBqY1jj3TLrNjSX+m7U81KvHB3YHntikfr&#10;082NpOOpJc3XrIhzMrhtHF8xKL+x0FOZO64wh1nGYHp54/Lax1JIAAlsXALovt/vadJ77H3tum8i&#10;4UlmblFSalZkbGJoVDy67437FYYzRwJIAAkgASSABDYYAXDfkbFJ8cnp8MBzePoLpD0hUn6j+0bx&#10;/d4IrKD7TrFVv+5VtiIHdbzFBbOY2iWbmurIOHnMePAl5eZmeY7XD7ulNktmJ+wvnXLP6ng9nznf&#10;rHCoNnvv7//XvRj6ERcmBBe1DjLb43aoajVThEuO8FUFFtz3DK37/C6Nhtm3a+1pTxTP+xYFnfQV&#10;c9+zHTcOa9WSl4gNfysUCpWnWSNp8RnkwfrLBzf71UxNk1s0Dx8v6h/zNTxlGd8qDzyvj7536Ko3&#10;k8lsSXX9o+qZDqrsFsdKLG/ivkWzGVEhVT0jzJbwL1Uv9kwI6aU++y4+aumqUz9wspk8JRbx0p2v&#10;fPHV0cZJ+RA50ZZaO/S8V2LI2AYSQALrmQC67/don99v12vafecXV2TkFCQkp4dHxweHx6L7Xs9f&#10;Ujg3JIAEkAASQAJIAAkoEAD3DWeAcYmp6dn5uYXovhnvTfi+34sZpep9hd23W2ay26Mn4YE3tbWO&#10;XXuQHOqsra2tb+o8yp4q9La4dd9CT0f7lK5Z09ikSCzuKw6/eklTR+eMY2KLYJqd7Hr3kafPjfOX&#10;H/sHHtj0yz9s3nffNYxGo/g9vK2to3nZIYYvEHXkxgaE+N/S0dHVN6gbm020Vf/h9393TEcnp5s3&#10;NZB/5rRxJ+OZ2O7J9nTNs9eCfSxuuyaxZiRzM9z8IEvoUvOScX7z8JxEVBr+UEtHW8Pw0QCVK6BW&#10;3jO6//CGgY6hJ0M4b1mnRjvjwn21d37tWvTUsQvphSpfHa0c4s0f3eK5kjArG3fvO1o6bolNk7QB&#10;d/PL2jo6F+64j05NkzryDc6d0tG5llLTkeh8J7WdK5mbzvIxjSmsJeK+G+Msf/pfP9qvqeWf21IX&#10;56KlpXXpikU3R/7NIe7PD5JiumZc2kmVcPttjU2rBqdAxFdEPHSIq54ltz+4p6+jc9YyvGJWMFMe&#10;46R14Wb1MHfBfYtKQm1hjqcM7QfpPIj73veHL/XO6eloadjFN87yGUTct1gsItWlXLtyXkdH51FI&#10;MVswb7pF0+xw29M///Fv1c85j3P7nEwNna3szuk/qBmkdWb7XLigpXXhgk9259w0LcLGOiDM76rW&#10;2aO3HFKD7LS1NG/aBjCnn2ZJEfLZ3sYa0pHcdhpl8DhDZe4Ovha3rp7VOJ7ewV90W0I8R3ZQ33En&#10;oac7z+UzNTORWNIacWf7VW/ewg0CcN/HDEOkjIRTUfcPnnMq4ovmxqri9S6d1z53wTmyjCOcgx5D&#10;H17R1NY+beRC4wimmWM+Vldgu2hddxxm80cbUhwe+9voXjijpf0kIvr61YtaZzWyu6f7Kn23bTlq&#10;ADvJBb2Q4j7oepo5Ol/xBlScHq2PM7F3tDx34daj2EW/JBBSsr/apN4yQg24vud6WIt4etLi5JeO&#10;+cNDJTFhvjZfbztDuG+xaLYh1c/0tvZeXS/8JxIJIAEk8GoC6L6V6qxpNQezdt03RPfkFZWnZ+XF&#10;J6WFRsYGhkWj+8YvOiSABJAAEkACSAAJbBAC4L5DI+Ni4lNkKb9L4TEwGPeN+vs9E1hh9+2a4npu&#10;y3mb3KkZtu3pP2t5lovnBA81vnLIqAq/su+Ce6VAImiPfrBZ3birv+H4tv3lo2yJhHJlz96QwgYX&#10;nW8OGYQwZGk1Iu+euh1WCS+49LGmln6RhP3kygHb1N7SwOtfqtmBck40VddxzWa3Ju/ffaNf9v3B&#10;IzfY2QaMsBenImlPvP+zL84PsmclYKh99LXuhrEkEtZggZbKyRLyRENBHVcirPC9pmmdPDWU9Ovv&#10;f5bQRF78fSTg2uvsf+q+5/hptid3XfVhyjOAiIXRpoe+UbckQ+ezdBfdPbaJXSBpu3MfHdSwe2x4&#10;SN02Rdrm7IST1maPUpZEyHlyTcU2uoRw3zOUjpObDtbOCgWToxe3fRTawnh2ANNtBdWQ1aMrx/3Q&#10;+UeQMyPGVE3PNVvC6tQ7cSKlc5La1d41Dvmp6bcO7o5vgMH3X1M5kNrGWnDfXGKO5Y+vatmkTXEr&#10;tv16X/UIW8Lt09y3LzC/gXDf3LFqte2HqkkcsXjO4+Ju88jqp2NgVKjvUashSSST9Yc//tgsqh7y&#10;gdA7sg7tPN3Bnplhd5zeeSirvsns8KcGTxq57FHDfb82jO0Tcml3938ZVE+db0fISTA9eN2zhi+Z&#10;bQs3Vb3+pL8h7M8fa3TQp0dT7m/V8px4JuqdEWNnef3uwwGupDXlwcGrPiCgh0vc92k95Cwwf+q+&#10;JZL2iKs7NTx7+wqP7FRvZvBFAr6T1i67xPJ4kwMXnfLA4w9WJFT3jPnoq5pHtkF8+Eil+77D5gUJ&#10;Nh/++dzQzFxnssnPdurTOMKeNPN92k41xb6fbLoyJRYzu3N2bFerHRp7rK9qEdkurVjhtu+IRUG8&#10;zc9+ubf12RHLLDwn7v7+vXej2DwG7MxuRUzJHNf/xm7rJNkeOlSwb985wn0PlUVfNHUpS7Q5iO57&#10;g/zjj9NEAm9BAN33aupmpeprzbrvBsJ9p2XlxSWmhUbEBIZGoft+i+8ArIoEkAASQAJIAAkggbVE&#10;QOq+I2Kj45NTF9x3eTXmPMHo7/dK4F24b9cihmSOF3Bzj1ViPxjnWPMjdwILwH2bJA1Kj1dqyc7N&#10;+5NCHL45a0+X5Z1OsDp+yyMNdKFT/vwzBuXumz1UffHUAS1t7e2f/e66X1Vx4PXTZnFQpSnO9PDN&#10;QJaC+37ZN8F45eO9p60g6Fs0yzE58uuPd0GYOCxn1U5o5raNOF8/evSk5rEdf9mq60MfStqx59IQ&#10;67nMKM+679H6GJWP9xeTwNovLDL3bRhYB39ze3K2ffhz1RPSPrQ0T568YV9Xmnz1hIpDaNU4ffTV&#10;7lssmqkIt9W6qBeV3rIQUg5GlZtgf2mv2tkT+7f+dufNCYlkoi3r4DmDmiTHs1YRsyLJWFXUcTXp&#10;pP7yp7/4FPUudt+CSQf9w0dPaR7d8eG2S0/oCvm+k+1OnnkQRrjvrtg73/v5x6cgvFxH++SxAyYh&#10;5U9np+C+tfbuyx+UhnL3Jlmp3vDnQXT4HM//hqpVZKH50c9CWiWSGbrD2a+8KjgQju1zdefD9NH5&#10;dliDeqo7Ukdk4eSUwgN7zhQXhO05dpcKVn4oecfeK0MKOCUSAbWjxvjiQce0vqaUB7t13cF9D+Y5&#10;7bvgzF1IbaLgvkWNgZeOmiWXB1/9/q8+O60lncKJI/tNPMI0vvw4bXQ+8Jw3UKr60c9UZNtFW1tD&#10;/YpVTpTVgYtus3MSUrXvXo0Hk9MSTk/M7kM3S3MX8n3PTDhqb7nrHrrno5/tXqh4QlZR9bwLVFy0&#10;9JX4b/3LkYapGcms1H3b51DAhntf2fMoQ7bbL7hvXn/xsW1/vvc4zc/2wpf7b/VRn27qtfSvGY4V&#10;CSCB1SKA7lupfPRqDmaNum+4tikuq4bft6Zl5sUmpgaHRwWERKL7Xq0vDOwHCSABJIAEkAASQALv&#10;mQC47+DwaKn7zsjNzi+BR6Cj+37PUc+reQ2jnH2tpvu+nzgAh+Bcf9qOvbql+YE71YxJXBDN4pDb&#10;R42Dc+ZDZWUHaZTRKcPQCnhR9uTmsXvhgjle8K39155Uyt13S6L5oWt+Mvd9vU8mqyFrx+ys4PlH&#10;FMrdt1jI99TbaZkgy/otFs2JxJym4B0HjfqmZhpCb+/VewzuW2Xv5eFnJKxsNAruWwxJutW36Thn&#10;ChUNucx9G4U0SstS6nRUd2fJHnAo60TWAn/cVueooUe8s9Zmt5JJUKLghSHu2+TIF2FtYlnc94Ga&#10;mfnIZ2pvnu43qjGdkNVEVrU/7+hureqJ2f4i3237pe5bMkNzv7Tv91/ui6wchr+e6B+8F1EhFrEN&#10;Dn79WNF9W6nd8q2cagzaftC4nzNTF2Kw94ovuO/988+6FIffO343INtTd6tjLpVU5qlywpTCkw5X&#10;NDf3jP5XcN/a+/YXSfuUDOU5773gNAUmWjDldGGvc2rZEu6bO3b/6OawVmnYtqgvZedB/aqyBfc9&#10;mrZrz8VBiMaXLbAdhXMgrMWlricP3YhuKHb//Q4DoUhc7XvzlFXyzMLI5O5bzKM8PLfZKnOsP8de&#10;VcuOOT0/BeFEj/b234e1CaR7mGhultZ8SXVbSt/T7dKd/ehl7nvHMUvYkcRcion6Tv/c0ot7t6cq&#10;Vsx6eOCi+yL3Leb06+/bfNW3UDoHETvk+j5tr8o53sSdg3ujOygyZPNx3+zxjqSoUFhsDI7/Zfu5&#10;erjZAsObfWaHmmeB/4cEkAASgF+cjIy0tLRwOBwmc5JGm+jp7e/u6YO1ra2zoaGlrKyqqKikqqpK&#10;Oc8xcFRvQ2A9uO+ElOAwdN/4RYYEkAASQAJIAAkggQ1EgHDfUXFJ6L5ReSsLgdV03zvOW3q5O544&#10;ut8huQUSU3hdPapvZePlZbxP3axvbFTRfben2KucvOgVmFCc4LpL7aybq6e7w90zht5ZvvpE3Dfh&#10;viXMPuPze6488Eot7yU3BX/vf7ZXji841IUvFrn7hjcm2nOvnDpy39HL8f4dx7Q6Cbn+5FEVYzsv&#10;v8e2J9Vv1DbGLum+ywMNfv6T39518PLy8i/rXMiOouC+oZeGODu1s7ouHl4216+kDk7316R6eXnq&#10;qu02DimsCzVTOXnb083x2Bc/tExty3e7sfey1whpLODeQY277kGx+dnJQV7OD1S3HcjoXUj4zey9&#10;e27P1QdeTzztzx46WyjNqyLh98Qd13Wiy/K7lPrfOHD+tper54M7Fw18s+Rx37353nuO3awqyTx+&#10;WMXkoZf/Y9sTJ27Vj5Uc+vNeaxdPL6/7p7Rte6nMhsgHKmetWwbGn9w6dM7Y1tPTw9jcfmRKIar5&#10;Re57lk211z5o6Ojk5Gh4UNueSulfwn1LJONV4epHTtt7OZ/XOOGR0cFsfbH7Zg9WWN21dvd6eOqo&#10;RmwdWcAef6Rz4p6H1akTelXyBOsSCbjvTTvOwmZwc3KweZwimBMLuAwv/f0XzOw93VzvWbuReTMd&#10;mX4HVPfauHiZ3jMs6ed0ZLiqaeg4uHvZXr0Y38d/ufsO3LNLGwDZ2948beDHnZ1rT3eBio5QUf9S&#10;Qj+/+3n3LRLme1362S8+MnaEEQXUDExwegs01U5b2Bucve49yZfBVMh5QuybLel2RM6T5kTzb/9Y&#10;TSbIcUECSAAJLCaA7vtt9PGarovuG78OkAASQAJIAAkgASSABNYcAXTfyiJ81/S10MoOfgXdN4s8&#10;MEJlUYe6qVNCCLWdGO0lTUJOEzGT1D82QYacJ5fds+tg6RgQSAN7JTNsSkuj9I2hCb5ELJRVXHjE&#10;4iyvr6OprqlrksMZ6Gpq6uid4k4NDo1M0kYGxyH3tYQ/SeobkSZImaIOQAs9o8xZ/kRzcw934SGN&#10;8m8HAZfWO0iSRzJPjvdKu6xrI01K5TJtuKO+sYnGmSEN9U+yGT29w8/nsoC5UIb6qFPSmGX6SJes&#10;OiyNIxPy51GKmeN9YxPzySsgxflwdzOUaGjs5QiFk+M90uJNnZN8AWQCaW9saGhs7O3pIbNmRTOT&#10;LU1d7GmhcIpcX1/X3DHYL6vY2DGsmP56itIPb44yeYyxfkhLDcMQi3g0yhQRAz03zepsbWzuHeWx&#10;aYNjwGRmpKePBb51jt/f2TnG4FGH2usbm+lc6RxZvKnRrp7m5iZocJwlS54t5HS2dtKnZua4Ey1N&#10;DfB+Zz9VIHr6jEpIujLQ2y9NNjLHG+rtk2GQLvDoyEYo3tA4xpyGhDKk/k7YjLAdKYNdNK4Ict3Q&#10;R6RzVPyaHu2ul6LoHIQ47jk+o7d/DB4pKp5lPYNdVhHKNfaOE3X5E0PSDTZEU2yKxxyTzqGurrV9&#10;WN6HkENrboSq9V2DNKHsJwCj3bJCnb3TMyIIKB/tleKtr++eEgqn2ZS+YSqUEnDpvQMk2CVFM8ze&#10;vlEOmzHe3yfdfE2tE9KsLkB7UUUyUfHpIt1DOhd2jKbxSQAhIfU1ApxxyKVCLLNTvb1DsvbmFz4L&#10;2pFOCnZmSGq/kM1FcZb4GgkgASSAcd8b99QR3Tce/0gACSABJIAEkAASQAJrjgC67417AbOywnoF&#10;W1tB9/3KA5L9NN/3mjtwccBIAAkgASSABN4TAYz7XsFznrXVFLrv93TMYbdIAAkgASSABJAAEkAC&#10;b04A3Te6b6UjsFruWyycnYHEFG9+9GBNJIAEkAASQAIbjwC677UlrFdwtOi+N97hjjNGAkgACSAB&#10;JIAEkMCaJ4DuW+nM7wpeoqzRplbLfa/5oxcngASQABJAAkhg9Qmg+16j51dvP2x036t/uGGPSAAJ&#10;IAEkgASQABJAAm9JAN03um+lI4Du+y2PaqyOBJAAEkACSODdEUD3/fYSeY228Bbuu7W28T2sNQ0t&#10;1fXN5dX1xWVVuYWlaZm5sQnJwWGRASGR42TquztGsGUkgASQABJAAkgACSAB5SGw4L4TUzNysvOL&#10;C0sr4fywqq4JzhXfyzkq0WlcStYkZ5rB5k2wuPRJDmWCTaazSFTmKGlieJzWN0SqqmvNL6n5IC8v&#10;j0TirNHrBxz2ywig+1aeLwgcCRJAAkgACSCBRQTQfW/YU7g3dt81Da3vZa2ub6mqay6rqi8qrcot&#10;KE3NyI2JTw4KjfQPRveNX2xIAAkgASSABJAAEtgoBKTuOyw6KjYxJT0nO6+4sKQSzg8ra5vgXPG9&#10;nKMSnaL7VrpY7NW8zEP3vVG+fnCeSAAJIAEksAYJoPtezZMipeoL3fcaPF5xyEgACSABJIAEkAAS&#10;2OgE0H1vaMusVBdU8sGg+97oX0s4fySABJAAElBiAui+lfP0aRVGhe5biY9LHBoSQAJIAAkgASSA&#10;BJDAiwmg+0b3rXQE0H3j1xUSQAJIAAkgAaUlgO57FSyzcnaB7ltpj0ocGBJAAkgACSABJIAEkMDL&#10;CKD7Vjrzq5xXO6s5KnTf+IWFBJAAEkACSEBpCaD7Xs2TIqXqC9230h6VODAkgASQABJAAkgACSAB&#10;dN/ouNcMAXTf+IWFBJAAEkACSEBpCaD7ViofvZqDQfettEclDgwJIAEkgASQABJAAkgA3feaMb+r&#10;eQ2jnH2h+8YvLCSABJAAEkACSksA3bdynj6twqjQfSvtUYkDQwJIAAkgASSABJAAEkD3je57zRBA&#10;941fWEgACSABJIAElJYAuu9VsMzK2QW6b6U9KnFgSAAJIAEkgASQABJAAui+14z5Vc6rndUcFbpv&#10;/MJCAkgACSABJKC0BNB9r+ZJkVL1he5baY9KHBgSQAJIAAkgASSABJAAum9032uGALpv/MJCAkgA&#10;CSABJKC0BNB9K5WPXs3BoPtW2qMSB4YEkAASQAJIAAkgASSA7nvNmN/VvIZRzr7QfeMXFhJAAkgA&#10;CSABpSWA7ls5T59WYVTovpX2qMSBIQEkgASQABJAAkgACaD7Rve9Zgig+8YvLCSABJAAEkACSksA&#10;3fcqWGbl7ALdt9IelTgwJIAEkAASQAJIAAkgAXTfa8b8KufVzmqOCt03fmEhASSABJAAElBaAui+&#10;V/OkSKn6QvettEclDgwJIAEkgASQABJAAkgA3Te67zVDAN03fmEhASSABJAAElBaAui+lcpHr+Zg&#10;0H0r7VGJA0MCSAAJIAEkgASQABJA971mzO9qXsMoZ1/ovvELCwkgASSABJCA0hJA962cp0+rMCp0&#10;30p7VOLAkAASQAJIAAkgASSABNB9o/teMwSUy33z2b7ZlcEt1Fnl+xZpaW68kdIypXwDwxEhASSA&#10;BJDAOiaA7nsVLLNydoHuex0f1zg1JIAEkAASQAJIAAmsVwLtXX3BYdFRsYkp6TnZecWFJZVlVfWV&#10;tU3V9S01Da3va41LyZrkTDPYvAkWlz7JoUywyXQWicocJU0Mj9P6hkhVda35JTUf5OXlkUgc5bw8&#10;wFG9MYEVdN+dHU07TX3/5bLbv1z2vVk2Ij2MRYK2vuFh3nKPaMpg7ycGrscTOpddY75lKpVcO85d&#10;bjdvUo7/wNnvrwwTKW9SF+sgASSABJAAEnhDAui+3/gMZ61XRPf9hscMVkMCSAAJIAEkgASQABJ4&#10;fwTQfa+ZaOi1fr20/PGvmPsWMQ7cdPmpc35W62BwbpVXwxgcaM01ZT+/5Rk2vNxjjjzQ8/Etl9d2&#10;3/ThLRY+J1L6l9vNm5Tjmzk+Qff9JuSwDhJAAkgACbwFAXTfyz+lWWcl38J9Q0zNe1ir65ur6prK&#10;quqKSitzC0pSM3Ji4pODQiP9gyPGydS3OAiwKhJAAkgACSABJIAEkMCaISBz31FRsQkp6dnZeUWF&#10;JRVwflhZ2wjniu/lHJXoFOO+N7SRXzH3Pdn3k3MOO+O65Icjn0G95hH8f847HQmtcCroJAsk+eVV&#10;DrndDGmJufa2Dovs1kGeQPoXjx1QUGuRUmEYnPa9y3L3La5taoY3YU3oZxPNltXUhbdRU4ulb1rk&#10;dEGk99zsTEpG+j/oOv7WPt0ipbaO8Uy6lLzyqth2anyhtLxdYS8RTk4Z6rNIaahjTsNrBp3klVWd&#10;McDiTLFCCxoq+4ed06WFC0iswoomeOFS3EmSFiTcd5i1bDwuVUOzooWJzvLiy+ql48lqqKVJi4oE&#10;s+nltX7FXf4lddLB97HWzFcUDhQJIAEkgASUjAC673VmtJc/HXTfSnYs4nCQABJAAkgACSABJIAE&#10;liaA7ntDW+blX+2sZskVc98ijr6dzz/peZ+Kqa0hc+YkkqnxAZUHPn91zvF31rHHA8r6piVGj1z+&#10;63ZKr/RImY2JjP3gengBjTfLYZ2z8/p3w4DtjrFfWwX/i67UfbNmuP6RiT8xCvzaPna7Y9gPrgWa&#10;VgyDJrfz8P6Hq15/to7a/ijiu9c99obWj01xHAMj/va843fuhmx3TEkd5yseiHceuvw//ccf2URt&#10;fxj+39c8j8W2TM6Jm4uyPtB58riPCSV7Oup/re+mlz9MHhvecsfp+0aBmx9G/eyG279ef/zHB5Hb&#10;H4b+u57rvgQQ+lL3/YGe91bH2O2PIn9i6L3Fp2Jweo43RbvqGPQz01AY/Jc2QT+4EZ5E4szwpi4+&#10;9Pq/lzz/aBO53TO3nPbMkJb+nsASSAAJIAEkgAQWCKD7Xs2TIqXqC903fg0gASSABJAAEkACSAAJ&#10;rDkC6L7RfSsdgRVz3xIJnU72jkz8h4vO/3Mv/GENGQKjC7NS//qCszznyYvc91R1btb/ufzEonYc&#10;jmd5zpPW3ubfX3a6mDPEmBbwZqdMXAL+815CG1/qvv/+ckg+SygR8p+ERf+dcWwVhFqPtn9Lz+nY&#10;i3KegPv+lkF0+dScRMCxfxL292bJXSzBy9z3N3ccVaNaWAJhTnra31x+4t3BkAh4V2w9/806d2o+&#10;7luW73tOUFKQ+w9Xfe3qyYW52f9909+tic6bFdAowwdMvb58Uj3Gkrrv75sllU0o4TM719zXJg4Y&#10;CSABJLChCaD7ViofvZqDQfe9oY98nDwSQAJIAAkgASSABNYmAXTfSmd+V/MaRjn7WkH3TRyVXPLI&#10;bnPPf74WVsFZhvsm0z38Ir/9IKmJKU1+InffaVmpH+g4KK7/eiMojy513/90NaZD2o8wOzn5A/2Q&#10;hJGpV7vv79yZjzSPjoBI84hCGv/l7ttJI71/RiJpK8v722tBkQPSXCW27t7/apZJV3Tf8O5o279e&#10;8rye32fpE7honL9xzO2kS933J67l+GDMtflFjaNGAkgACSgRAXTfynn6tAqjQvetRMchDgUJIAEk&#10;gASQABJAAkhgeQSU3H2PUxklFdXwfJqikorC4vLK6sbhcVrfEKmqrjW/pOaDvLw8EomzCuf62MVq&#10;ElhB901iTPKFYjgWYhPj/uOqTwp53n0HDMznxjZxdP+2YXyrQCIS8rwCI6Q5T6jM8PDYv7kdHtkz&#10;qei+S6uLv6PrdD13sHaY2jhCLWofqBmZ5Ile5b4PJMqSqTy7QNz38+67ozT3A53HTh0TULautux/&#10;r8znPPnmzvLct2iupiTvH/V8HZvGg6Jjv2MY6FQ9CoNsGCTldIx00bg8Lrrv5X0jYikkgASQABJY&#10;igC679U8KVKqvt7YfVfXt7yXtaquubK2qbSyrrC0Mie/JCU9Jzo+ORCfdbnUMY6fIwEkgASQABJA&#10;AkhgPREA9x0UFhUZk5Cclp2VW1RQXAHnhxU1jXCu+F7OUYlO5c+6BPddUV1fVVNfWV1XUVXb0NiG&#10;7nv9B6qvnPtmnzL1U/PLuRSW97Gh8y8cC0izkobaov865/iZa+a1uIr6CUFkXMw/X3Tb45N33jfp&#10;B/rORL7vifG2n59z+JZxJFTU9Ir7Lz1pvm8qm6Jv5/ffRuGawXnw/m7nxBySNGv2i+O+OcMfXXH5&#10;jkk0lAzpkjp0+fJC980bafkPHYff2CVD+a+NPT64sFz3/YGer2ZY3qWgjD/edv+NW3EPR0AZ7/7q&#10;mvuvbBKgKV3/tK88CidEYoEs3zfGfa+n726cCxJAAkjgfRFA961UPno1B4Pu+30ddNgvEkACSAAJ&#10;IAEkgASQwBsTUH73XVZZU15VU1ZZXVZeXVffgu4b3fey93bedFJpmcaTdFjNsnsm5qQB4GLxdG5+&#10;BbyjHV5cRZ8VzbB9kgrhz/PRpU/SyzVCy9unICO2mDo6bBgirXghOP98UJZ77Ti8KxQI/ROlb8J6&#10;L6Wlnw+Pz5Sk5uTphFRLU4NL5lrq6zVCSmsnpqGFvr7Oq7KSvm3SJ1jKl6jULL2oBlnuEWFVRbVG&#10;aEWHrMfqulodWXmHwhbDkOyg9gkWc8I6KtO7iSqEjCbdbWdDSyppPKiWkpN3Pr55SjIbn1EWVFJP&#10;jOdqRjtHQASziyfptAeRxDiznIsHmGLx3Ox0QGqeaXaPNGcKLkgACSABJIAE3oIAuu/V1M1K1Re6&#10;77c4brAqEkACSAAJIAEkgASQwPshoOTue4RES07LkK6p6ckp6fmFpei+0X2/n0MFe0UCSAAJIAEk&#10;gASAALpvpfLRqzkYdN/4DYAEkAASQAJIAAkgASSw5gig+17/Knk1L4pWpK+Vy3my5o5HHDASQAJI&#10;AAkgAWUngO57Rc521mIj6L6V/eDE8SEBJIAEkAASQAJIAAk8R0DJ3fcEi0uf5NCZUzQGm0pnkShM&#10;jPte/7Ie3Td+UyEBJIAEkAASUFoC6L7XorZekTGj+1baoxIHhgSQABJAAkgACSABJPAyAmvCfVMm&#10;2GQQ31TmKGkC3Te6bzyckQASQAJIAAkggfdGAN33injktdgIuu/3dtRhx0gACSABJIAEkAASQAJv&#10;SgDd9/pXyWvu4grjvt/0cMZ6SAAJIAEkgATeOQF032vuzGqlBozu+50fXdgBEkACSAAJIAEkgASQ&#10;wEoTQPeN7lvpCKxp9z3W3U6Zml7p4/Rl7Qmpve2jk4LV6u41+hELZ/vbOlmCudeo83ZFBdMTHR1D&#10;QpH47ZqZrz0x0jVE5SzdlIDd1dHDffUWEM0Md7XS+Us3tkSJOV5/Z8fk6+xcPMZI1wDlrTteZgMi&#10;2lDnyMTbz/PF3YkE/J6WTs4KbV/oQzTL7Wrp4i1jcmLhzArszEJOT0fX1Owy+nubImIhqa+NxBII&#10;ebSO7iGB6G3aekldsWi4s4POe9czeQcjf0GTYumRTuNKBKyO9l6+cHU6fb1ehFOUju4xZcON7nul&#10;VPKaawfd9+sdwFgaCSABJIAEkAASQAJIQAkIoPtWOvO75i6EVnzAK+W+R8uDrbxSmDJnQO0qeugU&#10;sQyX+bYHpc3xnY/L+962leXWZwZq77TMeW25Se0tNH4YudxOXlxO2JUTcPG8jv4tnxd2L5gc1d22&#10;L486NcPptDTzorBnFjXDY7ZYWPgyuCumdCg98XtUDSb5K2HbxaI4i6O3/WsUxzzemmXukrgYBr3k&#10;8O6TTdRXsuQN3jv8VVTHMnmPO13S1YHF4skk71mnzm7TO6CS1b/MdqTFWpLMD+k/WXQ3gNtfaqAv&#10;7eK6rS9papm2j5Xu5ZRQ/8o9TTQdemefWfRy5/ka05AVnaF0ntx0sHbm6YBnuF1WUlI65x5GvW5r&#10;UJ4/1nj0syMty6gpmBwhduaXlRVNT5WVFy2xLzNrTu89XD66jP5k062L8/bO6lxm6afFBEy381tc&#10;CujM1rA9x+5Sl6P2X7MPuGdgtH93RNv4a9Z7y+K8ZBcj2daeX2w8c166Pea7msrxcYquIb2qY7Ew&#10;xvTw3eAGCTVfddfZzom3HOQ7qc6ofKJ6zHaVcS85E3TfK37ms1YaRPe95NGBBZAAEkACSAAJIAEk&#10;gASUjQC6b3TfSkdgpdw3HGyu1/Y5JzVKpskmp4+FVi1XO73sKB1OMVXVC2O98iBejvsWsMYvbd+b&#10;TXp1S8v5rnhz933v7dw3tTvt04/VR3lTSeanzjvlPy+wl++++xPu79ePWEpjLU1jFdy32eu476mu&#10;7IPbL/XAwJfvvgV0Fy1Vk2RppRcsK+G+SY2xuz4/Xk2ZkojnCvLThpYbpg3u21G53Dd/6N7hPW5l&#10;T81mvtPF8045y3T5gHcF3TetJeRHP9xSMfSCI5pe6r77hLP0psGbuO+OOT7TQHVPfM+r764o7Cxv&#10;5745vUWHtmh3vfJoe95904tdd59yXfYQlz6WX1Ei2eb4De/y5TUB7ttRyd03fE9e3LYvl8J+xYyW&#10;6b5JGRYq54Mnl4fm7Uuh+14rqnrFx4nu++0PH2wBCSABJIAEkAASQAJIYJUJoPtWOvO74hcqa67B&#10;FXTfU125F3SuuNgZmgUVQhDtLGciwELnjI62+mWjknaSZLLO8IblIAgrVsv9WyYNjfmXr1wzv3xd&#10;57Y3SzwfLNtVGHxe44SOzs2cmkbbc1/+4NebL96x6OyVV2yGip10EbUx6YLuBR2ds9/8bgvEfc+y&#10;qcG2187q6Jy+YFTYOswnl5sb2pvfvq5xVDWkjNqV4/nr7/5A5cRpt6R6+QFfEuzh9thVX0dHW8+g&#10;aXQyxeVmcCkJBGX+EyPv5Kow83suT7z1Nc+onrsb4WOrraV53tBuhE2DuG/Vc3cuaWseumzRS+GI&#10;54Q9ecG6l3S0dc5ZPk6fmKKGmumaPnK7el4/uqx/Pv8Bb9BO/+wJ0xDRDNXP+PxJTR0z5xj6gr0W&#10;z03Hu9zR1NE8qm9LZs1SWzJsrVyMLl88rX4kqWlKnkGBPd6gtmlHdvtgtNXp20HVcuEI2SHGyoPV&#10;TgOJ4x/+dHfeSH/4w1vHrthRpmaYY2UG6mfPnlbfvlOjZmgo0Oqa2nVH0kiPpdYXP/ztN3pGll2M&#10;BRisZutbD+0e3D19/KBLUssMvfLGzYfjELQ/2XD75oO6ygwjk4c2V6+ePnHY1CPwzs0rGkf3hFUy&#10;xnvid36yS1/nvKbWadvYulmhiM8c8zTV1dTR0bhgUjdIp3WmXL1520z38iXTQLlqr4mxfRhZDR23&#10;l6dklUtjqqsiLIz88yHuW/2a5V0dHb1bpo1jfAmnz+LCCW3bOChA6yozuQGENS8/CuOSSvZ9s/3+&#10;zfs6p4+7JrfMKKSYyHDW/tF3f31URyetqsHo4OfXLdwva56+ZhfGEUhEwtnOrCfaF3S0dHQfBmRP&#10;zi7Eqs/QHLS2O+aMyFNVcKn9Tkbamtpa6gb2TGrrRdWvbhs/unD2lPHjDAhwn5vllQSYaOjonNG9&#10;+CSzDfZZxmCj2RU1LZ2zJ++4Qaz94rhvEd3z/IE74U1z8lBwATPcQjexfUYi5CQ66IcXtXjdPW9h&#10;43jp0u20/AS98xctrhnoGLgVZvqePnQkoZk1N8ttiLdXP6tz9uLVyNLeykhLx+g6YNKc5mLpmzUf&#10;982ovn7dZgwQsxru3rSor8m+a2xnc03/tPqh++5BRrdge6mGlNPk8fliASfa6bYW7HLXH9G5wvH6&#10;lIcPXe9cunD65PHU1qk5wXR/vu9RmOTpo7/9wd6ncd+cgbvHdgRWM4i58EcbdPf88Zefqhjaeo3Q&#10;JkPtDQGCuoHLBG9usCLBwdHd4Py5M6c1sjo4cwJeZ5bXMQ2dcxqHf/3Dgy0SUWe6D+ywJy/dym4Y&#10;lbDb7l3WtbpjonPdrnWcrrgz54wNx9npnzirc+eB37hiZhfRVIyZhsqOnYZBNSKRMNf3rk92Lwyp&#10;PNzcISTfx0Dl+z/59Ozla3XtNSd2bDG+/UDnzAm7iPLpOYlwmp3mfgu61rh4Lbq4V8LpenDtgpXx&#10;g3P6D7LzYs7t2+WSPTBaFvj7H/xg29GTj6JKHpvr5XRILXpfaYiBS7z8q2O6v9LgxiVoxiK0YprP&#10;WBT3zWeM2l47qqmjdVTfZoDGFc8JunOfaJ/TgdUtpXF6YtjtwQ1tnTMXrIJZ03N5nno/+p9fwE6b&#10;WE/jM0bmDx9dk/ohulAkJNfEaOqc09HS2PSr7fK4byF34vHNXd//6WeaV27UkyUjDdkGeidhl7xk&#10;G8lUSAYU72YQBnOUSCidOZdMvAQ8VryTPsz91KWbyZUDgN3cwLiNJpFweu0MDevILz0Rkrtv1kDl&#10;PWM7EnxxiXm5Hre9iuo99c/rXzM8p3Pm7FXH/kl+T1no6f37oxtgp+W3JjsfP6ujqasXWtg1Pd5u&#10;ZXQV9qdb7qnc6VnFuO/mQYqt0c0mClcimWtKdjYPLXt+HNSGGKNH4Uz4yptj+lsZprVMdBeGX70I&#10;O6iGoVfmFI+X6Wnonz8EwyoOuu8eVx5lfdnkocu1c1fCCnuJfX5umux9W/uUps4D98SqVPdfffeH&#10;KidPuydVSisWDM9XTG6b4zFiXG9rnNW+oLbjq70242JRf3HUlcvnIO7dxDWBwp6Ie+Tk6e+kp6V5&#10;4fajgZEBe92vv//Lr3Vvm7bTV+M0Et33mjuzWqkBo/tejQMM+0ACSAAJIAEkgASQABJYUQLovtF9&#10;Kx2BFXTfcLC0xBn9Zqs+CTK5igQ5LucvWiZzJOKRgse7NczGh/P37jrTAb9znyhX23O8qDjmNz/Z&#10;nPPs7969L27V9y8lDrqncd80qHhWVrEMKlb0dmnt3JZYD4GPvBtff/a4pCXJUv26aynkG5jsTzu5&#10;+3x5TczHfznWQOLRCx5tVn84Qn9B3HeStdpRgwhI5vz44u574YV+13fbJA9KxMJo08NGvlkPT31x&#10;83Edl0d/oP6na6GtohmOzcmv3QrqwX3rB7cK5/h1wUYq+r6DXYVHdp1smeCL52a99PZahKTbndyk&#10;YZ26KLNFb5n3LnVbVkviru1qdZPPfKOIhFOtNZ2zkpn8h6d0vasGyr0+/ubyKEfQFXVn9xV/tlxY&#10;ztAenf3ykLrux39QKVdIFEDryjygcrCRNMejtR//01ZIE8GZKNi35fzwWP/9IyohbTzOWP2hHerd&#10;3FnmaMbenVfIU8IXxH3TS3d8uiezY5JVG7xr/83u/oxduy8MwDhphftVTudn+n/8oUYbY5pW6fHL&#10;zZq99Fl6tafKYeO6pvivPtEa5czOUBqP7z6U1tgbarDnXghoXclEZ+ShPdeLcrx/9ctdFcPPhJjT&#10;62MOnrWBGXhf/NOHl3ygrNkJ1eDyEXDfRy8Hwm2RZNsz+t5FwKgty37/OXeIFjY+sd0lE0KzZ9uL&#10;0wb6Srb/cXtCE00yXnR439l6kHcLi2Lc9519n5tHdc1yRm4f3BzdLaK2pBzco9PHFczNsp20dttn&#10;yPOEzI3UpF9U33/N1GsI9h4B88m13XeD6/hzwqHKlNa+Vp2tX7lmDoqY7br79mQNS3oLfA4cvQum&#10;a2qkfP/2401jY44X9jik9s9JeGVu19UeJFbFP5vzZKJVR3VTQrfCFp+hPtL44nE1H/Ide+ttt08o&#10;N9j7yWXPYmnmGEr2b3/4aVwdEVhNdlDf41U20ZPnfeDolWGehMcYKCpvSHc8c9klHz4uC7h2xiRi&#10;3n1Tsnfu1OljSiT0ooMqGgU5QR//6WTzBJ9R4/3Lr0530WbpNd67DxlBI8QinGW11ncJJNM5lsf0&#10;/Bq7C5w/3n6dOj3XHHxz/62Qrpro/ftPddAl7KEq1V/vVMh5ImjPCT9z/JCpYzhFlgNdHvct4DHa&#10;mnqFEn6yydGbIS0t6TYf777LmhNXeusdNY7uKgs+cFSnmyFh9hTu+vWeFslMd2UTbOiePK+DOrY8&#10;RuXOP37qmiUNfaZ1ZUh3ZvIcj9oGO3NyZdqBL7eXPCcW2f2FZ9Qu1xQ+2X3WeowviLx/0DisGaqn&#10;PTql716sGPd9+LMtQeXjEmq1xv5jcGOrIdbyxAVHKae2VBUV7b6x+iOffmod3yKT+dy4O8duh7cp&#10;xH2Li32unrFNhs/CLM7axTcubEUxpbNzZBJuDdHP7dqR29r7jPtmsUIMVI2lR8FsZ4Sp6vWA/rbc&#10;wyqHa8Z4c4LJ0vwCConU0QM/iJl6fOXAw7SeKXnctwAq7jEOJQ6fiIN7btR1lp/cpZLXxRZOU85/&#10;9qVizpOncd+8YYOju0MqYZ9hh93V1vctlqdnb02z33vFDcZc6Gdw1S27MuTu6Ws+gJ1SH6uy//Lg&#10;aNUp1aOVY3C/pOn8vr1SdfyS5Wnct4DieG6PWwlNQG/XPa5eQx+6tWOnVwHU5KQ+0DlwL4QnpLmd&#10;UnEpog+UBu7df26QJ5lmjRSX1tIGB/rGYCtOmp3cE1w2+EzOExov8YH69aAGsYBrf/VYaMWLfio0&#10;3XfpyIH0djZ/IOfUmVvd4z1nd6pkdsKNO4adlppdfE3I7X3mMZCsRpxopXbLPc1Za/Nx01iWQvqi&#10;yYboHTtPS/c5OMTlcd9z0yG395rHwo4HFY/d8i2u8Lxy/H4gnSfqS7XdedBqkNagtv1A+Yj06yv4&#10;9hEDzwQP3W1XH1dP81l39m0OqBvFuO+VcrvYzqsJoPt+6dcTfoAEkAASQAJIAAkgASSgrATQfSud&#10;+cXrrpV130PFbvu0H0kDEGfYtpr7vMrAr4D3aNTZt7+gdrH7Vjl4Y+zZpOAj9ak3tQ5YeeWTuDMv&#10;c9958V7faDrQZRmtIeeJW1reha0/23wYghph0dS6YlRZHqWy9/Iw/K6dmrtHRat14MXu++bjCmgh&#10;z+PCBZvY5923T800CEqvS9sdcsgQOijzjBVP833TCnZsOe5nq/u9X31+GkKddbTPnFK3j8oC9y01&#10;m88uhPsWz7HiH107feV+XkWfPBv3HHtYX22Lmobm4c2/PmSS2lPute+sDSTrZrVF7D56hwwBkbJl&#10;uNJ//2nLCTa3Nuy+xr1wzoITBwV/2DQaQnHlOU/m3fdIj8EBleieGR6p5di2Y63cmVe77yO7TzRC&#10;hCujWmPv0dKaxe5b9aQZY1rC64tXOXBtFFwQNXf3Lq3SqoV833P8gFuql6z9j336v7sgZF+2FXRu&#10;WZVkeO45acZc9KxIEc1FVy0sNU5b28BAWzs+NfSAltkQZ06e7zvbVfuSYw5MmXDfrMbonbvONE8u&#10;AJXn+4ahqh6pkO1cxPKCnCfTJCu1zwIaRaWe2j/43VdntWSb6aS6h8y0ypcZLrsn3+9PO05WVOYd&#10;+eqbAnkuCXnOE06vwaEtCV2SIverp+3TpRVnqHanvvJNKjqueqJCdiuC0xmlctggK/RZ9z3Zfm7P&#10;poBahV38OfdtdPjryHaZfaVk79ih3csgQsTn3XfUvUNnHDLkQ810Wpb7VlW/D4/6nBlMUtl7RXYU&#10;5CnmVp5l9F4+tlX9tNahr355zCqnvcB5/zlHuFdFqw+ADR1rd+Wsg3SOz+f7lojFfA6rOsrmNyq6&#10;1Jmn7ptPab1wZNupM1r7vvzVafuCxnSbg5e9hCLJaKnnPk27yAfndT3zoMH5nCcCdpipxs4jp0/s&#10;3/rbnTcnGJXqu49WjUtnXRck3ZnB3hL5vnPJ5Hwfk9OXbibltCkeUcl22mdtE8Wi0RsH9yc2kF7h&#10;vufzfbOadfer5g5KYkw0bgZLD3kJd9Do8FfRFfVae/cXDhHAn3ffEk5/rsaBy40jZUd3adaPL+zH&#10;YlF3hsuufUdgZ/rd7z6JrW59xn2P9mirqGQTedqpeXt3a4ba6++6+piz8EuNic684wdUtLV1tn76&#10;e8PgGvaC+54eazjy6U+eHj4G1nkhlipXHk/Brxaey/f91H3DbaoDl9tlCTy6Mu0OXPKQ/6SBT244&#10;v1u9ZKhB76B6Zjcn8OZhk7hG2XHSc/Pg1sSq13ffEnFnmp3a1Scl8baHr/qIJUN39+2LaZyEJscr&#10;vD7ac4POJRHuO9lSXc0qUb7TjlZGHNi/D3B99uGHThmti/J9T7ZFHTl6v6ktee/+G8OKxvrpASpO&#10;eaR31SU99eG5a15F4vaILw7fJ27klDy5qmke+bz7di2GGxwK9ecmo6z1TuubF9UMcF/mvp0TDA/v&#10;juqUmm4i50lFyv3//ulHJ+HHRPCjGo0TFkFp4L6d8qiSOX6gwd4H8d3ovvHcaXUIoPtWPJzxNRJA&#10;AkgACSABJIAEkMCaIIDuG9230hF4V+5byPO7ddAqvgM87exA7pGD2g3dharbNdpoIiGp4PBuNYj7&#10;3n3opjS3xrPLLHvAWuOARVzzaJq5im7gJLipCah4WlYxX1oxL/pLlYu9E1KBbHVsm1de5cOzW1zy&#10;x0ABiwR8/qxodih53n3TpE9Ua+knXd65O21EqmnkC8R9E+4730v3vFVMwE1Vi7heiPsOvbvnrizu&#10;+2Xu2zwLoizF061RO47dKc30Vj1pTOJA6g3xNJ87N00B9+1bu/g5k4T7lnYtmh1ojDq0/VwTZb4M&#10;udBxq4Y9hccvdDp92Di5W+6+OyL3HDGUu+/2GIv9t4NnRRJSte9eDUsw0cTSnmK7+bQ1TyAWMEfO&#10;b1F9GvfN5PRE3f9kj8bpM2cMPVIFIrHcfQ8mmapeDmYrPpCRXjrvvmUpkktqs6RxxAyxcCxLdZcG&#10;xH2/zH3v2n0TnnUpnmHaau1zTym5d/iLoAYuuEuwdXyBmFLrt/eU+WL3LZE0RNz51W+/8C4fHSnz&#10;/uJXvzCMbJQoPOtykfsW9GWr7NqX1y+d8CyfI6AuPOvyOffN6c45uP28dG+T5/tecN/dmfb7dGyZ&#10;02LoiM/nyWNj5TuDiEs1OPBnp7icM7s+DW+WTkHI585MLjzrcsF910bcP347SJp9gTVw7eCuxNpG&#10;/SN7k7tmYMaUQvdd5xyLYh/su+StgHYmyeL4EYMgJmw5GBebxeeSHU9/5V42JZ5lup7/GuK+wX3P&#10;P65SHr4tHda8+85x0lQ1DITakF2HPz2d5aKpa58NHxd462qYRIQbHbgX1iKh5e7YptkzIRKOZ+/b&#10;dQrivl/tvoez7HZqu9D53LyHx49aZLXJ3XdDoOoJk3Rfo12X3KDHaXLHic/2Kz7rksAlpHac2vz7&#10;+H5JocslrUcZQKMrwWLPJe/JaW6KxVENu7wGufuW7cxp7jf23/CFBnmjoHcPVfflHNmtVcOATCCe&#10;W/beoDEqT+w5Vi0Ldm9Plu3MQtiZh4mdGaY92p58avup4qdR6/2nf/fzr/aqgZH86k//e8o2Hn6o&#10;cTtQmssowfLIVfdiRrnnruOPSMBbnu97wX1nu+hetE+DHURIbdZS3VfQUa+970ARJL2QLk/d9+19&#10;KlGyVCeg6/1uHtLWOqxulyZ/pKtYwH94ZrdDTqdolnr2m8+jq1pBidpnk5ntESqHDCmUEZPjW0Ka&#10;+LCrTbeEb1e7lxdusemUGYULm1DM53FzXS+rP4idE7K9r6jeCqya6is+tOVMm1AyxwYd/2WwwuFD&#10;qnjy1SEDeDgqHE139u5UjPtmlLrvOuFAhjnSqk7uVy8bgTuNc9VBRmomkcKnO99stu2pQ6c0D9/1&#10;gZ+hJNmcvuFZCHMXjMMxfrS0q+bUniNlw3Nz9Fot1d0Q9z3DY9EZT5MsyQ8NxXzffGaPhuo+XZ29&#10;7tnwO4yhO3v3RtUz4TuzPcFK5bLX1CyVcN8lXhe3X/WCfERi0Rx/mh96R+2GX5FIwLh/fKtDWkuc&#10;+dFbfjUSeuGe7afbaTAHrsVplYvae/V8KqSph0QzNOrEDNw5UVjITcm792pqaR/Mg98jjOfu2XOu&#10;jQ77nTDR+twV94ywuweMw1vhGzjaZP9NWdy3e+lzieBFM3114fu36Tb39evt2JMxxoLbmWF39xtH&#10;tMkq7oOKDjo7LZK64B8RermP6jGbjtaIXQf1+5jS24wzfI5wZlLuvoMN91rEdlOyrHZoP5m/V6U4&#10;3HfzGnOerI5oVsJe3tR9t1XXN7+XtaquqbK2sbSytrC0Iie/OCU9Ozo+KTA0wj84Ypy8Os8peDcH&#10;IbaKBJAAEkACSAAJIAEksGwCMvcdGRkTn5yWlZVbWFBcDueHFTUNcK74Xs5RiU7jUrImOdMMNm+C&#10;xaVPcigTbDKdRaIyR0kTw+O0viFSVV1rfknNB3l5eSQSRwmvDXBIb0PgXblvCKDrKtJTO3TH2kpH&#10;+5R1GIhmqsmpw5euGT80Pbfpm4MvdN/1mX7WlmaHd+3yyusVjlQe3r/T8IFbcUfL/fmKOlCxZmQ6&#10;0PDAicsG1tbWu//4CeT7prVmXjhxxMDM2vjiJd/y/kXuu5PMS3bQOqh7z94vYyHxg+QZ922X3Jnh&#10;onLwvLXVg9M7fmnwcvcdoH3stMkja2vTC1rnQksGIINwyD310zeMrSwtDUydxxnjr3DfM9RuP49H&#10;1vfObVcz7mPO/yZ/dqjs8IFdd8weBQY5ndC4W5zlNh/3/az7ZpOq9I6fNn9gZXD2gndeh/wH/dPM&#10;MQedrZp3LC1NDD//2TcK7pudCVlErgIha2v3WKZgTu6+ZwZLDx9QuW3pXtq5cBX6rPsuGx6/eXS/&#10;vsH9Ryaan2478XL3nXT4m+NmltbmZpe1Df0nOLNjNTEaasfuWljf0zkX3kZ/mfvmkpuv3DYHaT7H&#10;Y5pe0qkYZ7/CfUsk0xluRgeOn7KytjYwMe/tean7lrBH7a/tP33DOiQuyeDwV1GQ12TBfc9y6H6G&#10;R88amFmamRtYP56YXjBrc7zK5GAba2tzU5Nz54y62OzmFN9D+/YYP7C+el2/sbtF74BKFuQkX3Df&#10;PPqAzdmD+tbWtw3PadwNEcyJWtM8Tp06DTM+fEQro4XG6C84onI0rrRfnpB9mtNrpaaua3QPdi31&#10;I8eTGoeboh5sP3zZxtLk8Kb/tVvKfbPGmk3UvtG+Z21iauIclTdUFb5vrwZs0svHPjlmHtOT47nn&#10;6M3ynhaDo/uv3oTtpfXZ1uNLum9eT/7Bg3uMzB8FBTuqn7lfmALx9bK4b5n7HhnuszqzBXp8YHTt&#10;wx/teOq+BZM5Eb7Q9f27t8/r2YAbJlVFqB45Zm7/pDgr4sCh/fct7f39H544Z5kXazkf9y1z36Th&#10;TlONLeehwTuX//Cj3S2sQfOLe7UMrL283XWPnclpLpC7b8Wd+bOffZPZ3Rbu62B9/9L2A1eaIc5c&#10;uswNpVh/febBmOz3ED3F3n/+i2ZlweM9+7VgYDqqv9N1L4aEJufVd14xfpSRE39q7+FyyKKx4L6n&#10;RluMNQ7esLbWv6p1yTZBMvkC9y2Zm8lyv3jgHKQxT4JO+gs8f/BP34vrk39tgJwV5ntf3a990+6R&#10;u83tC2aRBa0JD3eeMKlqq9Q9eNA5srK/Oubk4WMm1qZqR0+Glw3NcEYdtfdoXDeyhMU7vCXLb/fR&#10;kza2jp7OJmfvePMmx1xvHTh53TowpX6gOhoOHyPZ4RPRzhDwJr3095y6ds/Kwmzrbzcpum8JrVXn&#10;+M6r9+0z60ZyfYw1Lly0tjY8pH6jov+ZeGduT+rP/+U/HfP7gBVrqP72yUO3YM+5dPamC8T1M9yv&#10;nTlz8Y6dmd7Xm74C953lrPnrb27LHwHwQvctEfLC7x/63aYzskjzoVtbNqlfNbM2vb7t0LkCaeqq&#10;+ZwnbHK7xfFvNI2sTc3MHMIyq6MtVU+et33o4mR585JDbH+Rr+ph/ZKOlnsnD99xToOI/qqwuz/6&#10;zh+KZPmLxJSsH//jH8Pq5u9IzA+DN2556vMvNGyJvSDW8rz2tevW1tcPnjZtH2f15HjsPqADO4Cm&#10;yq+vvsh9w12cx64PrY20t5+wGKJPJj/SPHjR2ME/rQkq7j9nbW11Fir6VtFa0k/u2wb/iJheOrh5&#10;n9Xo3GyUucapq7ehZYO7tv0T9EXuW0SqPbJ/2y0Ll8I2suKdxGWfDb5eQXTfb3OSs6brovt+vUMF&#10;SyMBJIAEkAASQAJIAAkoAQF030oX9bymL4pWZPAr676F0ywybXLh0ZUSFm24H5YRMhHKx2fRBvv7&#10;x8hkEok6Pc0lUybmnonwk7Dpo9LyQyRZeTGTMtw/MMzkzPIUKs7AY+v4rGFoqL9/eJjEnpaq4PmK&#10;/aPsmVmxkEcmw8PiwJXxySSaAJ5SOM0eGhwYHKXLE2hzJ+EejzSamM+m0yZ5EG84Di0ODJApFAab&#10;P0kdZ0M4r1jEppNY0phPMYdBZnKmp2h0CmVc2i+ZQYQPi2amhgcH4J1xKntOJJyv+Ox3jWCaTaJO&#10;Qvzm6LC0JHmC+9SViKVzHBge5c4KJqgULkdKTxo6LeCQKfPPFZQ5oTkWTdrv4DBVIZOt9BMQu/D+&#10;wMDA0BCZPyeCUEuYslAkonU0tcAHvU32WqpOeeMiYEKiz0HTYjGDoMpdeOAmxKuTqdJsCfA4TjJl&#10;WijhMikwUGIz8XlTZCpTWk/AJZMn5FSnZ3gMMhn67R8YZMOTBGWLdHtJlzGuQDg3M19x0RevWCRk&#10;c6ak9MSiKQ7EtUphQI+MKanZgj2EzpKmuJjlT5JpUscmEs6QR2TbGoYhWDxUxcZnpmiyDcGcoIzD&#10;Iy4B2iRlbEo2y7lplmwrDZDo0PUCfihAlVKFKUxMwfYGNiLamGwG45Q5wSydTOZDOyLBBIVEPEdw&#10;hk2Vfjo4zAZbLO1BSJXtsINkmXYUzzEpYxQmhP0+XUBiDsn21aFx8jTEP8/xRwYGBgcHAe4kd5pB&#10;DFU6RD4J9tX5w2GORSUTVOU9wlEAI6GNSVnAXkplcmF7kUfHJnmzsDPLDys+H7BL9xyxELbXM0fB&#10;/JjEIgZ5eHB4jDcroEt3OeAsfdYssb2gItGjbI+izDxlJZggEVMdhh5lcxXQxof6B0en+DMT5KHB&#10;kXHe7CydSuVOMSl06e8K4M4QsTPzWRRpvcFBaBBq8lnS9hncGQ6DwubxYJeDI5pYFHdmHiTsGZWC&#10;G6OyF74kxLB7UBjzh49whjM2TJ4FCCNDUIxCmT+ip+iwCQfoTEAo3ZnhZwjS7Si7HcFjkmR70hgH&#10;uoQQYzJZWkC25bgMCgMIE0f00ED/CBUGNVYfe1TLhC1/FqqsKGT/HxkaGKYwZ3mT9Eku7Ftjw2NT&#10;/NmpCfI4DYYqpsv2qf4xOgFPwGVCewCUxubDY1epY0NDYxQIiKbSpN8hxJTHZBUXDp9xrlA6LKgo&#10;22nhW47MkWczkY2BDXMcGKTDLiLgk2RHxyj9mcT6UIZPrlQ/dqFH9vsYWLgM2bCGYTPJ9isOA+CO&#10;jI+TxqVwAOzIOOPZL2MZsUkq8T1JzDzT8eJt/3LZ5hq6q7rbK0P6HTNMJeKspTstPMATXs3KjsT+&#10;wSEGZwZ+izM+MjhEokP0NHWCBZuDMjYGXz48FnWUJO2xNd35lIH3/NfaHO/RjfOZXc9meRcw/K8d&#10;ci6QRvPDAtt9VLrB+8mTslw4sAMMy3cA+IdinC2/uTU/aun2kpZn8GCDwL8Fg/BvwRh8Gc6QnlaU&#10;UmKSpfvbEGwf8qTs63C+4hiZJRTNyf8tmIJ/C2RfB7J/nqRznOfzLv8P3feKnO2sxUbQfb/LAwvb&#10;RgJIAAkgASSABJAAEngnBNB9o/tWOgIr677fyXGDjb4ugVlm8E2tw9LM26dO6Rq2kRcJ89dtDssj&#10;gY1GQNxVFH7rjEFc4+DzSXKUn8VYS+ZdNb3gik7IPbJCCyvdyfKKgWMbnYiCH75/+HBc0+TbNT5b&#10;n/BY/7xpdg+RZEYyWhYYmFlJ3K9aWKh+127esvYnL3pywNt1vOZqo/tei9p6RcaM7nvNHa04YCSA&#10;BJAAEkACSAAJIAF030pnflfk4mRNN4LuG7+YkAASQAJIAAkoLQF032v6LOttBo/uW2mPShwYEkAC&#10;SAAJIAEkgASQwMsIoPtG9610BNB94xcWEkACSAAJIAGlJYDu+2308Zqu+2buu7axraqu+b2slbVN&#10;FTWNJRW1BSUV2XnFyWnZUXFJgSERfvisS6X9fsGBIQEkgASQABJAAkhgpQmA+w4MjYyAh56nZmXm&#10;FOYXlcP5YXl1A5wrvpdzVKLTuGR81iVD6ZT0ql2tofte6cMc20MCSAAJIAEksGIE0H2v2hmRsnWE&#10;7nvFjiJsCAkgASSABJAAEkACSGC1CKD73riKWdkuqOTjQfe9Woc/9oMEkAASQAJI4LUJoPtW2jOo&#10;dz0wdN+vfbRgBSSABJAAEkACSAAJIIH3TQDdN7pvpSPwft33eEfaHcsIsXg1Dk3eSNE988cM/tO+&#10;WM3xRnZJrNXoHPqYY1Kp7Gnh095mqIEW1wqG3qR7sVhIGxuChczgEPVFM1OjI8MjZMaKPdzuTcaF&#10;dZAAEkACSGCFCaD7fteKWWnbR/e9wscSNocEkAASQAJIAAkgASTw7gmg+1Y686u0FzyrNrD36777&#10;Kn12qlmvjvue6oreffgWad4VSw93epGzioY77UVH/gytJyI4nfHKLwXRLDczJKxrkre8r44Rw907&#10;nXIGZif6IwNTJqAOb/j+kS8i2pdX+9lS04N5x49pmt67cejk2ZqxOYmAm+JwTeO6gcaxM0lt9Ddp&#10;EesgASSABJCAUhJA971qZ0TK1hG6b6U8InFQSAAJIAEkgASQABJAAq8igO4b3bfSEVgx9z070dbY&#10;VVdRnJWVNcgQCKbG65p6Zuck4mlqXX37BHm4rbe3JicnK7egb3CwMD8nOzePzJVI3feBG0WZWVl5&#10;RYN0qUQWzwk66wqhkezSllmJhEsfaGhvr8nOLqrpFhAHl1hE6m7oJUsdNpNKmpyagReU3vrGfqnE&#10;HmqRDiCrtF4aYT3LqK9r4UI1wWRjXdNY81P3PdpZDaWS3a7tOPnUfYtF/MYieDunsZfcnua06c/7&#10;A7Ky+idmBIxBaZsFpWPMaYlwqr2hurWhITuvvK02/9BHn5gHx9R2k+THPX2wpWNI6synmFQ6Qzqj&#10;yZG26s4xan99YmxCD3W6K9tz0592+2Vl9Q513T+yyT2zPT8rq6p95GU3AEY7qqS9V7YJ556Gx4tn&#10;uUzOjFg44am19UHmOKM/b8c+7dHJ6Y4oo303g6fm8IsYCSABJIAE1gkBdN/KpqRXbTzovtfJMYzT&#10;QAJIAAkgASSABJDARiKA7lvpzO+qXcAobUcr5r6pOV/8fp+Tf5irwaHT9+IGmkL2qN2j8SSCkZRd&#10;qpdyYhw++uOxgIho26t7/3hEPyQiykZ3h75baWuFz1/+P3vvARXHlS1q+72573/3zQ0zd+KdcGds&#10;jz3jcbZlW1a2EjmLnJPIQQQBkkCAQCCEAiAQOYogkXPOOeccGxqapmli0w10/E81QUiWZAVCN9pn&#10;1VqGVtUJX9U5rvp6s+tTqdhHj+7fMDutc3Oeutr4yE3X3Dk6Pt7TVtcpsKQpx+OTfxy9E/AwowRT&#10;4Vz3zSgLMNW4mYWSe8RdU7v2sAkl/LhtcOZGWtt4Xby2km5Q/KNr1rpW93KZU0Wigho9KMSaXCkn&#10;olhauua+2eTGRzLKar7hsbdMxE/Je2/GfU/Vhp4WVA2OSarqxLcku337hZBPfHwPcb4hLMA7Pv7e&#10;rYu6lx+wF9rVj3ypbH7rYXJeY2Wm6Jdf2/qFlrWPbq5jTQlOsrbhqG8FAeZm9wpQ36KvyFiEVYx3&#10;ZygfOxHTONeRfvu7T8+gCrsGey5LfqdkcT8u4r6KvFY96RnGms2aj3RxjYiPstRSiijDP5UbZmmi&#10;TfXQp7FdFHzV/bOKTgsr7Lmm0JOyNsSlt2lZhbECASAABPY1AXDfPHsHtdMde8p9B0fERcYmPnOL&#10;iEkMj05oautGW0NL59q77Hd/q2lora5vKa9uKC6vzissS8vMe5iYGh4VGxIZOzE5ta+nKQwOCAAB&#10;IAAEgAAQAAJAYJ0AuG9w3zxHYBvdt6CA9sAsCr3OFJQwrip7yn17SBrcQ2HghLogMdVrc8scSl+8&#10;sLRlRf5GzhPalJPS2VsJWWonPtG+fBeVW54W3x1RSY10/kHVfZXxpPWdqdOVs+icwume/PsxZRci&#10;oUJKUKdljOxjKHK7gKuhJ6sUxJVrO57lvsmE6/ICwc2LaK+ncp6QWx+ePSme0Y49ni12Z0sJmAxw&#10;Z+5MXxnqz/UrZh99p0BcaD8vKpDUiQV0MyikC0Ki6SNY/pLHZb7TXFavfnLCRvLAl2KW45NN6qIq&#10;ZaPLHM6Yg5QYct+UvkLpU3p96IDNnCcrxBvKh4Ma1t3+k+sluy4zFLVup35Cwi7hyewqK+k3zh/R&#10;8WKw2Mh9i2u4La5y5rtiRcB9w/9xgAAQAAL7iAC4751WzDxb/1PuGzeKpz2nUKlUcN/7aNLDUIAA&#10;EAACQAAIAAEgwMcEwH3znPnl2QeeXevY9rvv6TJpYZXigld03yvkmxqnbkSlnjt+NLSkY630DOHb&#10;Mm9IGt6jPx0SvRp2RcHqgp5VeFXCbSNrY2Wde8Wrywse2qK+5ePYCkFu0BCXKW96lvseHzYSPp00&#10;jCVQecp9s9n00easi1raDoGFc13r7pu1MOyoIu6WVF2REXbwGOa+DSWE84axRp7tvjn0dA+N86Zm&#10;Zn7Z+f7mJmYGKtcfrmAvoHwd972CyxUQVM2saEq8riz1hPtGvjtKUEC8YACL8R6vDz4obDlLZRKL&#10;7gjq+cw+06Lz8coJXQcCQAAIvL0EwH3v2h0RrzUE7vvtnfYwciAABIAAEAACQAAI8C0BcN/gvnmO&#10;wA6577K6tGMndMdmV4ezr36L5Tx5btz3AQFblOp6fqxc+KRS+zgxzFLE7H4JjcmZ68yqneD05no8&#10;y31z+gp83vtKEk/jTPfkH/nTu0mDixwWozzQRMMmeo7D7k33FNK6QZ5vEPxOqmZkiVgTcPy0VHlz&#10;zvGjGoPEmTRnaTmHhDk6Zzj9qqDy45wnawvLQIn3URnHpYESSQHJyikOY6JB/vTpwklOe5LHZ5/J&#10;Dmxx3yzazBW5Y76VXNu+pRBbHn30+enGcQqN2Cbw7p/uV61lRFl33/TRapkzwqXEl4r7Xqry+UbW&#10;YZREfugkI6QXiqLq1wqLTnM+95mBd/6a5aZMNksfk22emUy0U7kU3cagz2UEuAdld2OCf7HP2da9&#10;ZggLTh+uTbR1isQi3ukLOcE3/NPbsR0oA26X3cv7sNQvY02pVldCsB2gAAEgAASAAG8QAPfNa0p6&#10;1/oD7ps3piD0AggAASAABIAAEAACQOAVCID75jnzu2sPMDzb0La574XOW56hWKbpxV6f2wFjcytl&#10;sXf0tLVv3PfzvBPZWZ/lHVHAYHHmhkrvBqZR6ZzlyfrbPnF9ndWJfj46Ojr6F2wqkb/mcJjLCzG3&#10;LbV1dM6fv9m1sDjZnuUdWcDE4qafKPTZsbwqlOmbw1meyyurpNG5SVHYrNygi+hYlDVlGHtzJrs1&#10;J8hIW9v5zh3PG/dxc/TKR3fdAgtobFa0m5a2to61laWbX8Gm6iW3JKGeaBtYJtfi2Bx2f1Ew2udm&#10;dNVQTYyWtk5gfltrim96Q1ek1+2OjRzhi/0lFqZ6BvahW30xkzpbWllGY6DBrFRWFpMo6CdUZpK8&#10;79aMYL0aKY9ANbsFJcfcc62ZQAHkC5kBLqXDa7s9WdjMNF8rA4tL1cOEh4F+g9PrEd0rQ8VamhrY&#10;GHR0rvmmoEDvifp4YwNtU+9UFiKxOpty79r99E6u++65YnGtcnAa/ThU9dDiMrer9PlMfxef5Fas&#10;usU+J+trpT1YphdcfZLpxYCFV1jTYFcgAASAABDYWQLgvnn2DmqnOwbue2enFm/UTuytsVf8+l+2&#10;lL9/Y4Hjjb5BL4AAEAACQAAIAAEg8BoEwH2D++Y5Atvmvl9jQsAhQAAIAAEgAASAwAsJgPveacXM&#10;s/WD+97/a8Nqv/aX7//LO9zymw8cApLCXbS+P2QO7nv/n3oYIRAAAkAACACB/UsA3DfPmV+efeDZ&#10;tY6B+96/Cw6MDAgAASAABPieALjvXbsj4rWGwH3z/ez9qQGQSu/85//72Zr6fuePX0TXjrclOZ04&#10;Cu77p8DBvwMBIAAEgAAQAAI8TADcN7hvniMA7puHVwzoGhAAAkAACLztBMB985qS3rX+gPve95N/&#10;KOPqf/zr/wL3ve9PNAwQCAABIAAEgMBbRQDcN8+Z3117gOHZhsB9v1VrEAwWCAABIAAE+IsAuG+e&#10;vYPa6Y6B++avqfoavV3F5R34/X+C+34NdHAIEAACQAAIAAEgwLMEwH2D++Y5AuC+eXa9gI4BASAA&#10;BIAAEAD3vdOKmWfrfwP33VrbuAdbTUNLdX1zeXV9cXlVXmFpWmbuw8SU8KiYkMiYiUnsldpQfkyg&#10;ozBE7MBfIOcJXBtAAAgAASAABIDAviHAdd+xsY+SUjNycvKLi0or0f1hVV0Tulfck3vUtUYT03Ln&#10;KMszC1Ty/NL0HIVIXpicnidMzeIJ5NEJ0iCOUNvYUVRe/05hYSGBQOHZJwTo2OsR2Eb3PUaYLO/H&#10;r20tU0u8M29pY72HnB/5dJJ4p0vQEyAABIAAEAACL0MA3Pfr3d7sg6PAfb/MBOH/fVgLJHxfQ+KR&#10;A8ch3zf/n00YARAAAkAACAABIMAB981zUc/74NHoDYewje7b3S/wHZ1bPzt/G22/vRJ3o2KEyuSJ&#10;ad9XX/lfBv6OTQSe6A10AggAASAABIDASxMA9/2G9zn8e/gL3DeVW2gbBf0cHp3Q1NaNtoaWzr0K&#10;qIG475ee1j/acbb+7MGT4L5fHyAcCQSAABAAAkAACPAMAXDf4L55jsD2uu/f2cY3UDgrCzNX/KPe&#10;MY7IIFB5YfaB++aFswB9AAJAAAgAgdcgAO6bf+X1G/b8Be67sqo6Iysb3PdrTCgePQTcN4+eGOgW&#10;EAACQAAIAAEg8MoEwH3znPl9w8eSfXD4TrhvNDNGGsve0bnv37/IWBxXcI856IptpvmD0ysoFJzZ&#10;3Np27ib2iXRoNY7OplJn78Wkc/dJvNcxNTXSK+2VEtg5jeqZnyYaxlTMM9kcNj2nsPiMX371FG1u&#10;ftotPJm7f/L9NjyFwaGRJw3vJ5hEF569/fDQzaSM8RUWk4Hrbj3ihrXy+aWAf9GFuO9XXrDgACAA&#10;BIAAENhzApvue35+AYcb7erqbm/vbGtr7+zsaWnpqKysLS0tr62t3Qc3JDCEpwhAzpM9n3271wFw&#10;3x3JOdAAAP/0SURBVLvHGloCAkAACAABIAAEdpYAuG9w3zxHYEfcN23RPSz2HaOItAkqm72SUdZ4&#10;N7/xbnr+7/XuWVZNcOZx317w+eRWDvrQJCSrgsxITk/+tel9/aRG54eF1kUDHPqMppP/+/51aDpW&#10;l+b9XOd+KI5Kpy4a3PD99n71OI1i7Rn0R9u4q/mNpoGxvzHyv9E0PT+J++GyzzvGIeZptT6Vwyja&#10;vK2h7j3TW1/7FqFWLoUm/FwP3PfOrm5QOxAAAkAACOwEga3uOygw6KaHR4C/f2RkZGVlZVtbF7jv&#10;fWzMwX3vxITi0TrBffPoiYFuAQEgAASAABAAAq9MANw3z5nfffzI9JJD2173/b907/ybsc9/Gnv/&#10;7nLMzeoxGptDnSVde5D8R+xDr/+tc+u7B20c2rS2W8h/OKfFN/Q1EWksNqe+quTPFv4ayc0Znfjp&#10;FRaHw87MSf+lYUTZNFHVOfjXJt6H/aubh9rf1713r5eyMNr+O927V2pJaD8meey0/f3vwxqn8Mh9&#10;+wo+aJlbzzBOvXYn7Of2GaNYmDkHcp688loFBwABIAAEgABvENjqvpuamktLSktLy8rKylta2lpb&#10;Ie57P99Yvrb7rmlo3ZOtur6lqq65rKq+qKwqt6A0NTM3LiElLDImJCJmYnKKN+YTr/ZiadDlslN5&#10;/wyuNt7RIRxezs6r5wn6BQSAABAAAkAACPw0AeS+w6JiYx4mpWTkZOcVF5ZUovvDytomdK+4J/eo&#10;a40mpOXOUZZnFqjk+aXpOQqRvDA5PU+YmsUTyKMTpEEcobaxo6i8/p3CwkICgfKSRhV24xcC2+u+&#10;f2kR5dMwktMxUjOxiE2I1SW/yPh/MY9wL+/J6Wj5Wv/Ou9xo7mnSVERazh8u+H7omhrVO8NZXa7s&#10;6FW8GfYHqwCh8IYZNoeIH/rBxksiIOuzqw9CC2v+eCnawC/6X6+kDSzR57rr3tHxvd05h9W/RFRw&#10;CvwupIHrvv0UknvW84uvkFSvBv7pbvkKMuvgvn96aYI9gAAQAAJAgEcJbHXfsbGxwcHBcXFxyUnJ&#10;dXX1EPfNL/dar9dPcN88OiehW0AACAABIAAEgAAQAALPJwDuez+H57zeg82eH7W97nvtXZePyyJZ&#10;1SPoXY/cQQqLOtX3D4N19z08OkZY5tDG+v5heU84oXt5YaZxcgkdhb4Z+jez0DyU6JtBvR8e947O&#10;LdFH3cuc1Wvewe+c91bN6F9mcSiE/r8b3ZKK7VrgcEZ7mv9p4Sef2jsz8aT75iy7e4e9YxUVP4j2&#10;grhvWJWBABAAAkCAXwlsdd8o3htZ77S09KzMrPr6Roj73vObqB3tALhvfp200G8gAASAABAAAkAA&#10;CLzFBMB9g/vmOQI7675Z9IKioj8Ye//ROvDPF0M+vHjvt3bJXSsU+zuRf7AO+qvV/d/Yxtxtmext&#10;q/vSJuivNkG/tbh/5G7xMJanhD3WWftHm7hcAhbJPdjZ9J3Dg2wi9x9Y9PT8vA/N/P5kE/R78/uH&#10;vPNbFpgULN/3lrhvpMVHe2UcAv/d7P5fbYLfs/L7Gbzr8i1eeWHoQAAIAAH+JbDVfaN0JwX5+ciA&#10;o2Tf7e0dra2dkO97R+3z3lYO7pt/py30HAgAASAABIAAEAACby0BcN88Z3739qmGF1rfRvfd1T+Y&#10;3Do6w3higrPZ9Irmnti6nthmfNcILqFpcILGIUzgsU/qevJx89jeK9SCtn7sk5aRCer68SwWra6X&#10;uLSWv3uVVtVH3BJQvlrfPsCtYXCAsor+nbG8VNTWX4VfWE/3zT1ofpr4qB7t05vaPPCwfqBjlvbW&#10;Lj0wcCAABIAAEOBTApvue25ufmZmbgw/MTIyOjg00tPT39zcDu6bF26ldqgP4L75dM5Ct4EAEAAC&#10;QAAIAAEg8DYTAPcN7pvnCGyj+36b5zaMHQgAASAABIDAThDYdN+zs3MkErl/YKivfxBtnZ094L53&#10;SDrzSLXgvndiQkGdQAAIAAEgAASAABAAAjtKANw3z5lfHnm82cNugPve0TkPlQMBIAAEgAAQeBMC&#10;4L738B5pb5sG9/0mEweOBQJAAAgAASAABIAAENgTAuC+wX3zHAFw33uyFkCjQAAIAAEgAARehgC4&#10;770V0HvYOrjvl5kgsA8QAAJAAAgAASAABIAATxHgTfcdl5SZmV+akVeSkVuSnlucllOUml2UmlWY&#10;klmQnFmQmJ73MDmrqr79ncLCQgKBsofPAND0ThAA981TawR0BggAASAABIDAVgLgvnfi5ocv6gT3&#10;DUsBEAACQAAIAAEgAASAAN8R4E333d4z1NE73DUw2js83oe2kYl+HAFtA6OTg2NEtA2NEYfxJHDf&#10;PBeyvS1PbvvNfbMZs8QJ7vsv96ywWYxpwiSNyVrvAZs5SxxffLUusalzpOmF5T0bw0s3vEqZIc4s&#10;sZ+xP3t5gTwyPDq7tPKCylaW0OFbXmL60u0+vSOLTiYSqPSXPX51aXZ0GDe9sGOvP2UuEyenVre+&#10;evVlu7aj+7EpZMLQEH6Jvr09Y81MjA4PT77iNc5aJE/ObbzbdkeHvaVyFmVu8ScHz2ZQJyenGRsz&#10;eLf69tx2VqmLq8/oDGuGgLATnsbOXJ6anFphsikzk7PbtBQuTBPnqI/boS1Mk+aoe45lrQNs5ipx&#10;nPhq196zuv7UGN9sdGza3NTw0Njy8ksvSS9sD9z3ttzt8GMlL3Df09PTk0QibaNQqdTw6ISmtm60&#10;NbR01jS07slWXd9SVddcVlVfVFaVW1Campkbl5ASFhkTEhEzMTn1ZtMKjgYCQAAIAAEgAASAABDg&#10;DwK86b4x8d2P6xnCY757q/LGTw2Pk9A2gm3T4L7Bfb9omhGbU/xjixe4T/rk4brg8IzXUiOUstjw&#10;/K7pH7W0UBgdXtJLfvJzYtDd8NGZJ/UldezqucPRnXu5ItDnxw1Oi+cTF9Y7QZu4Jnswov2VukTP&#10;ualt7FP2Ssfsyc6dMTZytolLP2qbQZu9c0HJ8opnaTfhBR1rir8iZx25DT1f7L0gdSa9/6VqQl9O&#10;BNurGls7ZzeMjLblBcRXvtRh6zstl8d4X7ly5XbwI9ILLvHpMmlhlTYee9Jfmuyw1VS47BrUTd6O&#10;7xs2qJF7srQV1Zw94n48b58DlhR5L7x/nBhsJuieMfoq8N90X3J35lWPRxQOa7AqNTy79XnVMcaz&#10;BIX1R+bftLntOr4t7X5IbtdT3zDN9OXoKKk63YghPdUMuUpeRKFxYiX6ksTVuO1ZCv31pd0z2zba&#10;YRX7Guq652zX6F5czxy+zdcVTTivZsLcM/ekTbTKHpRB6+vCVJu3f/Iy/elvCebGm7wC05msZ31D&#10;t6VG3/OSN3M6tmVQy7M4Jz15Wxe/0dGZbakQ3Dc/autt6fML3HdzS2tZeQW4722ZYlAJEAACQAAI&#10;AAEgAASAwDYSAPe9P/Xxtjzh7FUl2xX3zaAtuBpIBhd2c1ZnPAxU/PK6XitocjbBzT6yevxHs24m&#10;2sU+ro5AHa3XljLZMJwjNnr23YQnLR6471dZserDL5v7FG0NTWSzmHd1FWOaX9ZIPs99kwcztTWu&#10;kZd/wjdtuu/S+9YXg8t/MiD3qcEtdGZqqLmMoU9fxX0zFuu0pMyG57ErtK80wupWyvOYzdQEKxsF&#10;P6F0yd1eQUlDk5PRTvL6XoXPhb1N7pvNWL2prfSo48cz4lVO88a+Lak3TK8lvtbEfH5z7OUUZ63b&#10;GQM/caafqGDMycS+aXB8l903a3nujpFqXDP6MobZknbPIbjkeaPiNfe9MFx7Tt1wautsYq+ku+re&#10;TO15BvZ95b6nLp0TvZ1UXRXtIq19+5kiedN9z4yWGVl6L/3ory2mBgoMrO8zmOyGiCtmXoXPixB/&#10;pvueLvdRNI9+tnR//pwYrg7VNvOnv8qUePF8Bve9VzdIe94u5Dx5nf/VwTFAAAgAASAABIAAEAAC&#10;e0oA3De4b54jsF3uG80sckuSmpb1wxAnK6+0+RUOi76c4m2upaOtftG9Y2yOs9B+/ZoPfhHTlLdc&#10;b3d2VTm5XL9pYaVj4z/PXpcEPSWR+po6OT2LgxUZ0bEPrHV0DMysmyYYHfnB+toGhf2U0mDzd//7&#10;g3M6OglV3Rn+zjo2nriZVcZIpZGhnra+QVTZMGvp6bjvhal6FysbG30DbR1dn8TGZRaLPlCkqaOj&#10;ZWSeWDvGYlLy/B00tHQuuYWPzeBvGKloaRv6pTY0Z/oFpmNhocPtFTUtmHnsyvZ1jiplMVaKwq6g&#10;wzUsrlb1kjiUvtvO9j7XrutccO8gzC315mpq6+pqKn/7d9Gn4r4v3o4w19a64pu8RGezVymJvvba&#10;OlraLpHLDDZ5uOaKvpq2jllSPW5jgcLivkWVTc10dNQsXVtxs+jzucFaJxtDHR0dR7+s2VUG6knV&#10;w5ta2EDsizvwrMXuAPcQnxtXNNVVIktHNv0mmzF9z0pTU1vvTkwpjU4fLglHndfWt4gt7qZMtJlI&#10;fv3hNwJWrj5jG0Hqc20pB97901EJ+euRBSurq1WxLmh/TfNLhe2TWxdPxgIh7JatNipSp1HcN4XJ&#10;GKt4gNWsZx5V0EEhdDrqCX7wz8P2tzLmmCuZQY7aOtqqDoFLq6zp7mw33+RlBocyWubq+aD4ARb3&#10;TcM36gp9/tH3wjYeAROb32WgAwPXD6SushYmWhwNVLW1TWLK17/7YLNYiS7yf/mfz+V1dIpb28wl&#10;j9lf9zXU0nR7UMJgc1Bw90R1HOKjrWcWkdu+unGNrc7gvG2l33v/gJl9zPRizyVttatR5eiavOls&#10;7+3komPhUVGde0lfTUfHPLG8JcBS8M9/+17T1KLpidFjJPJ8dGQvxW1lQiF037I3Qg1eDMikT5VJ&#10;nhV2sXXS0VSPrhhlsjlMQpvDRRPE8m56O4O+lBvkdCco1FrXIDy/pyM3CPVTw8q1bRSTbHNDtU4X&#10;DdCJdY2rJDYmfPXun49LKbg9KKLTV1sz7mGXrqFtet0QkzLo7XLF1+2GjrlrSU3RVQM1bW3TuMqB&#10;zS6hKyQ30Bar2dK5fpBMGShWPPv1Z4fE/eIbNtPQ1CTeiizqRVcLbW7Axc17ap7alnYba8LYMrVh&#10;jEPDh7g7Y2NfIT7wcKjuHfRCLV5HLV5vGV8Pih4tDzv6yQfHxAyS6oaZhNYr3DF6ZXQy6UvZAV4R&#10;jyKttbWVrNyy4u7paGtbXPMZn53PD3XTtXLtnSCvue/BIn+vxOZVtAawZ+66uHYT1v+KYGmsJsA7&#10;zOWimaaacl7/Kos6HXnbDs0akzuJKwx2f+mj+zGx13R01PXNUlLjz+vq6hmZ1o7RWUx6b34wNgQD&#10;q/jyvq3fpszhSyWFtUfmVlZJjRdUFG+ntXHm2+65h9xyskFNJDZMb86aTffNXKVGXddBi5japbtj&#10;ZOoKsd7VPWSaik7ncHJcHXLRzNFym+s+owtsUmv2BZPzaJG5+7BmaXku1eeKd3CYhZ5pbNnQZrUU&#10;Qs9tB+wKsb6fQWexa+NvY8uj7W3cNJWxPHHDGFt8fFPq0Yluz/TjnmibtNpBbAjUcXuZ416Vj//w&#10;BV8VeezTD4+I6sfXDKETnR9shy1Klk51A9OcH7nv8aasi6bYPPZIbKTTl0sj3R5WTyDcreX5Xdy1&#10;pSTS+X4OOmW03JCr6ILRNLnWMEJC3V7GN9hfNEUdEf3+zFNx38LyhuYIvoVj3SCZ2JTgEZq/hA5g&#10;L8R5uxX3rjtqQl2MR2QJosVhz0feuV45MDtWl2JpjLVwB82C1aXcQKe0ljkOm176wO1hSVu8p61P&#10;cJiZgUViDW7DG1NcFU87x9YOFd2X1vHY+oc/aIITGxLUNHXOa8h98q50Ow3v73DBwD16mc6cHa+5&#10;rKGlpaGmpGbVQxz1sTMxvPmIMt5uhpa7AwKWrt6jG8sdGvvyWP1la3TRaokcPIPivhljdZbmhtq6&#10;OkEFAytzE94mJ//04VFdS7t2Emd+pNHVDluBr3inov/tPJ5ozNXqjXWyoH2SOlpnLH/0H1+evBlS&#10;9uM/iHm9W1Bw33vuoPeqA+C+X2/KwFFAAAgAASAABIAAEAACe0gA3DfPmd+9ep7hnXa30X2jqdUS&#10;Z/23owbjKIcv0hn3jbQvP5znsAdyvYQ0XKfwRWKC6t3IXnDVTGlZ/D/+51B6x1N/rz95S1HEr5Lc&#10;EGf3rehVZEGz3NTUPTKZnAk3WdGQ2pml4SqZ42rd65O4XfqgbNvE0lB5zdgKfWm6WVZIsWes96mc&#10;J9PDaUe/VBmcW6ZT+tQOHwmrHu4rqECRn+ShInHR8/2teeLHhdacEi7V/ojqzSmuF5xqiJPUcEMm&#10;MuLCoa8NAzmceTcNscBSXEOsvbKBD1I7+JrIs9KWE+M1Ap8euJGKJTSZGSiWPitQOcqgTnXKfnpi&#10;q/t2Pved+f0GGo14VfFMROviyhKpsaaTzllKspOxietOd1M+55SA9OiWgrlvOeu4ZQ67I8XtlIoT&#10;cXbMQOR0QjOmYJPdNPTck6rDrdUvhKAezuNKtQXkSzsLznwjkNY+Ta4NExS3GtwIbiSV3D4iZTfC&#10;zc4xUBwkKWVFRLpnZsDy7Kn4/oVKPxNN9+ytgZAo7ttFVjCkbhjt35HmIafuiqKeJ1uTTgvrjz1O&#10;8UGJtZE775W9wlzNd1dH7ruzMlJM1ARzpPM4W5FT0R3TxIYQMRWn2WUOkz5XX9aywqHlOsubhLUO&#10;VfiKa91AWYhnO6JF5OxywtdznuR76ul7F241lczV2bUDc5zlTcNai+/pil2MpD0ZGT7fmighZjOC&#10;+rrYa3jmsMujLsZcr5G4YNYoZ6zuoZig/jiLvbo4cUXidFjT49Qr9LEMQVFDHFfe1sVeUrKJQdfk&#10;yX9+fSujC32S6iwv75qydjamy7yFVbyfkbmEOip7+Iv7BX2PT9ky0VHllHsKSjGx3JAV09tbduKf&#10;PzxqJHDwRVIS2i1k9kRrS/8U8oyTekJC+R3D/kZnRI0DprGLjdZSUIPOY1uyi7xF4DINbyR6JKQU&#10;jYlakRo3MrNyVUYoghuG35rsqqDlgU4HhdBkcEY0p71c4qsDTo+a0T+V3NWSsIteeSKim1UTcVHN&#10;PAg1iSsLFpC7RFjmVISaaTglb73OxhujBZUvU1ZZQwW3lS6GtRSESEhaoPM4O1gocEq5d6zDVFIg&#10;a5DDWRqylTmRUN0g9uU3zvEtT/xPlEEJNhdyz0Bf27DHW1oGSGgok7oCQoUdQ74Gp7WuZi6sUjw0&#10;vlbxKmGzWTdVj3pkorQS3arHZKoH1nOerBArxEQ1+6dXqV3RElpuhI3LbK4r9qsDSh0kGj7D/qSG&#10;L4443tTcz+IshJpKXk8fqH5gffA4djGXB+p9IO3EYLGrQkwVLkY2ZXnLKNijZYVK6jI9dToV9/iq&#10;7Y23+UrZcQbLos8o8NLTv1XAmSr49jOR0sF5Uund07LO+I2/gFh33zO0TDdFI8+SJQ6986GzqMn9&#10;6UWiibxi8SB5utDt99/LtowvVtzT17lVMDteL39aqm6SgoSs93kBl+gcT/Vj5+xiZrf+ScUK0Vn1&#10;lFtyB5uz3IiuEPJSY0EdhcOsCbbQcEkdzLh6WMmdyM3w35biLq/hhk700mSz4WmRLGziURKtJFS9&#10;qh4LVyY1zFLENQWdG3ZtlJ2qqT9alEYrQgVkbQjjT+Y8oeLUTp3K7kH1TV2Sk/bN6x7NvytjEb7I&#10;pF+TfVf6Ri5aC41EBbI7xgu8dM47p6FvJ2f60pWFdRumx82Ev7+fj51+B+HjT7lvScNQlG2qN+vu&#10;CTk7ArlbS1KmZGBpeSRPWdWiF10Ca2WpQ1lMpmqEujyYpaBu043rUT4lWDyMXSHm4hJhhc33Dc/c&#10;ypvksJYf2Io7RhZek/1O6VrawuNBYnXUP7Q78J3cuUPfeuRumW4cznh9nISEQusUZ6a/6MwHgmgJ&#10;nuiME5a4RJnps5KWTOyhkjqzBESN0dKOawwXPOdEZ7Kr75tqXM964v0D7CkToe8DCodQXy8LHr2Z&#10;04arrR9ZpNJpA8pnJRrwi1OF7oKawZjLp42bS5yNrsO+B828c17D8dHmLOhIvymn5oL4EluTTwvp&#10;odPVlXldytj/ySX9iUnzqr+A++adW6Zd7gm471edLLA/EAACQAAIAAEgAASAwJ4TAPcN7pvnCGyv&#10;+8aV+Yhr31xCxmd10UNb3Lccj826mSYtcanSpqfdt4CE+fjiU38W/th9K9hEo0O7M90kTfzpzOe7&#10;73FKf7aXmKyqpprSB5+dqRno+LH7FhW2mF5icFgr4dbC532KupKuC55TU1c69+7n4t1kwkNXQ82L&#10;16taxhZney4qnLX3TR+anOcwCJ46igklBfpqurqqurmlKedUrHvmmGGWMo6J3DTBC73mUmcz6msU&#10;hc9V4THp2BLrIH0pGvmO5+b7XiXf0TrhWzG/MjN46by0moaW+NGP1DyLh9tzjOUF7sbWEx6/enFL&#10;vu/ZFg1hkfBQz/f+9qksCkfW0VFVlNJwinJR+OTAGRQBj4r6uXOKWeVZssJKzcgFTtcoi8nXoLBO&#10;bmFScU4aohY3Y/rHZuLsRT785iz3EE1ZEYGQqqkXu+9EJ1WLsCqsFsqwjfSJhN6NJZRYryymXEHE&#10;PPRazpNYF6n3vz7NrVlLVlTgfun4Y/dNITjpSymra8mc+IeMY3bvS7tvBmUCHaiiriV9/B/nnLLH&#10;BsrMFAQ8Iivws4+DKbe67/V839SRyzLHHnZzsm8qvPvFD9raWJfkxAS9C0Y2/wfwTPctKyRXN4Gd&#10;R3xLhqG8gPejpsnF5We6bxZ9Mf2G6jmTcPQ+wc06F9rihYTVUQzretnMeTJTqyIqWzPBxldFKyop&#10;ot58/tm3sdUdyH27Z2HJWjgMSpy7nrSShoLo0QMyjkO1ASckLAaRgOQWNuOx+/bT+/bTY2JcyBrn&#10;JCQeFReqiUqV4rA+T/UVmyoIeD6oGp/dUL1Mur+JpFsm93ui+U4jCeGc4We475XZIRNxmbzBrpua&#10;skHVpCIfEw3PLOyQ5UkXxaNh5S1PuW9VEamy0SeTpmxx32OVUfKKSqh/n3327aOaDuS+7xRMcZjL&#10;kRfFnLGrh53sImcdXPuU+2bRKS5qUiGlDZHm51yzRzdXBOS+RWRtiEsotjr9rIhxR1frBa1zmlra&#10;Aoc+NgmsrnxgrXzlIeppV4arlEkAmndjlX7imu6+pic/+l5o7SI/JyIYWY/FNa+VtijTH7tvYUGt&#10;PqQ2icVSIuptG9/Erbtv/Li1tMCjXu4bBaYqZEWVmyYZhT7mDkHp7oa6F20sbkZm2KpJJ3XO9CTa&#10;/unDb1VQaLWOtqKM6KWgVOS+fcqfyBe+2J4oLKTWstkd+sJ9W2U5FU05gW9+0L1Pnu+zUTx72Sd1&#10;iDB/3/DgJ0dF10+0uPjDZnRVLee7yss65zx+ucGm+2YxAs2kXNO4eb3nu4wlhbIbnnTf3dGHZRzw&#10;3Oui4J6+3s1szuqQrbJGXkmSpqq+jqZFZWGIkIb7KHHCQvTvh8WUue2qnVPULc8JOSJ5ZYz7Itvn&#10;5vue79IXO/uofSHqioZ9ZEnObUMzv9It1wcz2ErJ9WF52nUd69DapabQY0qua34/00PN9G7aj9z3&#10;weDmJ833cq/5OaXERlxXVpCq+tWhlcWQK3o6xhaZbaS824a6d/NQVZs5T9bd90Srjvi5AjxjfrBM&#10;4pQm+hLvBe6b1RN7VNoBzx0jlvMku3WoMEBaXllLU/2jT4/m9ZM23fdcfcg/PvzknCqXjpKMiuOD&#10;zesqyVntQij3nQGUYVvpE/G94L557j5nl4X1Njb3Bu67paZhD7bq+uaquqayqrqissrcgpLUzJy4&#10;hOSwyOiQiGh41+XmogE/AAEgAASAABAAAkBgfxPYcN+JKRnZ2XlFhSUV6P6wsrYR3SvuyT3qWqMd&#10;vUPwrsu391Ftp9w3neJrLOqZy03iQaiSF1ep7XzafQujuOmnX7n3tPvuzfWQNLz3Avfd1DtgLSEc&#10;jaJDZ/ukj73QfTNofsYSl4IS9U4JZozT5kZrBY6K9y6i5CyMvtoo+TPadSgydpX86I61nIk/CiNt&#10;jLrw6RfH3PMGcCW3jn7xuXEIZoEf2svaRTVggyK3aYtLFHbUKIvK1XJFc0eS8w+63iiVwU+67740&#10;F1F9v3n6cp6bPHLf3NjfiRt6Cha+BRsr4Bb3PVmrJK5YXJEoKKrXuyHO2MwVf+OzTolbXmRHrlh3&#10;37P16mIyldwvHdYLfT7/gYu0qttDD201l5Sti+yL3Xemh6aJbzG2/1yfoZhgNlfVcsfeoi4iltqL&#10;6bQ1950VYKxgj4nIzbLpvgkld86qeU4tr1R6qSGF/fLue6L49lm1W+jACi81WadszPotT/pYauq7&#10;p2628gL3XR1uIWMTtZHp5In/szzTfWOvB9xMbEIbv64lax1Y8kz3PdHw8KuPD1dMPJE3eKUn7aSg&#10;TC367mGtPOm+q8foXjpi17EsOouGAofW3LdnHhaKTu3LkBQ1bJml9+XeFVByJDRHfCus27OR2Hir&#10;+467InUhsPzxSGYbNMSkKzZPyvKkl7m6oWfG+g4sRoSNlGM89xWrU03q4udKCc9w3xwOvcr3vIzO&#10;RRGdi+gvHqpCLFSuJWGHUPAXpU89amh9yn2ri0k/cWmhPTfcN+rqHW1R9yzU4qLeme9f3n0jJ96W&#10;4CyuckFMSW1k8fHXCY/d90S2oJBe3F2bczZRK6zlOFupF7jvmGuq529lP3G+N34Zy3J5rvueLj8n&#10;rNyycfrW3TeB6Kx4MryF+13LaJ6ohH7nLIfSFn/42A/yDqGLIyWaUsIntS/PL7PGy7wEVV2muVYX&#10;Kysk5L79q5/IeLHak35KQLp24xqjtMcIStj2L662PrwsZngf+7JjdSbB20bWyC/qirSZf+mTQ1hM&#10;sBBX86l+TGfTfbOZD2xlHB5yv5AjNWuIS5d0POm+caknRc1GuFk+Mm9qG/kWoR+S3JW+++ZESPNs&#10;Tazd8c8+cM4eZy2T3VSP3yvbvII5nJGU707p9ZGx2PXnum9Ss7q4DLq0RmuihaWNz+tIFWAB5o/L&#10;UFmw8DkTDa1zFUNzyz0PT8vYjnOpJDgpWwXm/Nh9P/1O4IGMs1LmPYjOXIuuuHjxZlIoDqfI10j6&#10;ciyq6mn3vbJU7mN2WExFQV7B7B42HV7kvoeSvjtj0D+DjRG57xvJZU4KIv5VI4yVSeXjT7jvlcE0&#10;UVHtjqdet8wdaOZNLeN7GFW0ThqJCaCvtCDuexvl71teFbjvZy7m8CEQAAJAAAgAASAABIAALxMA&#10;9/32KmaefX7bKfeNhFtbpo6c8q3Q4Ism6pcCkUKdsJSRuuTiHehu+P0PEijnyWu4b84i/qaJiIFL&#10;aEoJyhnCzXkyTIxyOKd2+V7wPW9TVeXA6rYiL3Nx00D8/LqIQjlPDn985q5fkJ+7yXG164SJsfuW&#10;ItrOocG+d/XOyUfVtGYlRoV6XxEQNyyvrQwNDXW1Vpe2DkPue2mqXc/UhkRhMGnz9poKxSOYj5zp&#10;LzeRk7sRGupgo6vvlsyZeey+aWSck9IRc8/AQJ+bJ/5x/Kl835jT2Yj7nmlOFJZR8LoXFHjPXkHv&#10;ZkNtLmrXXE3cMrBkY/1C7ttYztg1NDTE0VqXS4+TcE1V3dIR66H91RYSfbq70ERZxuleqK+Lg2dq&#10;Hec57nuZ0BEZHnbXSU9E7+7YULujutBFr9CAOzev+GNZViarHwjJqvqFJ/VObmTAZbNRcKiMsVPo&#10;w4KxgVoLORm30NBr9oZqV7Aw/M1SG+0oqaTtHxzqpH0Gue8pYt81dUGru6EBXrftfeNWmexN903r&#10;yxORlPL0DgoNcJJVd+4YKJcTkvPxC7xtI31Izq69Pl1ESLWkbWKoJEhQQTsgKmWAtP59CK03V0Tq&#10;8YH1DUVo7Da6Mvq3uYHJa2Wm10pTxMojNK84z0TqTDrKBL4R900lDblpCljcCQ70uWvvE0VFKcA3&#10;4T4r58mm+8Y156GGTFVEbcIqOIQGxXPCTt5RVd3E9WhWCsFW5rOvxQ2CQkIfxGWtZcjhFmrCNSMp&#10;LRN0rIvLtb7+MmlhlTaULWUt7hvPzPU+L2t6Ldj3/mVTLceorE33zZnuNFYVtvUMDfF1U5HRq5km&#10;B5jKK5nYYSfaw3N0npnjhR0Y+rAQP1B9UVX8info/RuuLtEFnC3um9BZgva31pYy8s7Z7BC5u8hA&#10;VsEjNPSypbbZ7Uz0+Y9znmA7E8q/+sNvjYLK0I8oZbmdnPi10FCP6xfOmQYwWDMx9udVzN2DvK+e&#10;+upvKOfJC9w3+g4p+66urKlr8L37l0y0nKOzfyLue2S+NeG6sIZLF0odPt0q9fX7EvaxW9NEPOW+&#10;S9NCBBW0/P0CfTxt1Kzu54VZPjPue3yw5YqaiK1XqP+tG/bBaVsv2gVCtYy0HmEefWnxOOfJetz3&#10;k+6bxcTpi4rfjaseqYtTkdVElZlqKXskYull0IkOddB+2IStBqV+RpejGlGgMmN5wd9MXN/pdkhw&#10;8FWXW2PkyR+7b3RgoquxlKZxCHaFOPd2NSjLCjvdCQ6976KoYFHTXoPOoNtFDSmrkKmBWhtV8cvo&#10;RHu4Oj/AQps5q8SbSoL36+YeD+dxzhMOubfESE4enegrVjomnukoiN1ZQ+Hi3fTG9FvCyvYtuNkQ&#10;CzlTZzSPXSXlLrbhsZmO8oGo2t5FP9Amu88r6A6sYNHWxOYUbUUFN79QHwcbvxLsrzxCLETUrZ1Q&#10;x1SOHnwy54nFufNX0efXLulbenEvucURa6mvjmjc4Kbx2VLmB42FPz+h5zW3ymEzV/1Nzl1wu4mO&#10;E5e71EOYaYpzFlaxDQm6r3LiL5exnCcHn3bfnKm7Rhp2rn73HO1MHSO3mucFfJuV7HEbdG48HQ68&#10;K/A458nKQoy1hPH1EFQiksrR/wY23TexNlpIVsU3LKmHsL7csdnsIHMhjYvokg9VOvzdzfS6hOsq&#10;Sta3gu/5Wumq3s1r54zXSEoKX/eNrusnpdzQVjG3xybmFft64uN0NvMjDRZy0oivi4Oh6mVsnQT3&#10;zbM3PHzXMXDfTy4o8BsQAAJAAAgAASAABIAAHxAA9w3um+cIbK/7Xlkg9AyMbwoswkBTFSrN3RRu&#10;dog5wkBtVVVbV1dXZ9/CArm7Z2T1yfTNKAp1oq97cpFBmcb14bAEBLS58Z4hAno75Hhv9xQFEzS0&#10;6RFUZWsfgcmh9rT3orcg0hcItTXV7cNEytTIyNQie2Wmsb59jrbuJpD7Fj2hllNcUVVdO0LGoofp&#10;c3hUQ/fY9AJhYHh8sqMZdaqqfYBInRnFelvTMEbGQhORqZkiTTGxF7gxSSQier3e2hozjWvHdmts&#10;n6XSOYzF/u5elL16rSDfWl1dVVNT09DQM0ffGBtrFd/bPoWCpNmMiYGOyQUmm0kf7mqobWqfXaIO&#10;9vcTRrqwCuvapimb3og9Nz462Id9Xt/eh8aIKkcKfq2rze04GhOrfBbfgx1Y1TQ6vcBhLPR292HZ&#10;ZhgU1KXFjS7R5ycQHDT2YSKWX2Z5Bsc9pL53DPNIKFZ3sLOhqq6FuLAZs4rSpMy0NtZWNfYss9iz&#10;eG7fGlqnNwfJHSmTvtzbysXQ2NyLI6PerM6OcWuu6xmdRg3RKVPd/WMMjB5rtKextrF1hro83Ne7&#10;tLJKGOysrqrq7Ovr7sWh1/qN9bT3jc+jCvs76qvqWkmbENjMrQcScL3c6lumtnQVu6jGsc+7h8YH&#10;e7pQenGU2Wa0t2OamxsCnWjUUFVVbTeOxNoSAc5eme3qHlpLWEKZHu3DTaPz2NfdR+FeMjNj3VxC&#10;beQlDOLkUCuiNzS5kZ1nZb6tqZ470qq6hs7FLRkaGMuLXc3c8zEwhmRoT3c/ukA2TwdzidzSUNPY&#10;O7Y0OzE4Rpwc6ppAOpBb1lrEzy0TR3rRdy30JXJbI1ZPO46IzjODe2BVY+8Km71IHOC23Dg4OYtq&#10;HujuWeBeMvOEPm6HWqfQ3zFsKVPD3JPU1DlPwzq6MDU8MLYRUr652wrOSFq6YONvCiiT3KrqmybR&#10;+2qx3EWTDai9lpau9g7yIrq0ejYvrfUK2EzicNf4LLYzAyXd546Ruj7Gzol5OroASLjuMe7Um8H3&#10;jhDRdxu0/g70FxcshL2juZ0wR+PQJ69pSj/YDIrmVs2gTmNXCJPDXp3t6hqkLS8PdNTXtXbPURYG&#10;BoZnJkf6R7EQYyqaBsNEdMmtLE6uLT7U6WEupYb+8ScGy1qZv29jmTeAFhb2PGFwcGIe5Sfq7hrA&#10;2NDR9OnHps9GIeN7W3vw6F9Gu7FJV9Xaj94vu/aPi9P4NewrC0R0vtY+ZFCmGutrqqqq2/sIdObq&#10;RH/H5JYY9vV9linrV0j/KIPBIQ61VdfWTS4sjw/2Ese5fa5pGJ3GFh8KcXBtCNiJRjO9v1LhvOUM&#10;9j7QjcJmTY1047nJy1EhjbRxT3THPHfdW5waaWwdpDMo3a3t+Bnq6sJUC/ea7ZlYd76sFQphmvtX&#10;JMyV8alp1kbFUyPcxa2qhTCPdQMd2Mw9sLGx83E6HXS9TY4NcVenutYeylqaeeZcmIXMzayRp1d0&#10;xkyAqczd/PVEOSvzk011WIX92GWAqC2219eiBbOnp2eMNL++Tj4eJPYT+n8B94gW0tJTWp2zMIEt&#10;gLW1tfX12B+hrKILpmeUyWKONlWWoH+oyLSSEo1G71egTHX1jqEFgM1YHULLXW0LceOb0bWT+HiM&#10;c1TGIrGhrrplgLA0PTo8OYd2mOhvrqqpH5miMJcXulqwvjS1jVC5K/BmeWqdxK7Jocmn8nk9OaxX&#10;+w3yffOds96uDoP7frWpAnsDASAABIAAEAACQAAI8AABcN88Z3636/mEf+vZXvfNA7Ps6S5g7nst&#10;3zcUIAAEniSwQGy5pWXs9rAIOeq9KoxVnM950yt+8aSn3eb292h2sCr8QcbG3zhsf/07VGNbWnBy&#10;3dY0RjvUzmtXS4qyszN39B17nI98raqpMMuLlq6B409//toNvcSBK9O+Rura1tbW5nqaBhextyvz&#10;fwH3zb+3WG/Yc3Df/D99YQRAAAgAASAABIAAEHjrCID7BvfNcwT2vftmo1fpUajPzPv81q1AMGAg&#10;8CQBFnN1YXaRsbfTg81YnF1Yxf7CYjcKY5X7ZxR8VZh0lEaIl3vMXJpfoP3or3hQNDhlbmF58y9g&#10;dmcEbBZ1cWGWWyi0J5Ly7077O9EKuO83NMj8ezi4752YUFAnEAACQAAIAAEgAASAwI4SAPfNc+aX&#10;f5+Itqvn+9597+iUhsqBABAAAkAACOwoAXDf23XDw3f1vLb7rq5v2ZOtqq65sraptLKusLQyp6Ak&#10;JSMnLj45NCI6ODx6YhK9AQMKEAACQAAIAAEgAASAwP4nsOa+ox8mJqdnZ+UVFZRUoPvDippGdK+4&#10;J/eoa4129A519eN6hvD9OMIA2kYnUTZatA3hp4bHSWgbwbbpdwoLCwkECt89OUCHX0wA3Pf+X3hg&#10;hEAACAABIMC3BMB9v7U3cuC++XbWQseBABAAAkAACAABIPD2EgD3DXHfPEcA3PfbuyDByIEAEAAC&#10;QIDnCYD7Bvfd1NadlJaLG8XTNsro2Fh//8Dmr1QqNTw6Ae2GtoaWzr0KqIG4b55fTqCDQAAIAAEg&#10;AASAABDYcQLgvnnO/L61D1SbA98+9z3m5egzOrs1vyqbQaeznpNKeHmyztMrZnb52bOOzV5pTsmb&#10;2PKPg8UP/FObN19YSZ8d83H0GtvxOfu4Afocsba9m/VTWXdZTOZTI+4rTIgu63v9npJ77nknkl7/&#10;+GceSa0M80xumdnmWl+rupmWZM+wSurGsRRyyy2PqIVl5gsqY7MWHt2wPK/nOf5aLW49iM1i0Bkv&#10;agvtTBmr9PSNX3y51MHpvh6F/UQOh01/9sXPpq8+d1Jsdmy0PNY3oeHlGnwdBA2JgdGlb3BN/qjN&#10;wao4v0c1L98VlMCasTGXWEx0Bt48BTebSaczWeyekoig1EbO0pD/ba/+LRf4UG2Cb0zly/fwdffE&#10;zu9Lpk9fJvZ4XQ8mvG5L2HGr5CRv50qefAsmm81apT/jDcPP/JzFRNPw6WtgEVd+yzfhJefdm1Dk&#10;/WPBfb+1t2oviPvu7etrbmkB98378xd6CASAABAAAkAACACBt40AuG9w3zxHYPvcd7vMQdnWcdqW&#10;WT2ocUTgQc0TfnKqq7KwAYdcI6UvXljacoLy7EVguCJWydZr67/VBpqruWSsbHy0PNEud1C6bTeX&#10;EPr8AyvV+/XkF7Y542Ju1Dz+hNGvDHG8FNvw+j0dK1PUvLH1a4BXrYo+h89JK51/4rD5KAMRp8xt&#10;cGZsxkp1VubQ/Nbz/modxGc6iRhEbXZvZjRTVNBsivIMa7ZRL6sxykb/Rvpzvjd5tdbrYi8dUr3z&#10;4mPIbVEiCpdJm3r+hXu7KQj6Vw1wOD0SXwlktv04vWnn2U8FirrJy5Odmfktz6uyNcJa8UryyzX4&#10;auNd2zv5qsaF0IrXOfLJYzpKsltGMcFcF31R6VLcy1f40ElR69oDdAYZi2M3NOXuFvS94Hy/XLXj&#10;V8QE3LMHy4KNtVxSObP1amIyVVsu8PpHVxStol6uqtffi0lvPPKRSMPIk7PtOfVRBkqlT2r3bvnX&#10;sZbS0nb8T32/tuUA2pjjucMPOl+/wzt3JKH74Wff6cxR6U81MdoU8c/Dhst0FrGzoqgR+38Bh0PP&#10;9dQRsX301J7TLRGiivbTr7+07NzgdrtmcN/gvn8c971pvdd+gLjv3Z6W0B4QAAJAAAgAASAABIDA&#10;cwiA++Y58/vWPlDtQNx3u8w3YmnFja2trSMkCofNmpnozkjJGiEvz02O4MbHe1pbB0bwSa5qokY+&#10;zX1DpC7kvk3qGrrQ/jNP242V+xaydzO7sHnEXB0fRoe2Prqms+a+mUsk9GtDUZLwl9JtzOXxkdGJ&#10;sZG21tbOYQJxtA/90yBhlsOkYZ/jhtGv3SOTBFwv+mF4cn51kTSMJ3FtC5OEHx4bGxkhzHGjDZkE&#10;3ND42ODoFIUrnhijQ0Pjo4MTM1T0K5u5Mjw0skJnURv8T6jfnMQ+e2ZhU5oj/vrnT5wfNW7955bM&#10;kNDSwfEB1IW10jExs4R2mJ3gftQ5sLjC4DAoQ0ODI729rV1Dy0wWhYT1vLWzZ2aJzplsunw7fnGz&#10;RiZ1bGRsfAg7tm+MiB/C4IxOUziMpZEhHA0ZRCZ1dHhkaZU+gqFtGybM4ioiTx6UTWttJS5sRhJj&#10;7tsyrLIdq2V0LQKXSZ3p6kAgW3HExadG+GRXF/EjE8N93WhPZKipkz3qx47eTitCsFAli6QR7hB7&#10;Z6mrqEu4ocHRgQE0RsoKg7FIxP6pDQ2fS5DNmuKer5IAs6fd92mdqtpmtOv43LrfnsJhzbV2DSM4&#10;y+RBNy0p+5DCidk1jFglrd0Di8sI4zNb7JyY3XrOWAuTGN7OnmHaCqWpJDuzqhcdOD4ygRvCrpMJ&#10;bqNLM+Od3LPVOzhBaNlw32z2JBdra9fI6lPBvauLPV0YTitxQf/KXtJYR2pKzsQ8Ar4y2r1WU+fU&#10;PGVqtD05JW9yjtqZ6HRUyKKovX1jiNwTzKJPjGB9SLmhh7lvxgpuABt43zjGloDrXzOJq0sz6LUM&#10;1FlCJ3a6uha3aGP6GuROxJ+OZsHEyAQeh10q2BWCXde0kX6s/74milvdN2WaME6cxDh29s5MT2In&#10;sLuPwr1Y5ie5V2lX/zy6tphUVOHYSD/6AE+mMiikK7InL/gl9uEmqx5cVLQNRf+wcSBrehTbrWdw&#10;fOVZId106sgdQ/Wg0qHyB45GjrGIOHOVyr2WW7vHpjH+5PFRImaQafOTI9xLa60sTo/hp7DZsExd&#10;WFjEvgujzuAHxsnzUwN5KaldBOoL3Les4V3sTHT1rWFkM5Zx/R3YB4OTWyP/aXOEkXFsvvYME9Hn&#10;02PYGWntHKJxA5OZtNkeLve+gbEZCnV6bJCEvqfBlrsh4iyFMNSSmFI4Q1meGh0YGx/vausYJ1OZ&#10;q0tDvVhDvbi1xYezMkdAv9ZlhQsdfey+mbT5cBs5WdvAjgEcupZX5iex6djWtnZBbi1kPPea78Wt&#10;LOKQ+/YvxaPa+/HT2CXJYkxyl7v24UmM0jyZSJxE11B7Vw83gJoxNcQ9trV9lLSA8Zxam7B92ITd&#10;KFvXyWn88NTiKoM238e98Acn0UlhoyWdwF21F0mj+Kn5afzgKBpsa9sYaW39RJiWB1orE7JrVleX&#10;CSMTE+NDaChrK3NfU1l8Th2dtpB4TVXM2Kelb4hCma3OTS1swf6MZ2ZtoewfQyH84L43zwi477f2&#10;Vg3yfT+1+sGvQAAIAAEgAASAABAAArxPANw3uG+eI7CNcd+C//OljfMtH3fzEwp2HfjZ7oowgYNn&#10;s7vmEpzOHRVU8/DwScoquWEg8K2IfuDDtKGW+C//dtTZ3cvHTlXHI2d+a3QgqUpKQLJ0GHMx3Vl3&#10;JdX07np5nhc4jNz3InnYx1pK64rPDQfDj35ztm2+Q+fkaePLtzwdTL84IeCIGr9iIiBqRphrUTt6&#10;2sz+9s0rhp//IOJ02+e6nYGwjE1fT6qiknHPLHJCuMvKor6h3tJqDqPIClJ79aSlwoKuSevdmUai&#10;abH1nLBc8F0r1UuRVAZnaaxQVOI8bobOXqo+9Ll4A+6xiH5i0WHMhZkp2bg5yhjc/lHELrss0Qcr&#10;VzR/9d43kZU4UkeOuaaui4+P00VT2+vRs1OF3773sZH1DZ+w9JHBlstKkld8fBwuG6jY/ShSdaZG&#10;4sApa6c7Hjaan52Rcbnt42KhJq3lMU2ukBVWakbJNmbr1cVksnITzpwQc719P7O6ryb26ud/P+Lg&#10;41M/stlzzH0LaDv73PWQk5a8l93NXFkKvahx4foNH29vHRX9Ctzj8HZSe7aZ5nlXblft3GJnpwpO&#10;fiV97ba3vc4ZnWuZwx25pz75WMfhenJFz+xApZ22lpOPj+uVi2Y290jkaqHPPtMyu+4TktQ31Htb&#10;X8XW2/vWjevaGhd7l1YItbFyyirXb92+KH/sKfd99IPjbje9bjnp/6DlQZhfmaiL01Y3vIHgmem6&#10;BOSNdBeonPpYVPdGZc/kbH+FmYIsatHKTNPibhaHXCX42Wfa3Bb7h3pu66EWfbAWNS/2La2rPfrs&#10;sL3cKZPrPqHRmaQ5/HUdIQmbGHSg1CFp+5tejsbSyhZhs5wJFx1NZ5eb5ucOCVqEDTeuu+/Right&#10;TWMPH59Lxpru4WWYeucWFPyefktTztTZx+f6D+9941/e0Vrof+KgeMXwfGfePX09e6+7zl/885uU&#10;hsGmvHtHDkrVDpAyb2t9/LWUu3/g1rwc/fn3pVR1bt31NBQ5gtz3eF+9u+s1BF5Z5UIznhZiK3n9&#10;URNqriXZRdLUO9hSWtUCDT1i9PHVtlIbdNcegbLVs7yVyZlr0TglbePh5WKpLqXpjtLm1Dy4JKlt&#10;4eNzQ/7g91vdd5Gf6SkhA3R5akgeEtK7jH7QlTh2J7t/dqTeSkHmqo+PnZWu3vUkzmyD0nFpOw9v&#10;Z3NFOX1v/HiL8rEvJA0vxeXWlEVe/PpbRXSgg5Gy86MW2mSLkcRZqxs+0cmlT0ztLRNmoa9UTUFI&#10;Vtuhn5soqTTUQc3A1NvHRV5eP79rujzYRPNaKjbYRPtzluGbxzXGO8rYhKFfq2OdbO4XoR9S3ZR0&#10;vfOGmh6d+/77iLrZF7jvw8dUUQ8tDRSUnLAQ44pwJx1zW/TJBR2t0IKuTf3dHH/ly6/PuF73eZBR&#10;j2tK0lM3cEfjstB39Emfpa9E2gnKGCLGPgonTgYV1fmcP+lVPI2+FQi3EnWJb6lO8zx4SKlrFO+p&#10;fkxQ2frW3cCyzslsH2v9i9ghplpaMVUDNELHNRNpQ0cf14vqn/9daTPue3V60EHlxBFZk/CkXCJ5&#10;xktfxsLd4/ZttN5hs2CTALElVVtR3vGWl5W5XmpFvYP0QTlDT5+bzgpKBi3T9OWZER/HK7d93FTk&#10;NEoGltpTb54W1UdNG0gfcU/uHmlLMtbALoCz33zlltw6019uq4VNWJfL1uZ2fpuJlRZ60hQVjbu5&#10;6+QVFbGYpvlEVz1dazuEQUbRqmGYjE6CXQR2Kebc0TD2TL5vdOa0rInnrfuFrePrGFfJ8V5m34nb&#10;LZJ7LUSlzd3uYiuzmBlhhfTAXf87GUcKaeSm3tnvxPSDHqWjL0YvSh3S8S7lsBdDL1/08PHUUlJK&#10;qJsE9w3u+61V3psDB/fN+4920EMgAASAABAAAkAACACBpwiA++Y58wtPVtvovqW/O9eCp6Iw6RQ3&#10;Le07ORzOoImA5Jr71vbMW8vuWxdkrnotA+lllPNEUMJ8DEUYT+YJCOoMIM+yUWbrwr87KYTlSlnq&#10;MpGUS+9G8Ynsan9T5L7LH15VsA5DyYFp422y30kh920oLpTVz2Qv9llKnUzsYbGXRu2lD8dWt+iI&#10;iRUMMdkL3SaSZ9L72GzKoI30icSexTuG5+7k9I6WBStd8FtkzdsoisXV4frTb6g7xi8uE7TExEoG&#10;JtujbLTvlJIJLdIiSr0zs6XeJpZhjdxIUYLcge/T2p+doZfYniUgpkOYbNKVUCgYfUauZgZt6rba&#10;aRO/Uury/B3dw/IWd2Pj4mKi70oeOZNUmHz8iFwTHgvwLL5vou2WhkJMWXMDRqJnMp9Kaj5Toyh0&#10;rnqMxZ5t1BITL8Kx2XMdxhJCOXVPuO+MjAenzigU9GAKm9JXIHVav/+J1Qhz31fTRzFt2596Ssy4&#10;IN37q+9E/cJQj2Iva55Rc8tc2529Mndb57C8pddaVyWOnEkpShI6q9FDZrOG0gQlTLsm56xFRZJQ&#10;hms2K+LiGVFtpxhURYyv4rHDodmZkicligYwNVsXbfXNGc3o2LjY2DBT0e9sInKuyktENM6gi2I0&#10;/epT7lvkrAkRxdLSqT5GEg4RmXaSn+u4RGIdeOBx+pBkZT8p3ErEJXkAXWlx9nKXohqwaNfJBjVx&#10;2fLOKomTEsXcFmsfWH5zRmutRRORb23je9ZGtEoesJY66ZHegELqsY7FXlLium85Yfn6CRZ7rFha&#10;XLOpLOr7c07jVPZUyV0RtXu93JwnkxODF0Q/N3B7wO2J24lD5xrG1q3zEi5TVMx8ZBbVyHaVE1jL&#10;eaJxXKaiZ8JNU/x+FR796YCDjFBUMwLeqXj4XP0olVzpL6LoiYXmbhZqr4X0ucQOLNi5OcwSue8F&#10;Cqk4KwG1pi911Dmhdag0SETjOoWz6GmkGlHa62ssanYn9qlMLNN9NYh/oOelr05qTc9xZ8Ewi01s&#10;UBWTLe9vVBZSrcQhY89OtFd70n3raV9PR5dc3QNrOdto1IGudBdpk4Ck62rmfqUY3ul2HTHxws4G&#10;NVGp8lEWm1ClKKZUTeL4npe8mdPBPb8X5S8+QDV0Z16XMvGnjNXrigr6FXbRX5DHm0EJNDnrmjqM&#10;LQykejVJ+TI8Eqfs/nR3CfPAHP9nu2/WTLuJrEETedpJ/puPRCyJM50GEgq5/WhQ49dkRF/svhUs&#10;IrCxkDt1RYXjywqkjn532Ss6Li7Oz9P0iLjtHG1d2yL3/YPmHSabw1oiOMp/reEQzL34PQUPi6al&#10;Bh8SMRmawWb3DSVBv6fcd/IAynkiteG+ndNHUXMrI7mnvzt0zRedlrg7jtpHFN1yvAwNPDNQ/Yv9&#10;xVI/aG3NeZJ3U0/fpxD1Y6LivqiW++wKm8PAZoFnDrqisMKiTrmqnPArn+JGeK8yKKMo7ju8lcFe&#10;IXmoHg2so7JWqbUFieiqv6pxXMe7vDHVWdI4AJ2E3lRXiQvBsY6apsFlCHKsrbLtg8owy9Niutew&#10;CRt9T+HokfC6jVWYTblrdO5Odu9YeYjSBd/F8UIxMZ2OaVQNu8TPTN095cfu2yam46lTjXKeCHPd&#10;t5XUqUT0ooTZPgORs9l4Dsp5IiTjuMpk1wSYqbtmcqU+lvPECLlvDrutJBl1/qaJsNSlBBzkPNlY&#10;HCDu+629VQP3/cSdC/wCBIAAEAACQAAIAAEgwA8EwH2D++Y5AtvovjfzfRf5GaheS9nqvm3D19OA&#10;bHXf6/m+ifmCAtpb3Te9O/nwWTHMfY+VSopp1mPOhbOW7zvVU0/7bi76dT3f93yHkYRw7hDyu/3W&#10;0qeS0dv7qGNXzx2OrmzRFRcvxqEI7h4zqbOZSBwtDdvJHI/v5rRn3ZHW9w67rOj0EMvBXRZqp3Up&#10;wMNA5n7pCPLAqe7nL9yMsJYXT+yhsBmLkZaKTsGP9GRkC8a4opQ9fu7rQxkdTxjLjZWHke1xXtLS&#10;fxjXd1df0CaqnvFU3hAWvTTERkjjEp7CZCxNW4t/Ye79sIBbistrpgZzRQQ1e7nB1lkeugZ+WEAr&#10;h4p3kDkczU398rjM1CiJyNWh/N9zzTriEiXIpi50mUoKZtU+4b4rx1ba88NNNPQ8Y6rmep/tvtfz&#10;fU+Vigsqx/hc/ErIIDl7rUcFLcPrMaAMypSl2BcXfB6td7WiZmooR1hQqw9loZguPyes3Diy7r7Z&#10;LKa70tcaTsFrexaWlI8PlSmKyNdzvynI9lA+puaQl79ef19blaqIVBEBO7PPzffNWn1gK3nBM1r1&#10;6KfXYvLWjiypaZqjLK67bxYzyEzKJY0LaL4bg1BfpSCi0MBtMeuG0nH1qxsNFvRNbkZps6YHmn2c&#10;jc7reY2usjbdt7yIQiM6sXONmmJS5d31sgLqRc29WV6m5+/kE7jue6y/Rf7Il+7rJ62gtLZl84Wc&#10;81X3j6vfJC1jp3wz3zfmvgfJqa46F/zyhgebNGQUq0eQW3y++x6vkhFTrSZhTNbyfdem3hRUsS4o&#10;yLNUOOEY38JYGrSXl4tOixKXteqZZSwQBhLuXz4nZNm18V5QNgXnqi1h65+SGOz+zUkN0tzmLOg2&#10;kxTIzEk7JWneO4918ql830V+euc9stHn9TE2ipdi0Q89WW5SRvcjbRVsY+oxmpRBa+mTybUN6mLS&#10;2JsV59sNJETyh59w32v5vrvRgcb3GSwmvq3E3U7/wqWoqadnwuaMoQSbCbpnoCsYfQFSLCGh08xV&#10;r6Nl98S1b2b6Pdt9I5mcdl3V0tFJ3y0m5ZahnfNV+UuB3OTwP+2+1/N9L43YSh/3i4794YiAf/L6&#10;BVne0r/57k3kvmWtIlGNqzNDuic/sw/PXL/2qhpwRX7HVG9McU+0h7LQi923fzU3J0996MEjkqFp&#10;6w1VtA9HWsvacV8A8ON835vuezTbQ8g0ABsXazXKVsLx0foqQJ8d1Tt9IJr7BQlWNvN9r5Buqh0N&#10;qKUSmx8JSmgmZebcMjyjdbcUuW9ps2DU3ZFSbwltz9JoZ2XrgNHRLgcdxYiyfleFr7VcQtZ6VlRa&#10;PrElRL89+660vhdaJx3jGjh9ST9IXxzkZs2pi0ZXyIMfu+9beU9/I/jYfUufSsFW5lGHc4djOl/k&#10;vpnESrGzUqGJWUGXZCRtH4H73pgqHHDf4L4h3/fmdIAfgAAQAAJAAAgAASAABHicALhvnjO/b+0D&#10;1U7k+xb6QpybVWP6qpKMV073M913Z6ydoHkQcjqP33X5I/fNmamVFZAsHlrhrBAdVX6wj21EMeOF&#10;tzSQ+27Nu3daRHuEylnENYp/IYDivl/VfS9PtMkKHD8uK9c2gQVZU/oLBY4dOqpmNLGA+bP5lkcH&#10;v/nmsL4TCktEv5Ir/f75yRcCtv5rKwub3Sb4hUQjSpJCHbl/O6h5bEuw+lyz4pFvNC2cUbG5oPSV&#10;sAV56Ym39xFbEkSOyGQPzWEVsVYLvM9r2UdOr3CWCR0NQ2TOVOGm++7O9jqnfBXlPCb35p49pTa0&#10;6WzXOvE8993efO64ZMkAZbb9kdBpQUxQcji4msDjkpdn+8ukz0pWPfGSTizu+0IcCjld7YpzEjUL&#10;xA/Xyp8RLBqYZ7NZnU1ls5sZhlmr+Xd1tRwecLva3jA8w5kq2Oq+m0cXrsqfuFeBhZDXRNooG3sS&#10;ljkr04N1fXgOuXrTfY/VxoqJqPQtsFBS48bWltXlWX8TISPfEqRte+MuPBX3ffyoLmEepRge0haS&#10;TG0cSLSXNPQqWqBzqLjaJvQeUSy/BDfuG7UYcVH9QhBiOl4dKXjOCo9/7L5Ha2LERFT7F9lM2hxK&#10;Qr+6NaMzQrPcaywi/LB57tnue2zpjrG0uZ2z89246RXG3FDyidMG+GlyjI2Y2f0KdPUuDVc2Ex6f&#10;32Vik9iRo9ldWKLqKyIHH8d9Dy/iC32UDWycr7kkVw1zu7DuvmktD36QNO/b+q7XlSk3jVO2EbXI&#10;FVfe00Xu+5Grqvqd7OXJblslAevwaiTFa4INP/j7+xdiWtf/V8eY8lI57pKHMt1gZXW0SuaMeCWZ&#10;05p046sDKiNPue/2MX3hwz55WJxxlIXkU3Hfz3TfdQ+dlM7fQV9zEJsTBMQMceNPu+8IC/ELEVWo&#10;ws13XW64b26HqE2yJyRL+uda8qJDEmsfp+1Y6y5ji/tennRSFfItHGFzFhIcdA19iytjLgkbBqK9&#10;0t2lhLfkPEGfTLc+/ODvh0sG51anW0/9+XeeBWt/0rDuvmtj7USMAjnLHZpnxNI7sZTWawW961JI&#10;D5vIU+2pZ4XPj8wQHFVPe6R1oRzZxO7SrZlnNt03utLSXOT1bmbOoWtvrKFxbGllqkX8yJHMDuyb&#10;Icx9lzaGm4laxXQyl+ccz33o+GTc95r7RnraQvoH/0L0BR0H31GKm+c0xNoLK9uhtwLPdOaIHlbe&#10;Gvdd5W8sZR+HguXnBorOCSh1zCzTaYNoFqS1rZ9iDn0+2FJYyyUZ5YmZ6W/uwXWuv+tyw313cRfY&#10;mWm8v4WoklNm3ZPue6wp/byeIVqjQtIaV9Ef04RbK5vemcQm7EB93xMvJUbrpJwgWidlW9E6ScUZ&#10;igkkYgmVZm6fV3SOb8i8qa7ujn1Z4m94QJeb8+Q13HdHtI2QRQh3mVyP+6ZUeR+Ucx6bmUu8Jiek&#10;HzbUn3jijNFWI795Nt+2H8B9v7W3ahD3/bZNdhgvEAACQAAIAAEgAAT2AQFw3+C+eY7A9sV9j/iZ&#10;XrawMtfRUffNaF/Gkh0Q/C471Y9Syh+4hOavp9xYnR27c+W8lvGVrIIE+2uBZPS+tNmmy5fvTGyV&#10;gBxGqJN2WAlmi8hDjY7mStraOmaGxjdja1foy9XRjqqaOgZ6uiqKjsNLI76O9li4Lm08+JptFbI3&#10;K6QoF4uizsG7jo6tU5h48ne+hEVJL0+GXbMuR4aWtZRqLylrl7yw9if6zLkAA8Hztwq4oZzYKzCd&#10;ZU/YRtau//0+Y8LwxMFb2Z1rq89C7T0Bfd9ptOtCu6GaeX7XZgA4e6zm0SX3B3Ncu7k03XFR1aJ9&#10;bssbPNnsSEc5CXEZDR2sBOR0MJYXM/wvqWvpaKlZJTYNoNTMDpdv4bmmjkVfrnzgrK6jo2FkkVQ9&#10;8vTCt9jj7nAdixCnYGNsQ2Okjt53ulxPYNQkeeuqaV5xuWp30amqOA01pKF1PiC7ncVcbU65payh&#10;4x5ZvuG0lwp97t647aKjo2V8zX+MTEPKe7wuydhQF6G2v506s/I4/zpjeSHdz47bVevk5kEUb25/&#10;+fY4+o5jocPF/sbgLJvYlIJOx/lLQbMrS2XRrmpoT/ULYcVtnIVu1FUsQpybn2G4OAT9k7aWoVtE&#10;4QqLtUTCeVgqaGnrWBjrOfgUbhr+xamm+3ZOhkYGuud1ostG6Ew2nToX6W6kqa2jqWpbPDLFYa3k&#10;BznEVqGTykFpyjN8rRBVNbPLpZ2TKATezcFtzWOutaiqpa2tZeAWWbTKWj+lqzO4e9fMUBeNHCPJ&#10;dFZvSZh7SDE68Do6EH2XQem/ddW5gzTnqSejoYUQKmhaBhIWZpN9rl4PLl5YJIW4GnB7cqmS8PgF&#10;jCjfS39JhOF57PTqa9tkdqG+jd2yvtY5Se3JDdTWQJ9rS8moxVWhSxrnbuHSN7WCXjuZcs9KTdsg&#10;PL93U6LPjrZfu4Bd7eaGhu4RVdOjzVetdM2u+dbVFnj4x6PA5NmRkjOfnCgnLLLpy4k+1jramnK6&#10;LuPLG9kmmPSWtNvoRAdk1eQFuWY0tmzMglF/p8toFky05tsYq6JOGutdCMhdv6oRq5YMb694LL67&#10;rzjEPawE/TBW/9DZN2N1hZofdAn1Xt3ENqcZj+B4Xr3WiQz/Ekoq7dA0yZnrr7A119Wxup2Tcs89&#10;DOWs4IxyD1wab3e1M9bRUrX1ylxYXSkIuWp5M/XpJPhMWo7/5Ue16ArGyvRgg9MFVYTW2PMRem0p&#10;fX7I+/IF1FVXdyfnwPyts4BBJaempyygfCDM1bz0hyMza1KdHHPNoaCXQp8f9LK3jSzqbsoJ1rf0&#10;38xw31eWcM/NFTtBVleKO7FG53Atbnb6iLax2Z2ehce9GyyPcA0qWGuRTpuPvWWuoY2GYpPbP46+&#10;/hoojTTSw070t3874FfeRxuvuaClrW9o4HzlYkzVBIvR73zBfXRqOsHTKrN7fbaR+6ocrfXQIeY2&#10;AUMUGnqrZ46/NZoLRvq62rq3uN9SrRcasc/NVlfb1Ll6cKo7N0hfT0v7vLZPRgeaBRu7sFcosyGO&#10;6uji1LB17ugbfoCWO/QHLvT5hJtWWT0rawusoa1rVVvTnVt+tfmR1/xz0MHE9lTHOwlDTZnmWirY&#10;Za2o7B5TjaZPSdS1tQkbUYrlrnlc0DrpIHXONmltncQ35diYYGvSpeAC6ipzhdTmbGqInR0Xh3sJ&#10;VRm+dolNW6YDt5aZ0VJ7xzDaAj5ofWWeinSxQH+LMzVQcOXaA3Qxr8yM3sb+X2Bf0jPRmHDXN7Wd&#10;Q18KRYnFTW0K27r8b3r2EEiJ3g5uoSVPv+vziY6+Fb+A+wb3DXHfb8VUh0ECASAABIAAEAACQGBf&#10;EAD3zXPm9619oNqBuO/tnKNjdemX7kS+IFfw6zbGWp4adNKQTuhf0ykslDfcWkM1F7eWnptJHak2&#10;UNerInCTe7MYS/2FquoXOshcObk6E25lmTqykW3gdXsAx/EBATajOidncnFxcaJYSUyzZUuI9yt2&#10;nj1eV9M6MbG4MBfvqmIbUvuKhz+xO5O+MpAfqGh1b3H1qXw6b1IrHPuaBLC47/Ins+i/Zk27d9jM&#10;QG9dVxe6rqsfOShZY3ldnlO466SmTPz6Orl7PYSWnkkA3Pdbe6sGcd+wJgABIAAEgAAQAAJAAAjw&#10;HQFw3+C+eY7A9sV9b/N8nKire2Ze7TdrZuaR++3kWiyinFuIwZc8CrvXM9Uy6aNeF27Uj69nMqGQ&#10;Ozwv3O5dXA86ZMxPt/ZvHvhmvYCjeZwApdfFwuICt5QOPh2v/Ap9Z63WpgRac+txD0p4nEnmFap4&#10;vCuuMeOWSwyWVwUKDxAoehBQObSeFp8HuvNSXRioirfjXo1Xb/qh7CvPLzPxN7auky9VOey0cwTA&#10;fYP7hrjvnZtfUDMQAAJAAAgAASAABIDA9hIA981z5vetfaDi8bjv7Z14UBsQAAJAAAgAAT4lAO77&#10;rb1Ve924747q+uY92arqmiprG0srawtLK3IKilMysuPik0IjHgSHR09Mrme44tNpCN0GAkAACAAB&#10;IAAEgAAQeEkCXPcdE/0wITk9KyuvsKCkHN0fVtQ0oHvFPblHXWu0o3eoqx/XM4TvxxEG0DY6OThG&#10;RNsQfmp4nIS2EWybfqewsJBAoLy1TyD7deA8G/f9kpMKdgMCQAAIAAEgsI8JgPverzdgPzkucN/7&#10;eF7D0IAAEAACQAAIAAEgsF8JgPuGuG+eIwDue78uNzAuIAAEgAAQ2AcEwH3/pCPerzs8z33XNzQU&#10;FBahrbS0jMYtVCo1PDoBpUZBW0MLxH3vg3kPQwACQAAIAAEgAASAAL8SAPfNc+Z3vz4vvfy4+Np9&#10;zxDG55ex91LybmEtT04QaNyXZUIBAkAACAABIPCqBMB9v/wtzT7b83nuu79/oLWtDW0dHZ3gvl91&#10;QsH+QAAIAAEgAASAABAAAjtKANw3uG+eI8DX7ttNQSCgavAZk5Y2EXXHzXatXHHOaBhj7ejMfkHl&#10;sw3qYtKV+L1qHtoFAkAACAAB/iYA7nufGe2XHw7kPOHvqQu9BwJAAAgAASAABIDAW0kA3DfPmd+X&#10;fwLZr3vuT/c916ItIpzSTMLKNHlpee/irsF9v5VrPQwaCAABILBdBMB979cbsJ8cF7jv7ZpEUA8Q&#10;AAJAAAgAASAABIDArhEA9w3um+cIbJ/7xrkZGNuamuvoaDjez5unMxlj9Vbmhtq62n65vQzGcv1D&#10;Tw0tbVMrj4G56QC785rauh5h+d01Ca4B2WwOhzzRnJPfzeRwphsfWXs9mqfRW1NuaejoaBpdSKzB&#10;sWn4IFdb79veBsb2xd2TS0PlFmaGOjpaZ7468+y477kWXXHxYtzjqU3sLre/gNV3OaRwmc6qjb/p&#10;7hdwWUvnzqP6lY296EuzUR5mWmgAZh7Dc9SBkhCb2zHzq0xyQ8JFr4ezU+MB7hdRDZa+6SsMdlt2&#10;uN+DKEcdHRUDi5SkaB0dHX1Tq4Zxem9JxOVLDhaoEj2rlJoh1ob7ZtGXaxNuaaJOG9plNwyjkfaX&#10;RWgZe8/v2vIDDQEBIAAEgAAfEgD3/ZOOeL/uAO6bD+crdBkIAAEgAASAABAAAm87AXDfPGd+9+vz&#10;0suPa/vcd7vgh2eL+sgcDumK5OkrcbVjDU3DC0vMVZzqGdGyhnq1o9+kjiyjNYBc5X9c3Kyfgi0H&#10;i7gqMTHDKTan3EflfyTsFpYXYqylryb09JeFSkhYEDmcueES4VPKXbj28ye/NQ8sX2VxVpcGdQWP&#10;xdYSOByK6eFvn+e+VY59d97uBiqZDTgODX9B6uyD2nEOZ8bHQNk+riH1uvxhiUvjtC1LEn0h1lb8&#10;YkgLUuHE5mAJcbv+KdI9I+VrDx9dkFfIH15aIOBaukY4nHmf8xJ384YL/fROSrhMczjZt5Q+V7uN&#10;Ksq7q6PunFAZZSOoepfK4RCaHp06ItE0sJ7zpD7mioqR7wwa8niN3lnpgnHaWEv29dvxS2/7qgjj&#10;BwJAAAgAgRcRAPf98rc0+2xPcN+wNAABIAAEgAAQAAJAAAjwHQFw3+C+eY7ANrpvmYOyrVydXOh3&#10;XuhC2FBhgJSckraW5j8/PZzVOVwSfFXD2DKtuHeJNu5peM7oWnDXEInJmn9gJuObW22trWuqoxOd&#10;k60mr9EwzSz1NVO7mYHN8GWim/LxkJJmM8kzqb0oWpozXxd0Uu0GaRkFi3Oem+97rkVLSCCqpA+V&#10;yTkqZzDtrNSF3gWsvpZEBxnLcOS+zXwrtq4gtPEmuUPvCyigAG5UVOV1L/VMLS92J3774QFDrzTU&#10;8NxgpZ6KDPq3k999ZhfdmO+nd94jG9VQH2OjaBeLfujJdpcy8quItFG59JDr9QcuSBz2y8hH+b4r&#10;xtg31T778qQUt3IN2XPyaR3c3kABAkAACAABIPBCAuC+95nRfvnhvJ77rm/uqKpr3pOtsrapoqax&#10;pKK2oKQiO784OT079lFSSPiD4PDoickpmOhAAAgAASAABIAAEAACbwMB5L5DI2MexCUkpWVl5hbm&#10;F5ej+8Py6gZ0r7gn96hrjXb0DHX143qG8P04wgDaRicHx4hoG8JPDY+T0DaCbdPvFBYWEgiUl79l&#10;hz35gsAOuG92hoe2mmuMi5LIvfJB5uqUyonD2T0ohpsz3pWhdVI6c3CJw6BUpd2WlLGfoDBmS2++&#10;99lxi/DS+Y4YgUOHZJyi0Z414dZKVx9hepuCt5E587C+xVzqbMYAtkostEYdErMcm8dSeG+4bzaT&#10;yWRje2+Up3KeTBRJimu3TWN71IbbyF99hNy3ZUD11kWHMdtnJnIkaYD7Ukw2C6uNSc3y1NGzu3ZO&#10;zrhngV3gbax0LZHDpgWYiL6M+2aTO3VFRVIbKtfcd4S1iF1kPbePbFS4/2ExmXv2Ds63YcGFMQIB&#10;IAAE9gEBcN98cTe1E50E970P5i8MAQgAASAABIAAEAACbxsBcN88F/W8E88q/FXnNrpvgXe/vnzD&#10;N/C29XG5i20jUyke6goWNwJ8fG301W8klhanRQV6O4sIyGdVN0SFB/u4GgpouBOXkMJeuGyo3oRH&#10;aUI4gdZK4ZUj6Ielyd4rCuKOgYHuLmayZoH02a5N981cpfoZCWhfuh4YGCj51QEs58l02Vd/PRhW&#10;Ofxc983hpLgb6Fy8Ehh4XVbOrHJg9sfuGx07XBIkr6hxyy/wloVhbPdCd4GvgIotmbpUFWIlaOBX&#10;legpqKQX6Hv/jpuVlkN4ls/558V9HxbQRX27aKSofC0eJTC/a6yq75Iw0V9hqSp12SvQ59pV9/gy&#10;1FxdjM2fPtYkvW2rIIwXCAABIAAEXoUAuG/+uq3axt6C+36ViQL7AgEgAASAABAAAkAACPAEAXDf&#10;4L55jsA2um+ZLwVjsytra2v7JxfRhGNQSC1N9W2DBOrM+DB+crCrCf1Tc/fYMmWqqaG+tq5+aHJx&#10;LVZ7hjS+jIVxcxZmiIsr66HQS1ODaP/aplbiwgqHScP198xh2cKxsjJPaGnE/rGlpWeKssJhLHa0&#10;dJIWN19aiYVsD/f1oeM2C50619WCHdI1hnJuc2YnBkanuBnHtxY2G9/P3am2a251dRbf2ztKYrFR&#10;4+Tm9n7qEqW/s6mpc2BhcW5weGx2cniYMIeOXiKPDYyhLOcc2txE/wix+oGNrJ4nt3Ods1Q6+pw6&#10;g29qHUA/LUwOcCtvHZ3GEp5QyGPNbUPccUMBAkAACAABIPBsAuC+t9Em81dV4L5hUQACQAAIAAEg&#10;AASAABDgOwLgvnnO/PLXU9BO9HY73fdGvm++m5nb2OGaBxv5vrexUqgKCAABIAAE3lYC4L534uaH&#10;L+oE9/22TnoYNxAAAkAACAABIAAE+JgAuG9w3zxHYPvcN4u2RGNuTbrNx1P19bvOpK/QVrBwbyhA&#10;AAgAASAABN6cALhvvvDUO9FJcN9vPn2gBiAABIAAEAACQAAIAIFdJgDum+fM7048q/BXndvnvnd5&#10;NkFzQAAIAAEgAAT2PwFw3/x1W7WNvQX3vf+nN4wQCAABIAAEgAAQAAL7jgC4b3DfPEcA3Pe+W2dg&#10;QEAACAABILB/CID73kabzF9VvcB9NzW3lJSW0TYKlUoNj05oautGW31zR1Vd855slbVNFTWNJRW1&#10;BSUV2fnFyenZsY+SQsIfBIdHT0xO7Z85CSMBAkAACAABIAAEgAAQeD4BcN88Z3756yloJ3oL7huW&#10;LCAABIAAEAACPEsA3PdO3PzwRZ0vcN9kMnlqagrcN89OW+gYEAACQAAIAAEgAATeWgLgvsF98xwB&#10;cN9v7XoEAwcCQAAIAAHeJwDumy889U50EnKe8P70hB4CASAABIAAEAACQAAIPEUA3DfPmd+deFbh&#10;rzrBfcM6BQSAABAAAkCAZwmA++av26pt7C24b56dldAxIAAEgAAQAAJAAAgAgecRAPcN7pvnCID7&#10;hgULCAABIAAEgADPEgD3vY02mb+qegP33VRVtwdbZW1jRU1DSUUNN993UXJ6FuT75tmFBToGBIAA&#10;EAACQAAIAIEdIrDhvuOT0jIzcwvyi8vQ/WF5dT26V9yTe9S1Rjt6hrr6cT1D+H4cYQBto5ODY0S0&#10;DeGnhsdJaBvBtul3CgsLCQQKfz02QG9/kgC47x2a7VAtEAACQAAIAIE3JwDu+yfvZPbrDuC+33z6&#10;QA1AAAgAASAABIAAEAACu0wA3DfPRT3v1+ellx8XuO9dXgWgOSAABIAAEAACL08A3PfL39Lssz3B&#10;fb/8NIE9gQAQAAJAAAgAASAABHiEALhvcN88RwDcN4+sDtANIAAEgAAQAAI/JgDue58Z7ZcfDrhv&#10;WBCAABAAAkAACAABIAAE+I4AuG+eM78v/wSyX/cE98136wh0GAgAASAABN4eAuC+9+sN2E+OC9z3&#10;2zPNYaRAAAgAASAABIAAENg3BMB9g/vmOQLgvvfN+gIDAQJAAAgAgf1HANz3Tzri/boDuO/9N51h&#10;REAACAABIAAEgAAQ2PcEwH3znPndr89LLz8ucN/7ft2BAQIBIAAEgAD/EgD3/fK3NPtsT3Df/Dtt&#10;oedAAAgAASAABIAAEHhrCYD7BvfNcwTAfb+16xEMHAgAASAABHifALjvfWa0X3444L55f3pCD4EA&#10;EAACQAAIAAEgAASeIgDum+fM78s/gezXPcF98/s6RafT56EAASAABJ5FgEgk8vsSB/0H971fb8B+&#10;clzgvmH6AwEgAASAABAAAkAACPAdAXDf4L55jgC4b75bR57q8OTk5ODgIAEKEAACQOBHBOLi4ths&#10;Nr+vcm95/8F9/6Qj3q87vMB9V1RWpWdk0jYKlUoNj05oautGW31zR2Vt055sFTWN5dUNxeU1+cUV&#10;WXlFSWlZMQ+TgsMfBIVFT0xOveUTGYYPBIAAEAACQAAIAIG3hABy3yERMVGx8YmpmRk5BXlFZej+&#10;sKyqHt0r7sk96lqj7T1DXf24niF8P44wgLbRycExItqG8FPD4yS0jWDb9DuFhYUEAmW/PmC8teMC&#10;983vqw9y36Ojs2/tBbzTA+/qwvX29u90K29z/cXFlW/z8Hd67PHxaeC++X2RB/e909OEZ+t/7bjv&#10;vXqoAPfN76sN9B8IAAEgAASAABAAAm9OANw3z0U98+wDz651DNz3m0/sva0B3PeOThZw3zuKF1UO&#10;7ntHCYP73tv1eVtaB/e9o3OElysH970tMwgqAQJAAAgAASAABIAAENhNAuC+wX3zHAFw37u5BOxE&#10;W+C+d9RcgPveUbzgvncaL7jvnVh1d7lOcN87PU14tn5w37s816A5IAAEgAAQAAJAAAgAgTcnAO6b&#10;58wvzz7w7FrHwH2/+cTe2xq20X2PDQwmRZXhZmCePiawK+6b0VtbGxmZlFMz/gYTfyE3tqC+Z/4N&#10;atib8/4qcd/LJSmpD2KzWgZXXjhMZk99Y0ZG5wTPXcmMvrra9PzuCdLuoQb3vbfr87a0Du6b75a1&#10;7eowuO9tmUFQCRAAAkAACAABIAAEgMBuEgD3vXsP/Nv14LHv6wH3vZtLwE60teG+F24bKgoIiK5t&#10;QuZBr3DpDg9dMje6lz1Wn+n74c9+qHyuMaSEuDqE5+Owmgmzvg7GFneKCTynF7d5kdlw3wt+Fhpr&#10;bLVcE4fHaD/GS56mDw8SJ6ZeuQP9jSWyX/zlV7/7wDKkfq1aIp7sor9+KtUtbrUMraIP0+9dUXVJ&#10;fard6cnF/qF5Ehkd1SX4i0+uPmp7hfPOG+eO674poZf01/AqO8QMjVLJP+4beaUkzPXD3/7XXz46&#10;ndbxYve98uiq5neHLnfMsMeGp3DjGL3Nra+26Lw0l620dmhG/9SuQqAlXZE/IO7UOfHKF8lrn1Zw&#10;3zux6u5yneC+X/v65/cDwX3v8lyD5oAAEAACQAAIAAEgAATenAC479174Of3B55d6z+47zef2Htb&#10;w4b7nj7/9R+/OKNqaXkZbVZeWa9wCY0RAry8Eyqnfsp9z14R+scv/nm6pJs5gyeaS35+XC8av6vq&#10;cA8WkA33Tb5w7G8fn1CwtLQ69sEf/yFydWiK+RThocayUx/8/F456xXIc+ll3jn/8z/J9mwhSRiZ&#10;UPjinUOSRhbmNl/84R3Rqzlot7KEsGvhT70Wkl7ha/LBSZ2mYX5337P2wp99eFjGwsLq9Md/+eCM&#10;TdeTwhoNnzSKNxf55Kxx/Etcchvue3pe9+Avtb1rt56R1ryoL377WznDyzrKIr96568Puxiver7e&#10;YH9w33u7WPJr6+C+32DS7cH/Nbaxt+C++XXSQr+BABAAAkAACAABIPAWEwD3zd8PIdv4PMM7VYH7&#10;5vcVaYv7/ouw0d20tOKCkkEUjj3eWiZx9Mt3333/4yOSYViw9qyDpryJrgr65Nvj2pdMFN9/9/3P&#10;v9PJ654PsZF69++fOz4aWHPf8TlRYsLq2Z20yY5aOZFT12K6p9e1LOa+//MPf/pB6FJl6/Ca+x6d&#10;XLyhJ/Deu++/+94HFgE1+ElanpeVpIbFye8+effdkxedLx/5+P133z16I7ENBdhWPvQ+fuCfqANi&#10;VpFdI1TemQUv6MkW9/2xggv6RoFZnxX68X/+2+38+drY639HA3/3/SOqTh3DJFf5g//3Z+/85o/v&#10;/2ARje8bsFP9Af3Tu0cUEgqHSVu8dnterMCRr9E/fXlcMiB7uD0r+LP/+fk7//cXJxRtW0fWV8g1&#10;9614JSY1KVf+2N/sH3QM5gR++LcPjhiHofN4SfyYtLQ0quGUnMGhd//t//y///jTJ0e8snIFf/HH&#10;v330IdYf4UuVg0t8gRd1khv3jdz31xJ2idNkZlvpw8//8+fXUsYHm+p0RA+g4bx/xqC6dSbqsti/&#10;/+vP/u1Xf9S/W4avTT/2xcfonz47rZpaPTUz0yv3t7P3C4ZmZga1vzp2MaScG/dtGeB2/uf/8s5/&#10;/PpP74pfwk+uO27kvg/88dO0fvZQY/HJ9/7DMY1cGeX0Ifc8ntC83jmy2leZK3Hsc/TrD+eDxvHE&#10;i8rHsfN4WLe4rExL5Pv7+bPT0ys5XuaXwrqmZlidaX7fCevkNpEbkwO++Rxd8+9/J6wVXz4xM0M2&#10;P/WttLQU+kT7euFgd5ee2Dfvvvve73/571+JQdw3vy+6u91/cN/8spptez/Bfe/2ZIP2gAAQAAJA&#10;AAgAASAABN6YALhvcN88RwDc9xvP6z2uYIv7/vXP/uX//H//3//97Jh9J5KtxJn0Bw+9vUO0BD97&#10;X/ja2AzZ5NAf/nRELeCO6xf//csPftC6f/fG93/7u8b1gupk/y8+et8svHs97hvfpfjtQWOfqvK4&#10;m5+/dzqrf3njeR5z3wd13Z1kRcQ0XLXFP8PivsmMxsI8X5+Quxc1/u9fz6Q3EtKuqf/qr1/auviq&#10;nPzsN3/5/NKNcB3hA58eu9LVXv7R+3/TtvH09vY69rc/6t4t3XZNsBMV/sh9s3HtzYL/eMciemS8&#10;vzfYJ8T7uvOX//iLkV9t6n2H9/79HXX7qJj02luGAp+e1vP0DrJUPvvpCc2aoY2Jj+sQ/PDXh+Qv&#10;BQREmcoc+vf3RQvruixlvnjnA4GYlOrRySfc98/+5f9DZ/O/3//G+F7pRHenrtBnf1W4OzMzrf/N&#10;b//9y3OohpyyJifZ737/8QmXe0nV3XWCv/jdaY2rAS5Wv/3V323CG3eCxk7U+aT7ZuP7+iU/eee8&#10;Z6a5zHeHz9nc8b5vIPz1NwoumY/CD33wiwMKDlnVEzOTU49Cory9/GUOv39QK3h8pv3Yv3zkkdE7&#10;M9Mj9pu/6tzN57pv2/zSlK9//c4JNaeA+Jop0no8Phb3/Ztf/iCpKnrm0H/97lDhAAPf242dR9er&#10;n//9PbPA1mh76X/5u6DPvbDYgoHR/IB//9M/jS573Y+rGB+fuqslcFo/tLOtTf7b331wwriua9JN&#10;++Rp06juhqLv/vBvoga3AvwjVU599Ncjhi34KZWPfv6bgyroNFU2426fF/rzVyI3vELNJQ9+DTlP&#10;9njJ5L/mwX3vxMrDF3WC++a/6Qo9BgJAAAgAASAABIDAW08A3DfPmV++ePjZ0U6C++b3dWmL+35f&#10;+07J5tXSXJwi/cWf3uGW3x20GMTc9z9U3PNmZoZ1PvmEG2OLtzx84Kxx+HhXi/CRzx67bxSKG2rz&#10;7kEDO6XPvtZDgcab03bNffvju9o1Tr2HqkXue3Cw55LCmX/7F24zvz4UV41D7vuAoE3rOC3aRvnz&#10;7/XqxujJ189/+ol8csT1n/3v/7XWH1S+0n2VjOR7l1nlx+67pzzt69//u1/xRPy963//T+5gfvav&#10;KtdLWitSDvz6HZTzhDg4rHr0vzdH+u/vHXxUs7COsSr6X3//bXAhljO9OTvsyz/+MrSG/cBW+J3v&#10;zbZO87W4b5vooRkyM+OOyT8/PZPfxw40O7vhvj/QvFXE3Z+WeEn2RzlP+uX/8oHSdSxNCl9sT7nv&#10;wYai7//wb04BSSf++ctNhr/+RqGkskPp0O+lblTOTK9WZ8Wdeu8Xa//6seTNkWe778vtpHGJ/3nn&#10;GTlPfvMrYWVDbVPHrAYy+ooo9q7TB//Bretf/k3Do6yvvcnBWP27b466+GT1Ty76XzI89fU/tWwj&#10;avqp+Nq43/7+B3srtU/PXTI5/pWy9bWDH3yR2LrQl3Lznd+fymmfnZlhlUc4f/rR5yktyH3/ySSA&#10;m26lv0Py2CcGIV3ofEG+b35fb/ek/+C++WIp24lOgvvekxkHjQIBIAAEgAAQAAJAAAi8CQFw3/zh&#10;YnbiAYZn6wT3/SZTmheOfbb7JjPvGZ780xF1FPdtLHvsz1/pd5Fe0n0fKZ1ij3Y2iX/xp1/+6j2n&#10;h+0/dt/TZHZbSdQ3v/r3E3rRrZl3/88fv3Fw9fO6ZvarX3wdXjr4PPddnPfoV79+nxv3HRIcnl3R&#10;TuLZSbG1Y1vc90eCxvfKygr1T3z7u09UGpqqz3z7sYiem7fnjVOf/E3OIbulMuO7372j71VaVdxw&#10;QfbAxydR3HeIt3dMenH7yMRGUum+iq/+8FtZ24iyshZvS9nf//VoXv9z3bfm9cyy0kZPE8mPvlWq&#10;Hnmm+15Ovarw608FI1Oa2vtqBdbfdcmn7vvLE9q3SkqLLYSO/PYfsqW1dQrH/8mN+w7x8XmYXzs0&#10;0t237r4Js/aK330kYubtFagh+OVnQk79pO6TP/+d1vVHZfF+f/6P/16L+/7m+4utRKLM+++cMPAr&#10;K+vDTz+O+17LebJ+lrtrThz4WNwAnUe3E//8QMk5d2SUVFNaF+Bg+I9PD8bWkpsqmhNDg45/9Fuz&#10;8C4ScdpC4LP//uCAZ+pAecyNj//02wOyrkOTzJHqxL/916+Mb2eVlTY5qB3/8DvlyuEt7nscd0Hk&#10;wOfi5un5tbd1BeBdl7ywbPJXH8B988X/LHaik2/gvhsra/dgq6hpKK+uLy6vzi8uz8orTErLjHmY&#10;GBweFRT2YGJyir/mHfQWCAABIAAEgAAQAAJA4PUIcN13dFTso8TUjIyc/LyiUnR/WFZVh+4V9+Qe&#10;da3R9p6hrn5czxC+H0cYQNvo5OAYEW1D+KnhcRLaRrBt+p3CwkICgbITN/dQ5x4SAPf9epOZd456&#10;Ttw3qyjY4Q+//P9QMOsf/vnVu3/+OKn9p913Z1nygd/9l3PGxAxpIdRC6vdfiOa3bc3KvR73jdz3&#10;zPRyrtcFYZPYvuaK4x9h8bn/672vPvuv/2caVPM8910+Qg21Vf09N8D278cMG0b545uwLe77f9YD&#10;jYUupJWPkfGTbrpnsE9+8fvP3//zVzJX27qHLM9+hD7404faWWWFQp/8nLv/bz2y8VsneGmEywd/&#10;wGKWf/Hnj52i29A/PS/ue6253/3zmGdiN9rtWXHf7IGayHexvX6pes3rNH+7bwwdKh+c1E8uGiHN&#10;rNYkPfjmz9gn/+t//098N3tyYGDdfZOW026b/ef/+9k7//tn73382QefnM7roboqfvt/0a7/+cv/&#10;+t+/0rlbVOxv+/7HP8TXkr0Nj/8bVsf3OaO0tbOwme97/aSMTThr/sBF+IfP3/vjAXmXtIjrf+D2&#10;5Mtzl9u7ar75Obfivx9PrZtH2d5LQxxOKrkMoOw0k2RXTRH7KCwbPnlqOcvH6tf/+a/Y+f7HkfuZ&#10;wzMzW9z3DL02NeTj9Tj1dyDfN+8snvzSE3Dfe3iPtLdNg/vml0kK/QQCQAAIAAEgAASAABDYJADu&#10;mz9s194+6uxy6+C++X2F2nDfrMkJ6uTURnwx8nHTjImJJTx+aYKwPDFBJZFZRMLaDtw9idgPRAKN&#10;QKSjxBoEAo1IYpLRDxNLk1OLpYkJeme/ETd+hEOa+3HqDKwGwiR97RPyNB1VQsYqoaJW8ITlSexY&#10;5vTUygRhhTzDJhGX139An0wsI2OODpkY53aJ++suX+qv19yG+94YJn6JgKHDOo9Gig18nDpJoHFH&#10;ypqaXEafjE9gwycSsJGijbiRaXq9AxhkjNj4BgQECk9YeaJ7ZHSO1g/HauayIhFpE5Or2Fl74kQz&#10;CdxWJqfohHEqOonr53fLlfB6A9+1o7g5T56BlzuQdQhT0+wZxAS7gNEAsQtpHF1I40sE7NqmoWuJ&#10;NLU8zj0XE+h0TDHIpNXxCerUNAudI+xzPG3jfa1rFyF16+U3PYWdNTyiSqAiwqSpVe4h3BNNZqxd&#10;sePcSxprmrQ6iaYM92fUKGpi47Su77lxvrBZxj0da9c5i8CthzsfV9eq2p0tPj6NzWbz+yr3lvcf&#10;3PfuTBYebAXc91s+92H4QAAIAAEgAASAABDgRwLgvnfpaZ8HH2B4tkvgvvlxKdna5w33vY2Ta/yK&#10;0A9HFWxqerYGfW9j/fxU1Yb75qc+8+xq88yOcd034N0pAuC++X2FR/0H9/3WLhEvcN8VlVXpGZm0&#10;jUKlUsOjE5rautFW39yxV39MCjlP9sGCA0MAAkAACAABIAAEgMAbEgD3vVOP92/tc9GbDxzc9xvO&#10;6j0/fAfcN8zTxwTAfb/5IvPiGsB97yhhcN97vkS/eQfAfe/oHOHlyiHu+82nD9QABIAAEAACQAAI&#10;AAEgsMsEwH2DU+M5AuC+d3kV2PbmkPtua+vv6RmHbScIVFc319bW70TNUOcagezsfECxcwSiouIg&#10;58m2r7q7XCG4b17W0zvaN3DfuzzXoDkgAASAABAAAkAACACBNycA7pvnzO+OPrTwReXgvt98Yu9t&#10;Dch99/T0jEDZGQINDQ01NTU7UzfUihHIy8sDEDtHICYmBtz33i7Rb946uG++uJvaiU6C+37z6QM1&#10;AAEgAASAABAAAkAACOwyAXDf4L55jgC4711eBba9OeS+5+bmtr1aqHCNwOjoaH9/P9DYOQJVVVU7&#10;VznUnJYG77rk+6sA3PdOaGW+qBPcN9/PXhgAEAACQAAIAAEgAATePgLgvnnO/PLFw8+OdhLcN78v&#10;ROC+d/QMgvveUbyocnDfO0oY3PeO4t2dysF97+hdEC9XDu57d6YYtAIEgAAQAAJAAAgAASCwjQTA&#10;fYP75jkC4L63cYbvSVXgvncUO7jvHcUL7nun8YL73mnCu1A/uG9e1tM72jdw37swv6AJIAAEgAAQ&#10;AAJAAAgAge0lAO6b58zvjj608EXl4L63d5Lvfm1c9z0z1VMdHRmxWSIjs8OvK9iE1O1+f/ZZi1vd&#10;N5vNGurpoDEfD3FlqrdldO7pIbNWuqtyu4mrb4gC39s2T8fqWCIPpqBTm5RLmF9Bv87i2xPRr2kl&#10;8zQGh0MrxX6JyKzqZLDesMG9OfypuO+xqvuS2h6LP4I32ddG3vIhg0Jq7B5CPWbS5sqyHkbEZYyQ&#10;qWsDWJ0bysirXlpdx0GnLg4MD7PY2L5jreXRERHRBc1rOw5WF6BJk1zZg35ZJPalxmIkm3ELewNi&#10;Z1oF970zXHe1VnDffHE3tROdBPe9qzMNGgMCQAAIAAEgAASAABDYDgLgvsF98xwBcN/bMbX3sg6u&#10;+55dmOivqijPjrr6/Q/KqXnl5eWtD1zkrINr97Jn+6LtTffNWFksC7l4zuAGEfPPWGGukCOsZSwf&#10;tD490NUZL50ffEpnXxsAi7nSnHpHTsGoZ5HDoY9d19N0CUh5FOSq6xS2vDx4QVHVJzI96q7dBe/0&#10;1dESMwf/ovw0ExWhmMa5125xDw9cc9/VUR53U5uRrh6r9BPXdH/SfTM6c4MVJZWaHo+PXvXAUdTM&#10;j8NhNcS6aVzyivG+oukYib4pWJlotdA+ZxdevsLAbPcKZSb6qpr29VhkwufHis+J66RlZ3td1ruZ&#10;3olriReTMi0pzXW10g8pHqxKun8nPLE80euchnkrkT+/RnjWWQT3vYfX9nY1De57J7QyX9T52u67&#10;oqZxT7by6oayqvqisuq8ovLM3MLE1MzouMTgsKigsAcTk1PbNSOgHiAABIAAEAACQAAIAAFeJoC5&#10;7/DoqJhHCSkZ6dn5uYWl6P6wtLIO3SvuyT3qWqPtPUNd/bieIXw/jjCAttHJwTEi2obwU8PjJLSN&#10;YNv0O4WFhQQChS+eFqCTL08A3DcvLxkv07etOU/mu2JFZG2IS+g4drKLnJ5r4F1bW4+AaO4nnKWp&#10;/gAPW1TuZbSgX3vK0jNK8rzQ7+6+9RVZ6L+udwJw82xCZ5G7A/ZpB5nOoM0/9MEOuRqWhw6Z6qkr&#10;LMy7ecnO8bpnL/llesf3+2y67/oUXzezc4eVN933Sl2Kj/aZIxbhGMwnyob7phKawmPylugc5lx3&#10;WHhqf1t9QX6e55XLV11u9HDpkdoyuXBvFHcRt9YwWBbnaav53VkD5L5pPRnCwhot8xzORK20kHBG&#10;euQJSYt+CoczlHtGRKl+TSYw54KNBG0f9fIjbuS+aRNthmIHvhZU8gh61JyP3LflfXvHK47O7SRs&#10;QBP1aZ5X9L87orDhvlmjdck2+goC2t4c2pCpjMiDuqmVoSJxAdlaMifuqrSkUQCNCwLF6eeHu1oo&#10;CUhewdx398PLAqaBiwwOpcr3gLxDzHU92WtJKB68P/HqCcN76DRhhdaucUYss2v/hH6D++bHSfFU&#10;n8F9v/wtzT7bE9z3Ppi/MAQgAASAABAAAkAACLxtBMB981zU8z57THqN4YD75vdl6AXu+8w5934S&#10;CcW92kbUcFZnXTXE7qTWk0g9rtqqnukdGZ5qpySc+0ikIGuBg+e9SCRSiLWU+f1CD5XDV2IqSKSZ&#10;lVVKjL3iRb8CAmk49rKOcUB5S5rblydMBqemkq8paXpkrWKRtfu8bLrv1WUqtT5o0303JXlfDYmL&#10;v6Jo9Xz3TW6NFFW4QqJyVkfThUSN8h/d/PKYUR+BmO6mqu6a3lsVqyRj2kYi4bqr9M+IFZE24slR&#10;qPcyld6XeVbKDLlvNrFGXlAxZ2B+sSf77NED6SV5gme0q/CUuYboQz+crRjD+M8Olp355tv8IRQl&#10;zn8FuW82Y+WRvaq2Zyp5fnGkwu+zD6UrBsf7c26LGfrMrnAYiMZImaS41pr7JvWUWzm4FCXfEEfu&#10;e65ZS0y8GMfmzHcaSghktzaf/vhjeTlNGW2TtPIelBFmhUZtjbZfc9/jZb4/yDoRqCvDSQ6fSJpn&#10;BDsK6vpQWfQq3/Pfat6goIQqbGZj7OWTstYjlP1zZYP75r8p8aMer7nvhYWF6WkykUjq6env7u5D&#10;W1tbZ0NDc3l5dWlpeW1t7WvcAMAhPE4A3Pc+mL8wBCAABIAAEAACQAAIvG0EwH2D++Y5AuC++X0Z&#10;eoH7Xst5UnBPV98zl4PLFZEw6OTm4WhPcpK2DE3zUDG7V4Z+LQs20XJJRT80J9jLWoYVBV6U1zSo&#10;6JmjTzWri8mUErBDlrpiz8raFTx0lTIJYLI5uMI7Ynp3KWuhsvu6bM33vdKw5r7Z9IECQWGplIbu&#10;SEtpI7+KlacybW/Eff/Ifd+QNPSlMzn4snuiOp4hdqIfHjijgxW1swc+vlXCDXLeLAPr7pvDoRb4&#10;XxEWklWV+uHjLxXalyhxzkbikvKqYke+Pmk6QEPCdj7SRvGcXfQyky8zdazlPMm8rmPsX7I158nc&#10;4z9i4HBG1903k9RjrXrmRlJHWYKzoIobhdiw6b6NJIVzsxM//lYwt2duruHBKUntNhKmsNtj1t33&#10;6hLumoacvKqy7IkDAkaBE4R2K1lpFW1V0e++lndMWGFxaORunaPHfEr4Mnz+ebMQ3Pc+WJ8mJiaa&#10;mpqIROL4+MTYGL6rq7uzswttbW0dzc2tdfWNyH2jHXhc40L3XoPAy7hvysICZYmKSnh0QlNbN9rq&#10;mzv26o9JIefJPlhwYAhAAAgAASAABIAAEHhDAuC+ec78vsajyD47BNz3G87qPT/8Zd03vkBcXKeN&#10;m2qj9dFVmYuRz3bfVhFoB/JAofI3px8UF+qISxSOc913e9RpeYfCR+vue6zCV1zzxo9fSLjnNLa9&#10;A89y34zBsoeX7VCyEiuZw//8Tsm+Y/zJgGvMfYuHNcw9z31P1AaKqblEXlXW8cx6bocfu+/1XZJc&#10;tHVupq39wmbQgswUbB5g1rgjxe3QacX2mW0f+i5V+Erue3qg6tZVLE+MjsLJD74USq8p0TotuJbz&#10;RFr4fHtPzilBhRaUP4ZQJnRGpGAQC6XfdN9r46Ev9F8UlwpvXc88uzLdrCeilIIy+NDnoi/JClkG&#10;LbzpO0p3idtLNgPu+yVB8fJu8/PzDQ0NxSXFJWuldGPb+Lmurg6tVPvs5gSGgwi8hPte6igsbMRP&#10;gvvm5SkMfQMCQAAIAAEgAASAwFtFANw3uG+eIwDum9/XoJd138zlkIuqtt6R5eXJJiq6sdW4TM9n&#10;xX1bhY9215UXZ5rLnPUqHCrws9S/7FNUnu2sp34zrbM9Hdz343ddouTQKfZP5DxZ6Eo6b+SemZ2s&#10;K6NbP0ujTFVKnVVKzCxMuaf/LZbzZD3ue8199zcXGivIBGeXF6Un3EsoePo63OK+mSuUzjRvHRvf&#10;oTnMy9KXZmpiPfSdIiapDM4SUf37P8jZ+JaUlzd1DC0z+e9yXnPf7QkuwnpXS6uam3PvrL3r8plx&#10;35vD68q/heU84dBzvGyNXPxDPC2tbqbRmTQ/O42b4QmRLqZKhncmUNKTJ903jTwafcPGIaRozW8v&#10;TQ3cu2xyJ7kR/QHDcHnEoY/+6RabV1Ze1Yvn228SfnT+wX3z35T4UY+XlpYIBMLs7OwctyAV/lRB&#10;6VBmsMJzNxjQpTck8Ez3PdJZfNvpxl3/QD9sC7jh7FOJA/e9DyY6DAEIAAEgAASAABAAAvuEALhv&#10;eDDjOQLgvvl9ddnqvlfnhgtKGmlc5TfaVtLQj6XRIPRUVXdiwdsrcxM5iRGoZNQPoV/xneV1Pdgr&#10;Fon9tZVto+iHGVxzSX1/W0kCtlN80SKDxVyllqdjv0UXNKMd5vBtxbW9KJHE0lRPYWUHnS9zbLza&#10;Cd8a980k92WVddAe+2XmaHNZw8BWT0orxQg/KGwcQplhUHh2f31BVERETmlpQWHNxEhHUU0Perki&#10;ldRXWN62yuTMj9RjcCMelrbhnu7WIj6vuG6em1WGvkQuTEkYo6zjXp7F56WlE9fSg88OcGvASlp+&#10;A4V76vmrrLlvJm2uLOthRFxGZ3dTYWU7urS2XsxI8RcVVpK3RGTPTXQWVnajA1cp0wUpERFJecQF&#10;jAhtZiwLu37TcAtrL7zkzA41FzUPI+yoLIy1ZudXr1HFrufB6sySFir3hI61FW+AjCnvwPMXwxf0&#10;Ftz3PjiV4L7f0CDz7+HPifsmFT7IGKatlaWOoqImiPveB/MchgAEgAAQAAJAAAgAgf1CANw3z5lf&#10;/n0i2q6eg/vm9+Vlq/vm97HwYP+3um8e7N4+6NKa+4ayQwTAfe8Q2N2sFtz3dt3w8F09L5HzZF2B&#10;Q86T3ZyS0BYQAAJAAAgAASAABIDACwiA+wb3zXMEwH3z+5oF7ntHzyC47x3FiyoH972jhMF97yje&#10;3akc3DffOevt6jC4792ZYtAKEAACQAAIAAEgAASAwDYSAPfNc+Z3u55P+LcecN/bOMP3pCpw3zuK&#10;Hdz3juIF973TeMF97zThXagf3Df/3mK9Yc9f1323V9Q07MlWXl1fVlVXVFaVV1SWmVuQmJoZHZcQ&#10;HBYZFBY1Mbn+huFdmDLQBBAAAkAACAABIAAEgMAeEuC67wdRMQ8TUjLSs/NyC0vQ/WFpZS26V9yT&#10;e9S1Rtt7hrr6cT1D+H4cYQBto5ODY0S0DeGnhsdJaBvBtul3CgsLCQTKG97Hw+G8RgDc9x6uCNvS&#10;NHLfPT09I1B2hkBDQ0NNTc3O1A21YgTy8vIAxM4RiImJYbO5yc6h8C0BcN+8duO0a/0B9823sxY6&#10;DgSAABAAAkAACACBt5cAuG+I++Y5AuC++X1BQu57YGBgHMrOEGhpaamvr9+ZuqFWjEBBQQGA2DkC&#10;cXFx4L75fZEH971rrpnXGgL3ze+TF/oPBIAAEAACQAAIAIG3kAC4b54zv7z2nLP7/QH3ze8rEeQ8&#10;2dEzCDlPdhQvqhzyfe8oYch5sqN4d6dycN+7f2vEIy2C+96dKQatAAEgAASAABAAAkAACGwjAXDf&#10;4L55jgC4722c4XtSFbjvHcUO7ntH8YL73mm84L53mvAu1A/um0dM9O53A9z3LswvaAIIAAEgAASA&#10;ABAAAkBgewmA++Y587v7TzK81iK47+2d5Ltf2wvcN4tBX2Uwd79L+6nFPXTfLCZjZZWxn2A+cyzP&#10;jPtm0lfpTNa+H/suDBDc9y5A3ukmwH3z2o3TrvUH3PdOTy6oHwgAASAABIAAEAACQGDbCYD7BvfN&#10;cwTAfW/7PN/lCre4b3pfeYoPKv4RTSMzqBsdsa7n7+YPtxUFYJ/6hMWlEpd2uXd839xW981cHH6U&#10;kDdL3fJ1wjKhrKCNujZK5lJ9Tnz39LYNuafIS1TjzutVR+qux9PWDp1J8fP1CQhtGJlHv9BXxh+h&#10;SyEkumuCgn5dmumP8fGJSMgmr+/8eq290VHPdN/p1y9cS21B9Q7WpPrcu5fTMLYOnT5XmpHUObm8&#10;2eRYR/306uMODLXVz9M3fmWz+9oa1k4Xsb8mDA08Lo+yjH5njbUWB6FfE0pZ2Gsg6YNVOfd9fLIa&#10;ht9oJDx5MLhvnjwtr9YpcN+75pp5rSFw3682VWBvIAAEgAAQAAJAAAgAAR4gAO6b58wvrz3n7H5/&#10;wH3zwMrwRl3YdN/1qbdUTW6gdzNWFqQYykpk9C20JXnaRNXl3dOVt7iPPo+/a37ivOvMY234Ru2+&#10;JQdvuu/lyTZzVfFLUdUrDEyXrhdy1ZnPfriZgVlazjLBRe5geNuWf30zRq/rvhm9pY9kDh8uIiEd&#10;P//ISdfIM7m6JElF23KYiPO30LDzzynJCDt33mGBTquMC82tagm4rKDvXfBmnX39o5/tvr2v+BX1&#10;LfXkqGlZZFaVaMip1eLmEOJYJy0B0zvkJSwcns1aqX3oISmm3oZZfQ5zlVIWdklcwXKQ+wUPnTqb&#10;e89IXMcN8+TLnRpiyg8yyhLv2Zp4Zc6TqmWENDKKymPdjW0iauamh+LDYxpKkjTlJNJ69tv0APf9&#10;+pcmzxwJ7nv3b414pEVw3zwzC6EjQAAIAAEgAASAABAAAi9LANw3uG+eIwDu+2WnL6/ut+6+lwY1&#10;xIRSW6e43WS0R5idNQoe6Gup7Sfl39PV98zlylniLd1T9vF9DBo51s/ZyMjIMaoUfZzz4G5lPxKl&#10;nLmx5pvBSbw60L3p16b7TnZXFNLxfjo8mlwl8ve//vmQVNPkY/e9Mk8MckV0jeyC81CnRxtSb0UW&#10;YmdlkRh+60bbDINJm3/obYd2sHSLRdHX460FD3Oyb6Pfra4UFudZW5iaW9uhM4nct6CoxhX0+cWr&#10;pX1YID86MO6JAzMDExLQgY5+Weux5xwOqb044Nblw58dR+6bQR7QOnU0fXSVQyVdVjhyKzZD9qRQ&#10;GYpMnx3QFvgmYWAdaWPC1e8UPPaG78a7LmnkUe4luX5NjnTUdeFJ6e5qarfykOT20vnhanI7oSHo&#10;hyOq1WOLa10dKX/odc3s+x8019x3Z26Y99XzB0Wt1tx3XZKvl53qIUXMfVNqA47IXMYhRv1px0TU&#10;sx9cP6Zxa3oF/WVE1BdipkMLa/URPeUF7BJ794rDDrUL7nuHwO5mteC+ecRE7343wH3v5kSDtoAA&#10;EAACQAAIAAEgAAS2hQC4b54zv7v/JMNrLYL73pa5vYeVrLvvvuRvBOSaiesdYTQH/0NIf3gO+7Vg&#10;030jz3hPVcI8Dj8xWFnTvrwy6XVeyqdgtDbOXsEuEu1ZHm6j55G2h2PhwabX3fdii8gXn8nIacuo&#10;64SmNTzOsUGukheWT4mPkJQ36xwfwuK+G2d9TcSdY5uoK1Oxl7SM/ctnRuqUj5yqnOfgqqLOaDjS&#10;aHPBFpL2kfVLKystKY5yuj7FD69++qnW0MpKVajJu8JWpHlqdZiZvEVYfb7XwaPm5JUVXE3M92c0&#10;h8kzQRaSDlEN3AOvyp2/V/zQ4b33BVtIKyg39iY6NovJmu7SEBTD4r6phKvywncLR2hzQ/on/3oj&#10;sdxUXCy8YYqCb5D55g8R7eggBq6x1MHUIKx0z5wvFve9OnNTR/RGShu6JkMuqFuH12Cx9Uxa5EUx&#10;pwTUMXbSNVnr+zm+eqe/EFDT01Izc4sl0+hsJpM1XCAqob/mvllMJrs38QdpmzX3jX6lN4esuW82&#10;PufkDzr144vTFYEHToqXFMYeOXuhf5Y6meP+0VlN7tcKC/nBPsamV7rnty1sn0cuZnDfPHIi3qQb&#10;4L557cZp1/rzAvddUVmVnpFJ2yhUKjU8OqGprRtt9c3tFTUNe7KVV9eXVdUVlVXlFZVl5hYkpmZG&#10;xyUEh0UGhUVNTK59Nw8FCAABIAAEgAAQAAJAYJ8TAPcN7pvnCID75vdVZ919D2UcPivbSFh/PeBq&#10;Y8A/RYy4GZ63um92hY+q6o2CWULXVXMNbW3t0wc/tQqvI/cXyYvp9S4OX1JSSmrZvnzV/E6W2/91&#10;9z2Y+e3hM+kdC5SuNCFRuZoNzhzkvkUUGsbpub6WupbXTMW+Ds+tVhBXqsbC6DnT9SHCqtfISytF&#10;dzUsY9tiXNQ90ruXhkuEv/lASEEHFU2Nc2eUbDPDr0ibh6D9h0u8JHRuUemc6dYIUcUrFZkb+b5p&#10;k84Kx13DHwkd2DhQHR1olxl2WcTQ/xmYyd3r7pvDIDY+lDgro64q8Y8/H8kYmuovCBITPKcmL/Tu&#10;H082YI6YOTXQEex2wfh28maW7F0+b5j7xpdJS2g2krGWccVeYudvU1BvuO7b4VE3ct8JTrI23ikX&#10;JD+xf9i/vES4KHvYu3gM23vksfvGft3ivtFvjA33jRKbx7qYysoqKQt9f1DCAbc0c99KW0FJSfH0&#10;gR+07pGwkVM78lItTbVia4n7TH6D+97l63knmgP3vWuumdcaer2477qm9vLqhj3ZyqrqSyvrCkur&#10;cgvLMnIKElIyH8QlBIVGBoaC+96JtQHqBAJAAAgAASAABIAALxJA7js4/EFk9MP45Iy0rLycghJ0&#10;f1hSUYvuFffkHnWt0faeoa5+XM8Qvh9HGEDb6OTgGBFtQ/ip4XES2kawbfqdwsJCAoHCaw8G0J83&#10;JADumxeXilfp00a+b7K1yKmIKhz3UFqJh7aQeeQclhV5i/umjrtonvAsnq4MsZK2jWKxlyOtJZD7&#10;ZnKWHtrIGFhdFDe9TUKJIKBsIbDuvieKxYSla8ZRYowaKYEzGb0bWaG57rsRJTzhzIVflP/jz38e&#10;XlivLiFbNoFVMVV1X1DTY2aFQx8rFjxyQFjSrGeeszpRqy4kXISq2ihtKU4/4b6XJi6dOxVeUKom&#10;LFy89cBkR2nz0Gecrsfue/0fe/LuCKl7zq+sh4dXRlwWNw/ePHCyMUHgO4W+PTrvmPuerFIQV67h&#10;/tXCcN4tUaN7WEJv9kqio4LC9RwOm3lHS/RuZrmj4re+lYuc1flbukdtHyIn/vLuG9uXtTJ3R/vc&#10;9Uws3B0VBmXUXlI8sImwOe4iT3k5u8R99jpYcN97dF1vZ7Pgvt/wPod/Dwf3vZ0TCeoCAkAACAAB&#10;IAAEgAAQ2BUC4L55LuqZf5+Itqvn4L53Ze7vYCOb77rsKQ1TljJ4mJkZHeShKKpcRVhdi2BFOU/E&#10;ta9lZmY+CvG+cvvhMoPTleohpHkx5VGc51VDLcdoGpNNqg358y9+ez17r/znDvJ5w6rX3TeLHudh&#10;bO8VHHDVREXPk7CZYuSx++YwZocdlL8Nb6Xn+Vrp2XqkZcZeUNcMKRnGzgJrNdhG9tqjFiwsn80o&#10;DbFRM3VMTs98cPNqLm71+e7b96yYKTpxMSGucvq3KSurJcE2qmZOawfmja62vZz77skNMjS92kxc&#10;QT1hM+ltKV761p49M6scGj7S3TcuM/PedXM1u0juFyV7UDD3zaKn3jQxdLidkRltrKodXTnKvXTZ&#10;sx05WipGURn+KkqXB6apA/l+561dY2P9ZY4rVBC4WbpfNu6bszJHyPazN7+bOk/HTgJteiTmxsVL&#10;wYVoksz0ld32CE7PjDVVVg4pGYG47z24CKDJFxIA971dNzx8Vw+4b1gbgAAQAAJAAAgAASAABPiO&#10;ALhvcN88RwDcN9+tI091eNN9o0jWsbaKJFTScvsm19/fh3aeGmxKxz5NKqroWQtXZi4v1pdmZhTX&#10;kGamGpra6Uw2ldyqLCzfRtx8YyK/U9m2/m++63J1kVSehyjm4+a2UFol11XVzW1EgS+MNuHmOYzl&#10;xdpCDHhW7eZ3CWzS+Njs4npQPYu+3FKRhXZITa+aXl2dn+iuaRtBPV4iDVQ39TNZKLJ5tKquizyJ&#10;66yrwXbLLhifxxJzPOvAtUj/J8vqYmNl9WYIf0dFdid+dm0PFoPeVJI1OL0+BNQi1o/cUuLCngX8&#10;Y+6bw6FTZ6vyMWh5jYNbBzPUlJeUnNw8un49d1Wloeu7vnvj2wfqVFV1M5cNtyyOl9d0YDHj3MKe&#10;Gymt613mflGxPIsvLy5Dwn+tUKcGyspq1w9k0Qeby1OSkjJr9yzp+TNO4jZ9BHHf2wRyL6sB9813&#10;znq7Ogzuey8nHrQNBIAAEAACQAAIAAEg8FoEwH3znPndrucT/q0H3PdrzWUeOmiL+37NXpEGa/ws&#10;rK4nVNAevzHxNavaf4dtuu/9NzQeGdGa+4ayQwTAfe8Q2N2sFtw3/95ivWHPwX3v5kSDtoAAEAAC&#10;QAAIAAEgAAS2hQC4b3DfPEcA3Pe2zO09rOTN3fcyZXqoD78REbuHQ+HFpsF97/RZAfe9o4TBfe8o&#10;3t2pHNz3Gxpk/j0c3PfuTDFoBQgAASAABIAAEAACQGAbCYD75jnzy79PRNvVc3Df2zjD96SqN3ff&#10;e9JtfmkU3PdOnylw3ztKGNz3juLdncrBfW/XDQ/f1QPue3emGLQCBIAAEAACQAAIAAEgsI0EwH2D&#10;++Y5AuC+t3GG70lVyH2XQNkxAllZWdnZ2TtWPVRckpiYCBR2jkBAQACbvc/e37knC+1eNgrum++c&#10;9XZ1GNz3Xk48aBsIAAEgAASAABAAAkDgtQiA++Y587tdzyf8Ww+479eayzx0EHLfZDKZCWVnCIyM&#10;jPT39+9M3VArRqCyshJA7ByB1NRUcN88tF6/VlfAffPvLdYb9hzc92vNGDgICAABIAAEgAAQAAJA&#10;YC8JgPsG981zBMB97+WSsB1tQ86T7aD43Dog58mO4kWVQ86THSUMOU92FO/uVA7u+w0NMv8e/gbu&#10;u768eg+2sqq60srawtLK3MLSjJyChJSMB3HxQaERgaFRE5NTuzNfoBUgAASAABAAAkAACACBvSWw&#10;xX2np2Xl5RSUoPvDkooadK+4J/eoa4229wx19eN6hvD9OMIA2kYnB8eIaBvCTw2Pk9A2gm3T7xQW&#10;FhIIFP59hICeP5MAuO+9XRTevHVw32/O8AU1gPveUbzgvncaL7jvnSa8C/WD+35r79/Afe/C/IIm&#10;gAAQAAJAAAgAASAABLaXALhvnot6fmsfqDYHDu57eyf57te2O+6bzVyenVtkslhL8zM0+u6Pcs9a&#10;BPe90+gh7ntHCYP73lG8u1M5uO+39lbtBe57dnYOpTujbRQqlRoendDU1o22uqb2vQqogbjv3VkT&#10;oBUgAASAABAAAkAACPAyAXDf4L55jgC4b15eMl6mb5vue26sp6l7FDuEsVhRVLf0Mgdz9xltyYvJ&#10;beH+SGurbF07kIqrjUtrpHIY/eWpiRWD1MEkIUlzPGnSTfFQSBODw6H3FCcn14y8dCP8uuOG+6aV&#10;RN+7fv16wKPc+RVsLBOdxd7Xr4emVS4znxgaqb+lbZiIfbQ6W17cTHvFcU931w/MrXIPmk3387ru&#10;diO3g8T9lRTrceO6p1flwCyC31UQizrjFRA5tvCKDfDe7q/ivqlZQTfRwENSy2noGuSwh+uzb1+/&#10;HpnXvPYyR+pYw21P99thuVQOZ5HYE3YH7Xv9+m3f+uH5tXHP9Lf0k9cu8PncIF/0j+kt3JPFISfe&#10;8bzucau4h4zmz2BZIve44I3jeI/aS/cI3PdLo+LdHcF9g/tGRjspLRc3it+U3Q2NjYVFxeC+eXfe&#10;Qs+AABAAAkAACAABIPC2EgD3zXPm9619oIK4732zCm267+YUV8nzPigmmzreonBUsmXNoL5EGa4I&#10;OyWoj6dz6NPd2oKnMnGrHBYt94aa1r1KJme1KsLVIar2R+57uSzQyflh80tUz9+7rLtvUov7vUdd&#10;g/3eFuKXo5uQWc0Mj2hua3HUPuueObR1hGVB5iqX4pCYXRwoPndWs/sVYuQZg9Xpkl9/Gt+3yGEt&#10;p3sa6VyP7++t01PTqOgZjLJVu3C/sLMxT1nNqG+o18c7tG1oKNPPRNoumr/5vlK+74lqF9/knt7W&#10;a7qCt3JGmKvTqRHR7S1VF+ROBNbMMRbwl7WVokobQi+pX41vH21OOCiqO4TKyOg8ZsqZo02Fct99&#10;Et5E5LAZeb4X1K5EDA21mGio5rYOxDvrGt5J72kv01Q739Tb6+cV2DI0VBhmI2ERtMJc8+r8WsB9&#10;8+uZ29JvcN9v7a0a5DzZB/MXhgAEgAAQAAJAAAgAgbeNALhvcN88RwDivvl9Gdp03zm3VH7zF8HW&#10;BTauPubr//qFf/08mzYT422vraNt4ZuBDB6bzZqojdVCv5vZFnatRRNjhUHu0Bf+4UHrIq4u+qtf&#10;/R8D/3rqHM5c5PugBvICrsJCQz20dPgp9z3TX2SuoR5VNc5h0DKDnVGV2m7RTBab2FkQHBd/08BA&#10;S984PiPTysxQ97xe5RhrdrTB2URTR8cspYEbmc4/5YmcJ2xmqpuyxo2cje7Tkq4oyN3I2zqaB7YC&#10;736l0kPhdOd4ff7n92PbF9mLEwEetjo62g6RpSw2J/7+tarBaXTIVG+pa2Dy5rEz/fVRAR4i3xx6&#10;1LvIos3YSR8LqJngsOi+hiet/JK0Th1NQ99JUKevKBz2Klt/Y1hHptsRRXf+YfnsnmJx31RchLd/&#10;7P07OtpaVj7xj/wctbW07ibVI+vcUxCqraOjZefZT6SsH8+kRFqJm4U2rv/KnovQE9IObZ5siT0s&#10;ZjpDZeCzXI9q3WyrSTgkI+OmrXU7uQFdmfPDrdFBnjKHD4c0ENl0movS8VsFA6iGCCshgzsJpsLH&#10;YjrnOKuL7prHXbPWv8wYLPM5Km1Po7P4mjC4b74+fWudB/cN7vvHcd+bEd9rP0DOk30w02EIQAAI&#10;AAEgAASAABDYHwTAffOc+X1rH6gg7nt/rCloFBvue/mK6jE1uTOOyf3JNw1VFE9q+tXOk8bqGrpZ&#10;nPkQY0m3jMGB0lBxMY0+CmeB0JGUVY487EZZzfXQMrxflXBTx9rbR0PBsqo05vAJLcIyipZdTnNS&#10;sQhp+FHc91KirZxNTCedRqopbV7lLKVekrGK6e4tuPX5x6oDNEZPiv1fTxsRF+l9afbi2l7hVxVl&#10;XZK3tMg3+Le6b8b8gOiBTx/UrOn7pdrEKBNDiyr8hpPFPqTpiX+jqSDsnY8LuqSponLaOrqVjOtv&#10;7BxG+TZuaoj7l4xVhFuqOMWjXbO8jS4GljwBgkKwkhFG7pvDoASYnrMJrVphzF0Sec8sINtFScQj&#10;e4A6O6h77M/ueZPYUSsk23OHrcOr+AblczqKue+5ZoWDR+5k99FGy8WPfRNURVocqVQ+IVw1S23M&#10;rpzjsJvjHZUuhnOTzXAWcNU/fP1Nbt8M97fFonB/Q8OLHXOssUo/cU33xVXOXGeMiKxtb09XUXzu&#10;BG3cVvaU46NWTGAvzzipiCH3zWGtRtkqmnjnr3JoLjL/0L6TeltH0im+lbY0YXbmr1eS+rGKV8ku&#10;aseN/Ir5POybA+6b3ycIttYsLREIhFmU4Jlb5n9UFhYWZrACt1j7jQDEfe+D+QtDAAJAAAgAASAA&#10;BIDA20YA3Pd+eyzZB4+aEPfN78vQuvtm9GoJSCcmh2gaWpvKaRak+UsYRk5MdNoZKGppaQsc+tgk&#10;sDrWQVbzVvYzxzvdGi0mLa8pqVY+uuhmpGKuKy5zOWaV6wt/wn0vjLuaKqhpaEse+4eiW0FHwS1J&#10;Pa8VBofYECKm4jS7zKEOJgpLXqgqSdY5JxCY3jm9tCYw+aZsum8WfT7ZVfmcxQPy6lqGbzqhq8nT&#10;RtUpugFLPb1WGO1Sx2QTo7307a4antPNfOCp6pBMGKw201HS0dE5/u3nVx+1zPbmKEqadM92GUmr&#10;FPSt56FeP3zTfXPY8wNF52WVNLRkP3v3cHjt0ExnhqKYnLqq+N//8kPuyDzK2lEdZSt27mo/5aVT&#10;2/Aq8jX3rSMuUYK+U1joMpUUzBpEtm/IVuZEQic10dNEVkVTQfTIt7IucxwOa2U6xOqcmlMyhbEW&#10;jr062lzlbCZ/O2NwpNJPSNVlYYU92xoprGA/hXJ+c0uOu7KsYzx2MW+6bw57YaTcWFFFU0f+6/e/&#10;9ynsnu3JUZdSUFeX+vivxxI6UQZwdmO8o6i4VdcC3+MF982rF/4r9Avc9z6413q9IYD7foV5ArsC&#10;ASAABIAAEAACQAAI8AYBcN/gvnmOALhv3lgcXr8X6+57NFtS9nIvadxM9AOB8yELi1XnzhrHellJ&#10;WYevMJcf2kkh9514Tfaca8ozW1ql4HUO/vJbTX8Kh10eYvfPv3/oW4jjxoX/hPvG5d0U1LxDXlkp&#10;8VR6gfseX0Qh0WNOajIXg0pef6h7ceSm+x4uC/nq8x8a16KNN0pfir3AOTduGDa3DCQIyF8fwLVr&#10;CnyoYJs8MZQmK2sf6fz/s3ceYG0c6ePmkkvi5Nr/Ssq137XkLj25uyR3ufTEseMaO7Zjx93GvVcw&#10;xjYYAzbFFNN7772DCuogiSYhhIQkVFAXvXf4j5CNMdgYY4oE3z7fwyPk3ZlvXu2Md18Ns/t3OKK1&#10;Tbq8Dq1A7ntouCPs9Lpjp498ez6oedxq4Hfd9+3y6itCl357pQ5NZh7ZqnOdV+5xb+0d6FbSv3rn&#10;nxF0+XwgmeE6J3HfERlZ3646XN7Yy891/Wab3n1zMpze+3gDB70as3EiDy7bHVTFjvrnp4cbOvrE&#10;aVdXn4povbNUCdZ13/brmX3obL7rvm8f3MaPW7rCUtDcbfhdSvZevuW6tqtvoJmz4t23vfH6RVFM&#10;fQP3beqfIMof3Pf0xPECOArc9wLov9AEIAAEgAAQAAJAAAgsNgLgvo3O/C6AW6PHbAK4b1Mfhgzu&#10;W4Vz/d42tXuwJ+XaIW+caGiwYf+GtRH+9st/OBgeEu55/fSO8wGiqsLDKz6zCYwLDfTzS8HdswLJ&#10;nQMRjUEt4+DOC7x2w5Iot913Xxdv1zfrQzKpOK9Ta08G1TXVG9Y8aWalfLNhq19QRJDXhU3mTuQs&#10;p/vO+2YUk+Li4iz2rD3tTzAt4Lfdd7vy+Iq//2/L2di4uPQcclMjz9nSJTwu4tz+bQ7xpaOLx8gy&#10;rba4EHv7W8NO74iqaOpurtm8YWucz4WVe87GhIZev3x0n0N8/9CwnOT3u5/+xrcYzS++d7vXfdfg&#10;QvftO1PRgI7Qb6w0t/0n7HjNA8PdzSHnl7366baASJROpvq2uTUtrnezncR9JxIr9v+wys43Lszb&#10;bvN3R0olwi0f/Hb5ARvU7Gwss0FZ7mjlGhkXemzr994YUV+HzuXAjmvBnge37sqtam4Rc3x9POLi&#10;vHd8vz+HPbJC+r3uu5Yce2DPcYam14C3Ksd33+GLnEb0eNe2eNu1L/9nk084qidD3m6Y5m+qG7hv&#10;U/3kxuQN7vsxr3NM93Bw3wug/0ITgAAQAAJAAAgAASCw2AiA+wb3bXQEwH2b+jBkcN+dWiGnDs1J&#10;HmpFy8J2o2nCQ2JepbapuaqERCgub2xt5lbxeweGWuoqsWgjUmpHnxx4u/2jB+odoUKsubOOx6Cu&#10;llOjbEUPylSLWMxKaX9vI5XE1LahCisF6o6hwX5BBbmQytC1d/AqK3UqMatahqx6b6uyglOLHhM4&#10;0KUtZ9XIBRUj9TK0baa55klXPZVUqG8CFksuYrX1DzfIqgjoF3pVz+3FN/Qc21XVXCVa/hs921PR&#10;2j8wNNBXw61qbGlk0YmkEk5Ts45TXYvgNEmIm9btl0xcT2OgR8Au13Telq2yquIqWcPo+SksIwvV&#10;rfpfe9vZTIohGSyW0mDiy3Lo3Xd/G7eChVbIGe7v4LPK67uG0XkjZJdqO4a1onIsFidu7JTXsNUq&#10;eSEeZ2g2raS6s19/TuLRLyX8oRGBjU5KAh5LZKHV1dHqKM0sBg39YzFPeZvhYF8tp0J5B7uSx2SL&#10;taPfW4hZVJ6iSb9nX2dVmf5AA15tFzzr0tTHSJPPH9y36crrx8wc3LfJ915oABAAAkAACAABIAAE&#10;Fh8BcN9GZ34f87ZkARwO7tvUB6I7z7o09XYYaf5jn3U5IynK2djrh0575ZejLwZgQwT07hu2WSMA&#10;875nDe3cFQzuewFca02vCdN23yQac16CSGUQKHQsgZqHJWbmYpNSsyJjEwOCwwNCIpXqkb+/gQ0I&#10;AAEgAASAABAAAkBgoRPQu+/QqPCo+MSUzPTsglwMAV0fFpKL0bXivFyjGiqt5NVyBVJerVwgVQlR&#10;yNSiOg2KWrlWrNChkOij3gyHw6lU7dO7fIejjJYAuG9TH3bAfc/qJzjj7ru3s1Wrbrr7eMxZzd4U&#10;Cgf3PaufErjvWcU7N4WD+zbaK6jZTgzc99x0MagFCAABIAAEgAAQAAJAYAYJgPuGed9GRwDc9wz2&#10;8HkpCrnv+vr6Pthmh4BYLObxeLNTNpSqJ0ChUADE7BFIS0sbMqwIA5vJEgD3PduK2WjLB/dtsr0W&#10;EgcCQAAIAAEgAASAwOIlAO7b6Myv0d7wzFli4L5NfUBC7ru4uJgJ2+wQwOPxBQUFs1M2lKonkJ6e&#10;DiBmj0BwcDC4b1Mf5MF9z9kVkbFVBO7b1Dsv5A8EgAAQAAJAAAgAgUVIANw3uG+jIwDu29RHIljz&#10;ZFY/wRlf82RWszXFwmHNk1n91GDNk1nFOzeFg/s2NiU9Z/lM4r4VSqVYIum6s3V2doZFJ5Wxq1Ew&#10;yirnayFFWO97bsYEqAUIAAEgAASAABAAAsZMANy30ZnfObuBMdqKwH0b85AxldzAfU+F0rT3Afc9&#10;bXRTPBDc9xRBTW83cN/T42ZUR4H7NtorqNlObBL3za2uZjJLwH0bVVeFZIAAEAACQAAIAAEgAAQQ&#10;AXDf4L6NjgC4b1Mfm8B9z+onCO57VvGiwsF9zyphcN+zinduCgf3PduK2WjLhzVP5qaLQS1AAAgA&#10;ASAABIAAEAACM0gA3LfRmV+jveGZs8TAfc9gD5+Xoqbhvns7GpXalnnJ1uQqnVH3PdimVTa095kc&#10;hFlNGNz3rOIF9z2reOemcHDfc3ZFZGwVgfuemy4GtQABIAAEgAAQAAJAAAjMIAFw3+C+jY4AuO8Z&#10;7OHzUtRt990p8b56xXJki6dJxmUy2NueGeKA/unCxUtkUQc322HdUb+BoXnJ18QqHeu+hwYHKoqI&#10;7f2oCR2JN60NtEMJNXeb1C5wumB429LS1r1E0nhva1tjjq6+nC59EILetsbSivJ+/efSz8MnoI/T&#10;OjgP/VJDjLxTqKXlrQQpn+5uO/LGtZslEpP/DmMq7rtZXMWWaRCKeiHN1Wak7Y6ebHkbeoeHj0C/&#10;RWJ4fcMDElrKFStLaxs7ju4uYxEDr+jS/9rZwr+lP/AWOrBLwXK1v3Sbqo0DkV+X7mVgaulfwDGx&#10;c3TSdMF9L4BPE9y3sSnpOcsH3PcC6L/QBCAABIAAEAACQAAILDYC4L6NzvzO2Q2M0VYE7tvUh6Hb&#10;7ruB8t3XG/Bcna66cOv6VZdiikfb1d8udz2w6XIwTqnTKUrSQigKcN9T/9BH3XdXsyLCcs1Xu25o&#10;etDRut0rvkyh1eh0upbO3rulaTBLP9/KEKK3dbqGpu6+gam77za1wGHXJxuto3oGh5sE6V99c5RT&#10;KynwOHrIh9TW3qovUCV23vPhlyd8KwtDPtlicaeKwam3xTj3fJj7HtDw6Jve+4tjdpX+awCs1xe7&#10;bfVtb2zq6R9oYaVs3H2hXFZ7aMO6vHJBXFg4S6oU4j2//OGypn1waKg73/vMpx+vL2seHu6WXNm2&#10;0T2nikeN/3anha6zp6mhHhVDibryz/c/oyg0R9ctjSpE/UfX3KH/gBfMBu57AXyU4L6N9gpqthN7&#10;DPfNINHmIYhUOoFSjCVQ8rCEzFxMUmpmZGxCQHBYQEikUq1dAJ0RmgAEgAAQAAJAAAgAASDwUAIj&#10;7jsyPCouMSUjPTs/F1OIrg8LyUXoWnFerlENlVbyarkCKa9WLpCqhChkalGdBkWtXCtW6FBI9FFv&#10;hsPhVKr22b7Qh/LnmAC474f2WyPfYdR9b1zxQ7l+auwwyWvvl+ciRtOuzrv5xUbrxjGGFrnvVebn&#10;7fftO3TsJFXcjeYZdzUpPS9s32u+Z8flwPaeARUbExIcbnX4gPn+A2Rxb3+vLs3Vxtx8zw/fb3NL&#10;YQ4tpgnjo+6bkeYf6Xz0f1tvu+99a/573PzI0WsByqbuse57+bK9wqbbbwwNDarLMk8c27/XfJ97&#10;XFF7fzOa9712/4Uje/dstbhZ19A59tTCRru5nd26xlLvvmsSLy497NvSN9zN8H9n/Tl5u37H+sr0&#10;Zf95J7qkqZYa9un3W67u2emSxOjuWxjuWxt26dyF85bm5ruPXgnVduun1hu2Do0kOSbwyOpPr2Ua&#10;3Lf3Z1u2X9mz0zOT1dPbm+W0c9uNHPR+0IllpyPohkMauLGffH2krrmvjpIU4e/w6RfbkfvuriWu&#10;+2pdUQPiWLV9+X9ThYZ9B65t/Otm29S+4foTGz8+Yn70iK2XpP6ez8XIu/9D0wP3/VBExr8DuO85&#10;vi4ynurAfRt/94QMgQAQAAJAAAgAASAABMYRAPcN876NjgC4b1Mfp8a77+baE9uWX4xmjLYr68aW&#10;3S75Y5uJ3Pe7/zogHxgU57usPuLd0dkcfGr15WhO73An3fvkeps0Vr7rPz87ru0ZYAYeXW8Zi4+0&#10;3mIVgwx54JnN11IqTZ3YI+U/ds2TnpLAO+67gxqXymtozHXetfJERMdoiRrM+39/77zNDbQx67rb&#10;ZEWblm4o0XQMDfR57ltun1yI3Pd+r6K+ge7iUIsVx/2bxnwhgcqoTrAxuO/68oiPl56qbemojj7/&#10;+uqjslZ9BSnXvltxwB952UYJh5pH1XXJT6z9/EaG3gib9DYy71ty6ouvffCSoeHWeIvt39sldo+d&#10;MT80GHB8ncF91wvLqThGfads77JPvPKr4i6ts45mo/eznbed8CLpOfQ1+x9fvu16VpehBBnx2zV7&#10;9fO+23hHV60NoSmaBfgV//y/OK7+Hzslae+/uZIoQuvGdBQnplXVN+G8Di7b76tfS2WhbOC+F8An&#10;Ce7beGT0HGcC7nsB9F9oAhAAAkAACAABIAAEFhsBcN9GZ37n+DbGCKsD923qw9Co+/7y1dfXbTU3&#10;37nFOgzf2nV35mzm9e/X2aSMbebomid1VJ81u6+3KSp3rvyWMDJnfKAu8+tVR7EprmsPeKDZt2pG&#10;4Mod19LcT++8no4WoY6/tMMykr6Ypn0PP8B938apJXt9tvaMaHSisAbzxccbsSU1aGvqGqiKP/f7&#10;v3+wfbe5ufneHzasuRxdcHe9by1p5dJNNNk9y2uMuu/B3qYYx3O7dm377uN/rT0X14bmdneKNn32&#10;cQxdNvZzTLJev80p29RPYIP7tli1NpmlX7tcRvJ8b41F8211PdK4Me57tLHhp1Yc8MpD7vtcaAl6&#10;M81h6+kAKnpRme26/PN9nPY73yqMuu/hfgktdsfGrdu/+/Jvr27mo3/vb0u12bD5WnbHGM9eXxz8&#10;1YpDvJGJ9gtjA/e9AD5HcN9GeO00NymB+14A/ReaAASAABAAAkAACACBxUYA3De4b6MjAO7b1Ieh&#10;iWuejGuRiBD42RdbBW0jyhotwzE4NN596/jHvl2eVavfoY8b89mGi8SM2+5bUxqyaqtNbUX+xtVr&#10;zc13rN9uUaG+O8vZ1NFNJf8Hue+hkZVf6qm+yzZerRv9okGDGbvmSR3BY8UO+/qRBy0i8MPDd591&#10;OSTJXfntEW7zPSmMum/Duz0N1cdXfJdSq99JnmP7wfrL0o6RmlDdI7WnXNl20Ac/lVYY8z73uu8h&#10;UY7TV/vd23vHfMMy1n3faXvk2Q1nwojZzrvWWScjIrf2rXUp4A638bd9+h/bxNK77b3rvg3vDWXd&#10;PLbLUf9VUKeCtfH99zNkt89nA9JGRtg3316Q9BkzsEfLDdz3o/Eyyr3Bfc+NaDbCWsB9G2WPhKSA&#10;ABAAAkAACAABIAAEJiMA7tvozK8R3urMcUrgvk190Hqo+x4ebsl0ttm6+4h3QICX1c7dNwqYGQ7r&#10;jvoNDA3fnvfdO1ydc+uHHQe9Atx2bdwSVawU4u5x3+WEqO3b9wegLTSmTNxo6sQeKf8HuO/ueEdr&#10;twDvw7u23kwfswjMve67v6vV7+TagzauAX5+l665KTqaYo5u2X7ZMyDA+9yhvR6ZnHGZjHXfrbJy&#10;pzMH3XNHljTprb+569PzSSLD/o08huvNGwEBDhs3naCOLi7+SK0ypp0N7vvkZx+bW3sEeNouX7cr&#10;j6O7J8Gxa56wyU7uzgEB1777/kyJpKWzjnl86/brATY/7LaX6Voznbb+7a0v7b3QmRpVpR6ZvD3G&#10;fQ/0tBf6nT94NUIzskJ7dd6Nd7+9MjBokOzdqc42LgG+x823O8TdXS/ImDhNMxdw39MEZ0yHgfue&#10;4+si46kO3LcxdUTIBQgAASAABIAAEAACQGBKBMB9g/s2OgLgvqfUd414p9vuu79NwBd2PmC+6mB/&#10;r4hDRxuDyZQ3dXU2KgUSLXJ+vW2amlolkuBDA/21VSM7VOtX1ehuVdWI1cgK9nXo+CJFq05RTCGg&#10;f00JubxJL80X0aonY933YIeWK1KNPF2yX13L0/PiiHoHxjxtsq+Fz6sd86TG4f52XUUpE3HlijR9&#10;g/0NEolIWI2OK+dL+29b17vnVlejoqau3lBcd7OSy6u9vfLHQK+khq3tuF3RYE8Lr7ICFcKtWwjf&#10;Q9ye9718uWs8CTWKVTuy+M69m1YqUDTr588PdDdz2eVoN56i2bCLTlKJfq3VdQwP9tUJ9a9HtnJN&#10;28iyJ71tNTW1hlVNRnpBua7jdidp10m4Uu2devq1khr9cZXCBfD40LHwwH0b8eA91dTAfRuPjJ7j&#10;TMB9T7WTwH5AAAgAASAABIAAEAACRkMA3LfRmd85vo0xwurAfRvN+DDNRG6772kePaXDeAWh23/4&#10;4dSpU0f2bXFPqVxE5hvNG5bJBALBlDDBTtMiMG6972mVAQc9kAC47wVwcoD7NsJrp7lJCdz3Aui/&#10;0AQgAASAABAAAkAACCw2AuC+wX0bHQFw36Y+DM2B+x7o625r1W9t7R1jZzmbOrqp5A/ueyqUHmef&#10;Efc92NPZ2Y/+AAG2mSYA7numic5DeeC+50Y0G2EtD3LfFRUsEpmCglZU3DWydXZ2hkUnlbGrUTDK&#10;Kkk0xrwEkUonUIqxBEoelpCZi0lKzYyMTQgIDgsIiVSqR//OZh46EVQJBIAAEAACQAAIAAEgMGcE&#10;wH0bnfk1wludOU4J3Pec9f9ZqkipVMrl8hE1DdvME+DxeCwWa+bLhRLvECgsLAQYs0cgOTnZ8BhP&#10;2EyXALjvOb4uMp7qHuS+udxqJrMERVl5Obhv0+3akDkQAAJAAAgAASAABBYkAXDf4L6NjgC4b1Mf&#10;a9C8b2QPYQMCQAAI3JcAuG9TH+TBfRuPjJ7jTGDNE1PvvJA/EAACQAAIAAEgAAQWIQFw30Znfuf4&#10;NsYIqwP3vQhHImgyEAACQAAImAoBcN9GeO00NymB+zaVTgp5AgEgAASAABAAAkAACIwSAPcN7tvo&#10;CID7hhEKCAABIAAEgIDREgD3PTei2Qhrmbb7JlIZ8xIECr2QXIwppORiCBk5mMSUzIiYBP+gMP9g&#10;WO/baAcYSAwIAAEgAASAABAAAjNMALnvwJDIsMi4hOSMtKz8nIJCdH2IJxWha8V5uUY1VFrJq+UK&#10;pLxauUCqEqKQqUV1GhS1cq1YoUMh0Ue9GQ6HU6najfDeAFJ6HALgvme4l0NxQAAIAAEgAARmjgC4&#10;78e5yDHpY8F9z1w3gpKAABAAAkAACAABIAAE5ogAuG+jm/Vs0jdFM5I8uO856v1QDRAAAkAACACB&#10;RycA7ntGrnZMsRBw34/eXeAIIAAEgAAQAAJAAAgAgXkmAO4b3LfREQD3Pc+jAlQPBIAAEAACQODB&#10;BMB9m6K2npGcwX3DwAAEgAAQAAJAAAgAASBgcgTAfRud+Z2RmxOTLgTct8mNI5AwEAACQAAILB4C&#10;4L5N+irrcZIH9714ujm0FAgAASAABIAAEAACC4YAuG9w30ZHANz3ghlfoCFAAAgAASCw8AiA+34c&#10;fWzSx4L7XnjdGVoEBIAAEAACQAAIAIEFTwDct9GZX5O+KZqR5MF9L/hxBxoIBIAAEAACpksA3PeM&#10;XO2YYiHTdd9sIpU+L0GgFBeSizCF5FxMYUZOQWJKRkRMvH9QmH9whFKtNd0+CJkDASAABIAAEAAC&#10;QAAITJ3AiPuOCIuMTUhOT8vKyynAo+tDPImGrhXn5RrVUGklT8QVSHm1coFUJUQhU4vqNChq5Vqx&#10;QodCoo96MxwOp1K1m+LNA+Q8CQFw31PvwLAnEAACQAAIAIE5JgDue9FexYH7nuO+BtUBASAABIAA&#10;EAACQAAIPD4BcN8w79voCID7fvyODSUAASAABIAAEJglAuC+wX2XsatTMvKlMnnXA7bOzs6w6CS0&#10;GwpGGcz7nqW+CMUCASAABIAAEAACQAAIPJwAuG+jM7+L9oZqtOHgvh/ecWEPIAAEgAAQAALzRADc&#10;96K9VJtk3jeLXUmlFY2acHDf89Q7oVogAASAABAAAkAACACB8QTAfYP7NjoC4L5hoAICQAAIAAEg&#10;YLQEwH2D+54471ur1SoUSnDfRtttITEgAASAABAAAkAACCxaAuC+jc78LtobKpj3vWiHIWg4EAAC&#10;QAAImBABcN+L9lIN1vs2oX4KqQIBIAAEgAAQAAJAAAgYCID7BvdtdARg3jcMT0AACAABIAAEjJYA&#10;uG9w37Det9F2T0gMCAABIAAEgAAQAAJAYBwBcN9GZ34X7Q0VzPuG4QkIAAEgAASAgPETAPe9aC/V&#10;YN638XdPyBAIAAEgAASAABAAAkAA3DfIbmMnMFPzvpNKas4lEiGAABAAAkAACAABRKBW1zIj18Hg&#10;vsF9w7zvGelKUAgQAAJAAAgAASAABIDAHBCAed/GLoIX4f3VTLnvzt6+po5uCCAABIAAEAACQAAR&#10;6B8YnJErS3Dfi/DazNBkmPc9Iz0ICgECQAAIAAEgAASAABCYSwLgvsF9Gx2BmXLfc9mRoC4gAASA&#10;ABAAAouEALhvcN8w73uRdHZoJhAAAkAACAABIAAEFgABcN9GZ34X7Q0VrPe9AAYUaAIQAAJAAAgs&#10;eALgvhftpRrM+17wvRsaCASAABAAAkAACACBhUcA3De4b6MjAPO+F95AAy0CAkAACACBBUMA3De4&#10;b5j3vWC6MzQECAABIAAEgAAQAAILngC4b6Mzv4v2hgrmfS/44QYaCASAABAAAguAALjvRXupNr15&#10;3/RSNoFCn58gF+NJRRg8OaegMD27ICE5IyI63i8ozC84QqnWLoDOCE0AAkAACAABIAAEgAAQeCgB&#10;5L4DQiJCI2Pjk9LTMvOy8/EFeDKeSCskF8/PNerItXElT8QVSHm1coFUJUQhU4vqNChq5VqxQodC&#10;oo96MxwOp1K1L9o7kIXacJj3/dB+CzsAASAABIAAEJgvAuC+F+oF2EPbBe57vjod1AsEgAAQAAJA&#10;AAgAASAwbQLgvmHet9ERAPc97f4MBwIBIAAEgAAQmG0C4L4f6ogX6g7gvme7c0H5QAAIAAEgAASA&#10;ABAAAjNOANy30ZnfhXq/NPV2gfue8X4OBQIBIAAEgAAQmCkC4L6nfkmzwPacxH0X0em5+QVdd7bO&#10;zs6w6CS0LDgKWPNkproelAMEgAAQAAJAAAgAASAwDQLgvsF9Gx0BcN/T6MlwCBAAAkAACACBuSEA&#10;7nuBGe2pN2cS993e3t7a1gbue276INQCBIAAEAACQAAIAAEgMHUC4L6NzvxO/Q5koe4J7nvqHRj2&#10;BAJAAAgAASAwxwTAfS/UC7CHtgvWPJnjvgbVAQEgAASAABAAAkAACDw+AXDf4L6NjgC478fv2FAC&#10;EAACQAAIAIFZIgDu+6GOeKHu8Bjuu5hAmY8gF+FJNAyelFOAT8/OT0hOj4iO8wsK9QsOV6q1s9RB&#10;oFggAASAABAAAkAACAABoyIw4r7DQyNj4pPS0jJzs/NxBXgSnkgtJBfNzzXqyIVxJU/EFUh5tXKB&#10;VCVEIVOL6jQoauVasUKHQqKPejMcDqdStS/UG4xF2y5w30Y1RkAyQAAIAAEgAATGEgD3vWiv0MB9&#10;w1AABIAAEAACQAAIAAEgYHIEwH0b3aznRXtDNdpwcN8mN45AwkAACAABILB4CID7XrSXauC+F083&#10;h5YCASAABIAAEAACQGDBEAD3De7b6AiA+14w4ws0BAgAASAABBYeAXDf4L7L2NUpGflSmXz04Zbj&#10;XnR2doZFJ6HdUNBL2fP2x6Sw5snCG4CgRUAACAABIAAEgAAQeEQC4L6Nzvwu2hsqmPf9iJ0XdgcC&#10;QAAIAAEgMA8EwH0v2ks1mPc9D/0NqgQCQAAIAAEgAASAABB4PALgvsF9Gx0BmPf9eJ0ajn44AfSo&#10;gAOwAYEFSsDX1/fhfQD2AAKPQQDcN7hvmPf9GB0IDgUCQAAIAAEgAASAABCYUwLgvo3O/C7aGyqY&#10;9z2nXX9xV+bu7k4klut0fRBAYOER2LPHfHH3b2j9rBMA971oL9Vg3ves9y6oAAgAASAABIAAEAAC&#10;QGCmCYD7BvdtdARg3vdMd3MobzwB5L4pFPailRfQ8IVNANw3DHmzTQDc98IeQyZpHbjv2e5cUD4Q&#10;AAJAAAgAASAABIDAjBMA92105nfR3lDBvO8Z795Q4IMIgPuGcWYBEwD3DUPfbBMA972AB5DJmwbu&#10;e7Y7F5QPBIAAEAACQAAIAAEgMOMEwH2D+zY6AjDve8b7ORQ4jgC470UrbhZDw8F9w4g32wTAfS+G&#10;keS+bQT3PdudC8oHAkAACAABIAAEgAAQmHEC4L6Nzvwu2hsqmPc9490bCnzovG96esjhPbd4jVMf&#10;B9Su+8+4J3MaHuGQqRcOewKBGSAA7huGvtkmAO570V6qTeK+KVRaZlZ2152ts7MzLDoJPRITBb2U&#10;TaAUz0+Qi/AkGgZPyinAp2fnJySnR0TH+QWF+gWHK9Xa2e4pUD4QAAJAAAgAASAABICAMRAA9z0D&#10;omHR3gLNUsNh3rcxDA0LO4fRed95Pmfe+dveskcQ2Q2R9reisbXgvmep+0Oxj08A3PfCHr6MoXXg&#10;vh+/n5poCTDv2xg6IOQABIAAEAACQAAIAAEg8EgEwH2D+zY6AuC+H6kPw87TIDCJ+2Zhktd//s+/&#10;/e2Vb88EccVdilqR/a6Vf/vb+/tOHv/0rf2ljXUWy76zCmEURjh+/f4W8x1rXvnbO/tv5GofwZ4b&#10;XY8zUQUDaT+IALjvaYwJcMgjEQD3vWjHH3Dfj9RTYGcgAASAABAAAkAACAABYyAA7hs8lNERAPdt&#10;DEPDws7hge5bLtr63l8/WH/a2/Xav/7ypw2XUrK8zvzp+VfPOYft/Oofz/50ZVFj7Z7X3tvvTsz1&#10;Pv37nz2/08LnwOp//+JP21ngvoGA0RAA972why9jaB24b3DfaCWTlIx8qUw+usjJuBew5okxdFXI&#10;AQgAASAABIAAEAACQAARAPdtdOZ30d5QwXrfMCTNGYEHuu+ynL++/T/ffDk6G/0Pv/f7ldZex5f9&#10;YaMr+pWW5Pzqve77jT9/R5EPEaOuvv6bDQyj8Z4wgAABcN9zNpIs2orAfS/acQbmfS/aXg8NBwJA&#10;AAgAASAABICA6RIA9w3u2+gIwLxv0x1QTCXzse77jT+uT6RWUqmVtCKuiMNc9sY/NlqGUXG56/79&#10;6spzcQnXzf/4t6XRmMobR7/51b3u+52XzdFC4eC+F60DMtqGg/s2lYHIdPME92203X+2EwP3bbrd&#10;FjIHAkAACAABIAAEgMCiJQDu2+jM72zftxh/+eC+F+14NGcNH+u+XzC7vf34J79yytHhQq+9/vuf&#10;oLdeXX2WyG6pZRE3vP57M7M/rN353V/AfcP0dlMgAO57zkaSRVsRuG/jv5SapQyn7b4LycXzE6Qi&#10;HJFWgCNl5+PTsvLjk9LDo+J8A0P9gsKVau2i7cLQcCAABIAAEAACQAAILCoCyH37B4eHRMTEJaal&#10;ZuRm5eHycSQcgYonFc3PNerItXFltYgrkPJq5QKpSohCphbVaVDUyrVihQ6FRB/1ZjgcTqVqn6Xr&#10;eyh2vgiA+15UY9C8NHbUfes0XTJpi9QQslaNbrCxoV8hb0W/KtR9qAsUBFz4y2+e33859MK+1c//&#10;aRuncUBZ167S9KMD5XVd9Y1D9druOlknejFf/QXqBQLjCID7npdRZVFVCu570Q474L4XVU+HxgIB&#10;IAAEgAAQAAJAYGEQAPcNxsroCID7XhiDizG3YtR9P9RfyIWs40s//O1vf//bv/z7tB/5ofvDDkBg&#10;3gmA+zbmwWdh5Abue967+XwlAO57YXRhaAUQAAJAAAgAASAABBYVAXDfRmd+5+t+xnjqBfe9qMag&#10;eWns1N238fQLyAQITJEAuO95GVUWVaXgvqfYGRfebuC+F1VPh8YCASAABIAAEAACQGBhEAD3De7b&#10;6AiA+14Yg4sxtwLc98IzMtCiUQLgvo158FkYuYH7XrQDzmO4b7SW4nwEiYYjUgtwxOx8XFpWXnxS&#10;2sh63yGw3vfCGIugFUAACAABIAAEgAAQmAqBO+47Oi4xNTUjJysPm48j4ggUPIk2P9eoIxfGsN63&#10;0fnoubzNA/c9la4L+zwOAeS+sViGQtEBAQQWHoHdu/c+Tu+AY4HAQwmA+57LiyKjqusB7ruzvbW1&#10;paW1o7MLbR3t7R2d+i0sOqmMXY2CXsqet5sKcN8P7c+wAxAAAkAACAABIAAEFjoBcN+L2jIb1Q3V&#10;aDLgvhf6sDP/7UPu+4cffjgOGxBYiAS2bNky/30MMljQBMB9G+fl0xxkdV/33aTmhvn6BfmFZdO4&#10;zV1t9LQ0ulgN7ntBjwHQOCAABIAAEAACQAAImBIBcN/gvo2OALhvUxpCTDNX5L4rKytNM3fIGgg8&#10;hIC5uTkwAgKzSgDc9xxYZuOs4r7um0vOSCVVdXU0V5YUMTm14L5ntfdB4UAACAABIAAEgAAQAAKP&#10;SgDct9GZX+O825nLrMB9P2o3hv0flQC470clBvubEAFw3yb0YZloquC+5/KiyKjquq/75lHzC0pq&#10;9MudtDeyaMT0OJj3baI9G9IGAkAACAABIAAEgMDCJADuG9y30REA970wBxtjahW4b2P6NCCXGSYA&#10;7nuGgUJxEwiA+zYqHz2XydzXfesknAxiqd59d3W1NStSQ2M56gZY8wRGDiAABIAAEAACQAAIAAEj&#10;IQDu2+jM71zewxhnXeC+jWR0WMBpgPs2fLhtbW3Z2dkZsD2AAAaDGRoaMrmOAO7b5D4yk0sY3Ldx&#10;Xj7NQVYPeNalwXvfs4H7Nrl+DQkDASAABIAAEAACQGChEgD3De7b6AiA+16ow43xtAvct+GzaGxs&#10;tLW1TUrKTk3NhZhIoKyMDe7beLotZGI8BMB9z4FlNs4qwH0bTzeETIAAEAACQAAIAAEgAASmSADc&#10;t9GZX+O825nLrMB9T7H3wm7TJgDue6z71mh657KDm1BdanUTuO9p9zI4cAETAPdtQuPYzKYK7nsB&#10;92toGhAAAkAACAABIAAEFioBcN/gvo2OALjvhTrcGE+7HtN9D/V1t3f2mt5aGBM+AMO8b3DfD3JD&#10;4L6Np89CJkZFANz3zAplEyoN3LdR9URIBggAASAABIAAEAACQGAqBMB9G535NaFboFlKFdz3VLou&#10;7PM4BO513301pEx3V1dX91vkmsapFKvFOCzbEzKlXccV1ynF5HO6DW/2NZPSEwTTKWUqOU5pH3Df&#10;kw9i4L6ndBrBTouPALjvWbr+Mf5iwX0vvu4OLQYCQAAIAAEgAASAgMkTAPcN7tvoCID7Nvlxxegb&#10;MNZ9a7ipK9YeZ5RXVvP42rbebjX35A+nBJM2YYrum5N03cKnsGdsUVrMW//3UQCBp3+vXXh+/Rcp&#10;/PmEBe4b3Pd8nn9Qt8kSAPdt/JJ6ljIE922yvRYSBwJAAAgAASAABIDA4iUA7tvozO8s3a6YULHg&#10;vhfvgDRXLR/rvsWYm6sP3+rou113cZTVX174y3fm5tGEyoLgGwRRz/BgNynGLa+yaXiwDxNhb25u&#10;fnzb8q936+d9twtwx4/sN99/JBIvGOhtyvRNyMj0PWJu7hiJa1dWndnw3sv/+vq0nbuk5U7DtJgP&#10;f/vS35ft5ujuuu92Nd/FCpVqbhtDvQdAb32ip30oht8/a1jAfYP7nrWTCwpeyATAfZvQNdXMpgru&#10;eyF3bGgbEAACQAAIAAEgAAQWKAFw3+C+jY4AuO8FOtoYUbPGuu/ORsG1rSuPOQYW8dUoxS552cYP&#10;N3HQqx6d685PfIs6hvvbAo4tc8oVEt32fWcd1tTdVxpweNnuEGFN4fovN1W2dvd3N9tu/NInj3Dl&#10;u/9aRFe3aXhb//sZvr6bGXRq+9XM2yucGFqvxXyzbG96pOe3Wy/I6nn6ed9s3eUtX3vjRMPDDT5H&#10;tlpFMwdHOSH37QHuez4HKFjzxIg6LaRiTATAfc+sUDah0sB9G1NHhFyAABAAAkAACAABIAAEpkQA&#10;3Pd8ihUTutuZy1TBfU+p78JOj0Fg3LMu+1pVjILkw/u2umVXt9c9wH3H4o+sWZMt1c8PN6x5khd6&#10;5P9e+3DnHjRje893yz+9FJJps/HDKGTNuzT2Wz8PLu14kPvmadsyXY8dsrLfu+KTlALMqrUHK5v1&#10;jeFlO3573K934DEa9oiHwrxvmPf9iKcM7A4E9ATAfc/lRZFR1QXuG4YAIAAEgAAQAAJAAAgAAZMj&#10;AO4b3LfREQD3bXLjiMklPM59G/KXZtj8d4eDXPgA9x1HOLZ6aTSnY9R9k1KurDniPbpYCpoxftt9&#10;9+hcdn7iV/xA9y1oQmU0upov//OL/5dCIH63ZlcZWgJleLgq+eq6s6F9dyd+zzpXcN/gvmf9JIMK&#10;FiIBcN9G5aPnMplpu288qWh+gkjDEqj5WGJWHi41My8uKS0sMs43IMQvKFyp1i7E3gltAgJAAAgA&#10;ASAABIAAEBhPALlvdPkXEh4dm5iakp6TmYvNwxKxhRQckTY/16gj18bsahFXIOXVygVSlRCFTC2q&#10;06ColWvFCh0KiT7qzXA4nErVPpcX/VDXHBAA9w0D1WwTuGfNk4banFT95nRmj10EpatV4XRo+Rmv&#10;VExRBc7n9LqjrslxYT98/HvHHBkr9fq6Hw5EJKYGWq1H874VjVL7PSus/WKT42KdvUMammTj3LeG&#10;Fr58s3lUCqZW1367RSNrnoy47+F+He/cji9SeP1JDgeP2Likpgbt3XIgvUx1t+1dssublx7zpfbO&#10;Gg5w3+C+Z+3kgoIXMgFw33NwLWScVUzivilUWmZWdtedrbOzMyw6qYxdjYJeyp63mwpw3wt5KIK2&#10;AQEgAASAABAAAkBgSgTAfRvdrGfjvNuZy6zAfU+p78JOj0FgrPvuapRis/VbAbXKYJm7tTXoV0KJ&#10;sK+3gZSXm19QwGQwRLruocH+Sqp+TzweT2fVodVPehslBXk52dl59Mq6vv7OmjKaom14eLC3llUk&#10;bR4Y6u+pYuCy84nSev1scf3WW89gsEenijfJ2OqO4d6OhmKCvlhyVd09bRroqmZS2eKG2ZsIDu4b&#10;3PdjdCM4dPESAPc9lxdFRlUXzPtevN0eWg4EgAAQAAJAAAgAAZMlAO4b3LfREQD3bbLjickkft81&#10;T0wm+5lLFNw3uO+ZO5ugpEVEANy3UfnouUwG3Pci6ufQVCAABIAAEAACQAAILBQC4L6NzvzO5T2M&#10;cdYF7nuhDC/G2w5w34bPBrnvW7duqdXtOl03xEQCKlX90NCQ8Z7HD8gMPX3V5HKGhE2LALhv47x8&#10;moOswH2bVleFbIEAEAACQAAIAAEgAAQQAXDf4L6NjgC4bxibZpsAuG8D4d7e3vr6erQqK2wPIjDb&#10;p+JslA/uezaoQpljCYD7ngPLbJxVTNd9s/Ak9Byh+QgiFUug5GMJWXnY1MzcuKTUsMhY34BgeNYl&#10;jGlAAAgAASAABIAAEFg8BEbcd1hIeFRsYkpKenZmLiYPS8AWknFE6vxco45cGMOzLo3OR8/lPRi4&#10;78UzAM1XS8F9zxd5qHcOCID7ngPIi7wKcN9zeVFkVHWB+17kfR+aDwSAABAAAkAACAABUyQA7ntR&#10;W2ajuqEaTQbctykOJaaVM7hv0/q8INtHIgDu+5Fwwc7TIADu2zgvn+YgK3Df0+gvcAgQAAJAAAgA&#10;ASAABIDA/BIA9w3u2+gIgPue30FhMdQO7nsxfMqLto3gvhftRz9nDQf3PQeW2TirAPc9Z70MKgIC&#10;QAAIAAEgAASAABCYKQLgvo3O/Brn3c5cZgXue6a6N5TzIALgvuHcWMAEwH0v4A/XSJoG7nsuL4qM&#10;qi5w30bSByENIAAEgAAQAAJAAAgAgakTAPcN7tvoCID7nnoHhj2nRwDc9/S4wVEmQQDct0l8TCad&#10;JLhvo/LRc5kMuG+T7rmQPBAAAkAACAABIAAEFicBcN9GZ37n8h7GOOsC9704B6O5bDW477mkDXXN&#10;MQFw33MMfBFWB+7bOC+f5iArcN+LsL9Dk4EAEAACQAAIAAEgYOoEwH2D+zY6AuC+TX1YMf78wX0b&#10;/2cEGU6bALjvaaODA6dIANz3HFhm46wC3PcU+wjsBgSAABAAAkAACAABIGA8BMB9G535Nc67nbnM&#10;Cty38QwQCzUTcN+GT7a9vb2wsBAP2wMIkEikoaEhk+sF4L5N7iMzuYTBfc/lRZFR1TWJ+25ra2tp&#10;aem6s3V2doZFJ5Wxq1HQS1l4Em1+gkjFEij5WEJWHjY1MzcuKTUsMtY3INgvKFyp1ppc14OEgQAQ&#10;AAJAAAgAASAABKZBANw3uG+jIwDuexo9GQ55JALgvg24GhsbbW1tIyLio6ISISYSYDBKwX0/Us+C&#10;nRcJAXDfRuWj5zKZSdx3MYORX4AB971IBgFoJhAAAkAACAABIAAETIgAuG+jM79zeQ9jnHWB+zah&#10;EcREUwX3PdZ9azS9xjkUzHtWanUTuG8T7eOQ9qwSAPc976PTfCUAa57Mas+CwoEAEAACQAAIAAEg&#10;AARmgwC4b3DfRkcA3PdsdHUocywBcN/gvqdijsB9w7gBBO5LANz3VAaQBbkPuG8YE4AAEAACQAAI&#10;AAEgAARMjgC4b6MzvwvyZumRGgXu2+TGEZNLeKz77tDyEsL1W0R0HE/bMwdt6W2SHli6jtjQMQd1&#10;TV6FYc0TmPf9oAEK3Pe8n6KQgHESAPf9SFc1C2lncN/G2SUhKyAABIAAEAACQAAIAIFJCID7Bvdt&#10;dATAfcOYNdsExrpvGcX785UH8/Hk3KBL/1l9mC5rme3akfve98UaArjvRqMbfMYpKnDfs90XoHwT&#10;JQDueyHp7EdqC7hvE+2zkDYQAAJAAAgAASAABBYzAXDfxi5fHumeZGHsDO57MQ9Jc9P2ce57zZ4b&#10;7b3Dw71t13e/Z50iHFAwLNF21YkqbBoe7mGm+KHfXP1TNe0NEdfRy8vR+CouMS6zWIKyVdZWCSSN&#10;6EUtLTEwtwy9KM/y0h/u5C/Udgx3SmPDAhP8/Cyv+YsaOofVZRcuXLA6d/zjN+5x3wMtvBt2vnxt&#10;+9w0f7QWmPc9+ZgJ7nuOT0iozlQIgPteGJdb02gFuG9T6aSQJxAAAkAACAABIAAEgMAoAXDf4L6N&#10;jgC4bxihZpvAfd13t4K1fumn8WUyTlp2hU7HLY5b972lnItd/9WqXIGuqbldkGH72TY7vrK+tbNH&#10;XOi37rBH5/Bw9IWvV1jHDw93OO9bdQtTw8lw2W5uz9PpGGk3V+92aFLRvvzHOzaRZF1Ds05E3bXm&#10;y9QyrYSD++aVT8fO+x6oZ+7bYVEqb57tho8rH9w3uO85PuWguoVBANz3NKzxwjgE3PfC6MLQCiAA&#10;BIAAEAACQAAILCoC4L6NzvwujLujx2kFuO9FNQbNS2PHue83//7+zt3muzatPBlY2NHTq6CE/7Bj&#10;z84t6//v7XU1ulrnA98ecopSNnQ2SQhbvvzYJ4fT3t033CW6tHUnnlN+ZP3KVd8dreDgNqw/XK7t&#10;CTmz3jaFo29UE+fQ2pX55bQNyzcW1fWjN8rjbdZbRA6h+eWw5onRr3ZiGMFg3ve8dE+o1PgJgPt+&#10;nIsckz52eu67uISFI9LmJwhUTCElD0PIzMWmZOTGJqaGRsT6+Af7BoYr1Vrj72uQIRAAAkAACAAB&#10;IAAEgMDjEzC47+CwqJiElOS07IwcTC6GgMGTsQTq/Fyjjlwbs6tFXIGUVysXSFVCFDK1qE6Dolau&#10;FSt0KCT6qDfD4XAqVbtJ30VA8hMJgPt+/I4NJUxO4P5rnowc099Yc3T5skRhe5OkaNln62q7+oYH&#10;exjpLmu/PlbZ2DvcpfA4vWebVTRS2ET/g59+seJqNo+babPii08OB1GGBwcizq+/ksjWF9TANl+z&#10;FseibV65uUSlf6Ms5uKyE0Hgvk1o0AP3DSMJELgvAXDfJjSOzWyq4L5hTAACQAAIAAEgAASAABAw&#10;OQLgvmHet9ERAPdtcuOIySU8ifseapFe2bnULo6cGe6xfumGHKGMVUIj5wauWrGbWM4lk8mRN0+s&#10;POI7ODTcJCKs+f6AvKW3t1m2b/mXWTX1iIOUFmu+7VgqmRzhYbndIrhbe9d9N0tKDqz6zDeLhMuK&#10;W/7mPWue9KsKP//vZqJIX8JcbrDmCax5MpfnG9S1YAiA+55ZoWxCpYH7XjC9GBoCBIAAEAACQAAI&#10;AIHFQwDct9GZXxO6BZqlVMF9L54BaL5aOtZ9d2h5OGpl/+DdXDrlFeHh4Xi2VF1FYXL4uakx6Nfc&#10;IkGjtAS9CI9OYsvQMzCHB3s7akQi/YGDfUKRoLP3dhG1zCz9bsl5quae4R4tEUts6LpdeJOIhv4l&#10;KioqIQGn7tEvhGLYBjvkSXE58pY7+80VF3Df4L7n6lyDehYUAXDfs3T9Y/zFPob7Rn9POh9BoGAK&#10;yXmYwsxcTEpGTmxiSmhEjI9/kG9gGKx5sqBGJWgMEAACQAAIAAEgAAQeTGDEfYcGh0XGJCQnp2Vl&#10;5BTkYgoxeBKWQJmfa9SRC2NY82RRG3lw3zBkzTaBse57tusy5vLBfYP7NubzE3IzWgLgvo1fUs9S&#10;huC+jbZXQmJAAAgAASAABIAAEAACDyJg5O4bzdXIzClAczUMkZWHRWoe1vte4GYc3DcMWLNNANy3&#10;gTBy366urmp1Z319L8REAipVw9AQWqHdxDZzc3MTyxjSNTUC4L5nySwbf7GTuG+NRiOXK7rubJ2d&#10;nWHRSWXsahQjz7qcj0nfqFKY921qwwvkCwSAABAAAkAACACBGSdg5O4bR6Kds7A8euy4IU6dOZue&#10;nQ/uG9z3jHcEKHBxEQD3bfi8u7u7Veh5wbA9mIApdgxw36b4qZlWzuC+jV9Sz1KGk7hvdiWHVlQM&#10;7tu0+jJkCwSAABAAAkAACACBxUDAyN23QKrCk2i79+zdvmMnipSMbCS+wX2D+14MfRPaOIsEwH3P&#10;Ilwoer4JgPue709g4dcP7nuWzLLxFwtrniz87g0tBAJAAAgAASAABIDAgiNg/O5bKFXl4Yi7du9N&#10;TMkU1WnAfS9w8Y1u/GDNkwU3zhhdg8B9G91HAgnNHAFw3zPHEkq6PwFw38YvqWcpQ3DfMCgAASAA&#10;BIAAEAACQAAImBwBk3DfQpmaXFyKxHetXAvuG9y3yfUySNjoCID7NrqPBBKaOQLgvmeOJZQE7nvh&#10;X3Q9kiUH9w2DAhAAAkAACAABIAAEgIDJETAV943EN7jvxXIDBvO+TW4cMbmEwX2b3EcGCU+dALjv&#10;qbOCPadHAOZ9P5IvXkg7g/ueXpeBo4AAEAACQAAIAAEgAATmkQC478UilE3o1gvc9zyOCIukanDf&#10;i+SDXpzNBPe9OD/3uWw1uG8Tuqaa2VTBfc9lR4O6gAAQAAJAAAgAASAABGaEALhvcN9GRwDc94z0&#10;bShkEgLgvuH0WMAEwH0v4A/XSJoG7ntmhbIJlQbu20j6IKQBBIAAEAACQAAIAAEgMHUCxum+GeVV&#10;JSxeaSW/vEpQoQ9hBVcfLK6IVa0Ptj5qzXA4nErVbkL3DJDqVAiA+556B4Y9p0cA3Pf0uMFRJkEA&#10;3LdJfEwmnSS476lczCzIfcB9m3TPheSBABAAAkAACAABILA4CRin+0ZqmyuQPjTAfRvdlO0ZudMD&#10;9704B6O5bPXidN/NHb0JxaKb2exZCu+CKpa0YdznyGKxUlNTk+Z8S05OxuPxc3lSGU9d4L6N57NY&#10;qJmA+56Rqx1TLATc90Lt1NAuIAAEgAAQAAJAAAgsYALG6b6rBVKBRPnQAPcN7nsB901o2iwSWJzu&#10;+3JO1YYinYOka5biBL9jcya/UtY4+snx+fzEpKSWlpbOOd/a2tqoVGoBBjOLp5GxFg3u21g/mYWT&#10;F7hvU9TWM5IzuO+F042hJUAACAABIAAEgAAQWDQEwH0vTH08I3c481UIzPteNOPPvDV0cbrv9bEV&#10;SapOJIVnaatrbt9O0+Sy6kY/V/bI1t7ePks1Tl5sa2srmnI+byfZ/FUM7nv+2C+WmsF9z9cF0rzX&#10;C+57sXRyaCcQAAJAAAgAASAABBYQAVNx3xVVNROngcO874Up7sF9L6ARxkibsjjd95rocoK2Hc3C&#10;nr1td7Emu1w21n1XVlbOXnWTl4zMeEpKipGegrOZFrjv2aQLZesJgPuedwc9XwmA+4YhAAgAASAA&#10;BIAAEAACQMDkCJiE+yYXlx45fioXSxynv8F9g/s2uR4HCRsFAXDfyBpz8322HHOuexQznRZon1rE&#10;n+SIKbpvHjPH9uS+HTt2bP5ht61npET3KEncZ9/m5Ou7LwSSxv0LuG+j6GyQxEIkAO57vtTzvNf7&#10;IPfNqeLSGUwUJaVlXSMbWukqLDqpjF2NoriEhSNS5ycIFEwhOQ9TmJmLScnIiU1MCY2I8fEP8g0M&#10;U6q1C7F3QpuAABAAAkAACAABIAAExhMwCfft6OS6x3y/zTVHFlc4Vn+D+wb3DV0aCEyHwCJ131Hl&#10;eHVr052NneH8zY4rktHfm5oaG3R1MolYLJardYa3Nco69GudXCFXqBqamtTKOrW2XqdWKJRKmVgs&#10;kysbGscc39S0q0g9bt43WvPknj2amhpqiXs2fh+K4aD31VL2tR0rbOOZ9U1N9RoFqksskSg1usam&#10;BrWiTqFQSMQShVqL9myo19ah1KR1unqUyN1UFfpUG6Osvz3qjhlXEVLhMO97Ot0DjgECDyMA7nve&#10;HfR8JfAg981isylUGopiOgPc98M6EPw7EAACQAAIAAEgAASAwJwSMAn3nVNA2LvvYFxSWo1YAe57&#10;YfrusXdxsObJnI4Bi7Kyxem+V0eVYVUtDXc2Vjpy35fFo783NBSG2X37/Zaj+75fvecSmSOVcihn&#10;N3+z4+jR7RtWvL3ipKChwcH882sJtHSnPSvWHDx7dO+Xn3+fz5aOKaBh5/3c99gdGhq0tICjG66m&#10;q++8q+Vy+Q0Nytqq6ye+33P06O6d3607ckupqbq6+pPN5hf2bFy9Yq+DvKEhP+zShu82b/h+w/Xw&#10;QnQoPtR2JNVN6w/YlgqUkReR+86/t6IGcN+LsnNDo+eCALjv+VLP817vtNc8wRKo8xSUAjw5F1OY&#10;kYNJSc+JSUgJiYjx9gvygXnfczFUQB1AAAgAASAABIAAEDAKAsh9+waGBoVGRscnJ6VlpWcX5BQU&#10;FuBJmELKPF2j6q+NuQLpWMft5RvofssXBbtaBO4b3LdR9BxIwqQJLFr3XVDXqLmzlaZcX7bNWjD6&#10;u4yyf/WmFIZYo5JGXTXfciU6+sr2Q46Jco2GEHXl/S/3V2s01/Z8djWOlOK4e+vZcLlG6WK+yS6R&#10;MloAerGDqhw375vFYo3dQaMRBexffiKUce+bGjY5+vwlfxGflRnl+f5f/psvZNqs/dIhubKOjV3/&#10;+RYil7hr9aq4YplEUMWqEmpk5O1ffxtL5muUKNXDR9wzwi6sPeyaO65MNA0c5n2bdD+F5I2WALjv&#10;eXfQ85UAuG+j7ZWQGBAAAkAACAABIAAEgMCDCJiE+574lEvDO7DmycL04DDvGwas2SawON33qsjS&#10;NL5cdGcjRdt++f25itHfsX6frT5L4et/x6A1RHY5Wm9Yfi0Rj34tzwv9et3BEpHo0vaPLobmRdls&#10;Pemcgd6/eWDVQY+00QLQiy0E2Tj3XVZWNnYHkYgTeHTF9pu5974p4jDwF498v3zZit37zV9/8Z34&#10;CsKltV/5YUWikvz1n3wZlRq1bPlBHO/OQVifv7785srvvkfbsv+9/sme636nV5jbJ48rU61Wg/ue&#10;7a4E5S9OAg9y383NzYZl91tbWxv128K8SlnM7XoM943m1MxLkNGMnlwMPiOnICU9OyYhOSQiemTe&#10;dyis9704hy9oNRAAAkAACAABILAICYxx30lJaZnp2fk5BfgCPBE9GGaerlH1F8bj5n2D+15cd4/g&#10;vhfhSDTHTV607juFVye4sxGjbL7cdK5s9Pei6G+Wbs0t1f+e5nZ4+QHXmwfWnw/MQb+SE10/WrqL&#10;IRBYb//IKjg38srWk07p6H3XA6sOuKWMFoBe3Nd9j90BvS5Pd/h66xV6leFtXrbL/g+3XQ67fnTd&#10;SS/9v5JSP/vTO7FleOu1X/piBAJG3vpPvojMjFvx5dpk+p2SiqK+WbotbyTVorykqEyCz+kVe+0T&#10;x1UE7nuOuxVUt3gIgPtetPob3Pfi6ebQUiAABIAAEAACQAAILBgC4L4Xl1Y2ibs1cN8LZnwx2oYs&#10;Tve9MrIkqVrKv7MVRlz5eOXupFz9lpePKWGXOx9Yf/Cqb25K0JZv19tHYDAR9ht3nUrJzb1i/uWf&#10;/rOTzudf3PbRhaDsiMs/nLiRiopx2b9y/83k0QLRi80E6bh536WlpWN30L+uKnE8vmnHeXdUb3TA&#10;9fVfLAvIL83ys/x002n0jsu5DX/4xT8j6diLa770yefzi3PWffx5OKXC4cjaU9dDw72uHnMI4vPZ&#10;N/avP2jnhwrYu3a9Y2SB96lv9toljKtIpVLBvG+j7YOQmEkTAPdtEldTs5EkuG+T7rmQPBAAAkAA&#10;CAABIAAEFicBcN/gvo2OALjvxTkYzWWrF6n7jihJ4NRy72wMXPJV63OGzcL6ShqxnE0nuDtcRL/6&#10;JuIMe2VHOKNfL54/+dGmg+VcblKIWyKGhksOjskgo3/NjPCJyCKNFohefI8Xj3PfJSUlY3e487ok&#10;ytVBX/FF+xRcsf7NiuIANzv0hr1vdJiXe3ZRcaKfZ24Rl1tO83f3xJVxS2kFzpfOnbO+nk1iot3Z&#10;9EK3kVSdI3O43KrcWO/wVOK4ihQKBbjvuexWUNfiIQDueza0skmUCe578XRzaCkQAAJAAAgAASAA&#10;BBYMAXDfRmd+TeLmZ1aTBPe9YMYXo23IonXf8ZUizpS3JLcTmw9YeXh4nN717RGXuKkcd1/3PZUD&#10;Z2MfcN9G2wEhMVMnMOq+0cpC2dnZWVlZ+fn5BAKBTqdrtVpY73tWr5Hmt3Bw36beeSF/IAAEgAAQ&#10;AAJAAAgsQgLgvsF9Gx0BcN+LcCSa4yYvTve9KrIknCVkT31jUiJCAry8vEKj0xjlDz+slF25EVeb&#10;UyEb/TTRMUwms7Ky8uEHz/QeqNK6ujqY9z3HPQuqWyQERt23RqOxs7NDT509cfKkk5NTZmYmuO/5&#10;ddOzXTu470XSx6GZQAAIAAEgAASAABBYSATAfRud+Z3t+xbjLx/c90IaYoyzLYvTfZ9KZ68lyp3K&#10;JbMUx0sVa9OqS8X1ox86WoQkNTUVzb+WzvmGxDeagooWEDfOM3BWszI3N5/V8qFwIDDqvtEU7/b2&#10;9qioKD9/P7S4f+vIBvO+jf9Ca9oZgvuG7g8EgAAQAAJAAAgAASBgcgTAfYP7NjoC4L5NbhwxuYQX&#10;p/sW69pu5FcfTyybpTiXWpHDlvcNDI6eD319fTgcLnaetsTExK5FOZqA+za5EcnkEh633ndTU1NZ&#10;WZnBehs29LpRvxndBQak9JgEwH2bXG+FhIEAEAACQAAIAAEgAARMwn0XlbAKKXQKvYxfKxdIlKNh&#10;hqyKStX+mNfxcLixEViUtgrGojklsDjd95wihsrmjwC47/ljv1hqNrjv5ubmsbJ79DW4b2O7rJrB&#10;fMB9L5ZODu0EAkAACAABIAAEgMACImD87ptIK3Hz8ktIyfDwCcjOx4P7XvizqMB9L6ARxkibAu7b&#10;SD8YSGsmCID7ngmKUMZkBJD7Hl3X27DOybitra0NTQafQeUKRRkJgUncdxWXS2cw0V/bGLbOzs6w&#10;6KQydjWK4hIWlkCZpyAX4Em5GHxGTkFKenZMQnJIRLS3X5BPYKhSrYV+DgSAABAAAkAACAABILAY&#10;CBi/+w4Ojy4qKaMxK8hUOrpYBfcN7nsxdExo4+wSAPc9u3yh9HklAO57XvEvisqR+66vr0eC27Ch&#10;Jb8N29jX4L6NxFbPbBqTuG+lSiWVysB9L4ohABoJBIAAEAACQAAIAAGTImD87js8OiEPSyTTGDkY&#10;rG9gCLhvcN8m1cMgWaMkAO7bKD8WSGpmCID7nhmOUMqDCSD3jRbzRj8n2cB9z6x0NpLSYM0TGBiA&#10;ABAAAkAACAABIAAETI6A8btvRnmVi9stdy8fJ1f3QjId3PfCd9/t7cO9vRBAYBYJpKfnCIUyOM2A&#10;wIIk4OUVsCDbBY0yHgJtbd1abXN9fevkYSS6FtKYQQLgvk3uTg8SBgJAAAgAASAABIAAEDB+941k&#10;N09UVy2QVgtlY8U3eg3Pulz4HnwGb9igKCAABIAAEAACQAAIAIFpEwD3DbeOQAAIAAEgAASAABAA&#10;AiZHwCTc9zjlPforuG9w30AACAABIAAEgAAQAAJAYC4IgPs2uTs9SBgIAAEgAASAABAAAkAA3Pdc&#10;3CpMe34NHAgEgAAQAAJAAAgAASAABIyBALhvuHUEAkAACAABIAAEgAAQMDkCpu2+sVgsh8OvrhZC&#10;AAEgAASAABAAAkAACAABIDB7BEpKSgkkahm7GkVKRr5UJu96wNbZ2RkWnWTYs7iEhSVQ5inIBXhS&#10;LgafkVOQkp4dk5AcEhHt7RfkExiqVGtN7rYNEgYCQAAIAAEgAASAABCYBgHTdt9XHZ3nORycz5y3&#10;PHL02JEjkwba4XYcP3Ls+NE7cez4iZE4efwEilP6OHn6BIpTKM6cPI3i7CkUZ86dPnv+4uWr5y9Y&#10;n7W4gF5csrlmc+36PLd93uFDAkAAEXBwvmBtc+To8Yf0QUMPvdsT0eu7PfHo8RMoxvTHkc44rj/q&#10;u+TZu10S9XzUFR30CVhYXZpSAqO1jxkE7tR7cmQcmHQQGKnx4hU79NP6ih0aBK7YGcUgYIuGwXMW&#10;Dx8G7+E/Bj6icWckvD+Eu4PhOf1geM4CtR0NhuctrS5etkX8UQJonJxSAvfmMHY0vvcEuPtZ6Mdk&#10;/YB875h8Wp8JavUlW3s0DqPRGA3XUzoDZzaB85boFIT/CIAAEAACM07A2ubahUs2+rBGcUUfF6+g&#10;/31QRMYkgvuexh0XHAIEgAAQAAJAAAgAASAwXwRM231HZVIeKWKyqAl5xckYRhquBEUKlplUQI/L&#10;KXqkQsbufOmGT0RMAruSc7+oYlfeP1iVVbeDXVWBorKqnI2CO/LzbpSxuaNRyuJ6BUcnZGLDE7Nt&#10;XfzSsIzAuNz4fEYSthwCCCxmAgHx+acv2FIZZcwy9uTBKGOjoJcaglVcyioq0QeNWUFlVFBGgkyv&#10;INEriMUjUVRBKCpHUVhUjkdBK8ehoN4ODKXMJzTeMyzVIzTV2s65iFkxSe36qm/XO1L17XpZVOaE&#10;eh9c6UiNCf5Racl5lJsBsRmF5VHpxOgs2rx/+jYuAZ5+ofQS1kP4l47yvw2fxkTwpwRBD/8O+Wx8&#10;sa2LbyaOnkcqdfGLisygWNq5B0cmILAPPwHu5sBGJ8B9PgiG/gQgGU6A4rsnwH3PgUwszcbJJz6f&#10;efayU1R8GvqUHyUBPYQHnQmTJXCHA5ZanppHsnH2mfcTABJY3ATKErFliRgUpSgSCkpGgon6RXwe&#10;I04f9LhcemxucWwOiqIYFNm0aBRZVENM+wIMDpxVAo6eoYlpObFJGTGJ6VEJaRHxqWExSUER8QHh&#10;cYHhCeC+5+u2DeoFAkAACAABIAAEgAAQmAYB03bfV70TpxjXfJO9o/P8E3AXvVP2OUSut/L/1tL/&#10;hyshJ27GOoflBCfhnYLSpljU6G52vsnf7TxaK5Y2NLePj5aOhtvR2dAyEq3oZ1f9SOhaurTN+tA0&#10;dapRNHYqGzsVDR3yen3U6dplKLTtUm27RNOGQqxpk2racZSSxHx6haj+klNAdrEoOq8sEsONI4og&#10;gMBiJuAake8XEo36karxnlA2dCobOlAoULfStaPQ96w73UqsbqtVtQqVLTWKFl5dM1faVCVtqpQ0&#10;ssQN5aKGUkE9CmaNjs7XFvP0QavWULkaSpUaBRkFR02tUmOKeVd9kmxuxSVm5KubusYmYKj9dqc2&#10;VD1Su747q9tEqlZUL1/eXC27U2/t7XpRpQy+DtVYVK0ZrfROjZqC4mrXkLRClvJmaEZ6kSSJUB2S&#10;XT7vn/6+s/acGikaxyYSuM1/5CMYSwDBFyj1BCaHMEreAB9hR1FcrXEPTsyk1hBYysAkXEhOxZb9&#10;51T17eNOAPTr7RPAMLSO+RSkI+MqygF9EIY0DB8ER9LIljRW1DaUCfUnQIlA/1kYzoGJH4chE2e/&#10;2Chs9c7DFqqGjqknYDgNDAmMPRP0CYgbpp4Anae18wib9xMAEljMBGILBdH4mmgcPxJbHZ7PCcur&#10;DMlhBWeVBWaU+KfSfVOKvBMpt+KJHrGFbtHYm5EFLuF5TqE5N4KzHAMz7P1T7f1S0KXUo159wf5z&#10;QODYReeEtDzPgMibPmE3PIMc3PyvOvtccvR08wt39Q59dPddgSkkz1OQ8nHEnAJcRnZ+clpWdHxS&#10;cHiUl2+gT0AIrHkyjftGOAQIAAEgAASAABAAAqZIALlvdPkXGBIRFZeYmJqRnpWXnY/LxxHQ4njz&#10;dI2qvzbmCqQCifKhYTaVq397v2TPyJyLPimrLf3XXQq9HkdIILJxFSICW1xQJorAlp8JyPnWOvSw&#10;c6xreI5zcPpUyjTsg27Y1m0/XCuR6ZraJkS7rqld14yiYyQ6DaEdCaS8R6x3h7qhQdvAaazPb60P&#10;6ag73Cba0yCwV0goUlWjQXnXIj8yEkiRFNLKEvLpyM1dcgnKoNbEYVlTcN+CDCINT0rBExLvCWIi&#10;ejOTQI4nChbZTbswjogCvjBYOASQSQmOiEVaWaZD3xuNBPoCSf8dUodetuoM3yHpY7RDCZXIeOqd&#10;Iw9Jz7pmzoj1Zov10tMgvpGANohvZDz10pOLxPeI9R5xrySOilipDxyzBg0Clz1i0nOw4xMYyUSm&#10;aZTLyjXitCZxeKvQuYN/qYNn1V59ob3Ksp1j2VZp0cY638o611J2tqX0TEvJ6RbGqSb6iabik1rS&#10;CUJBBKlSaah0tEYso8Y1JANXoXQPz04rkiQSeCHZFQ89n2MJglAs0xeTEU5OiKSFh1K9gykeKIIo&#10;HoFk9wCyux/J3Zfg5lPo5l3odgvn5olzc8e6uRW4OeW6nA51eug4s/fUVX6tAnG+/RHc4Y8ISLRt&#10;FbX16XRZLLE2CCNwTau6nsRxTKx0jK90iGc7xLLsUcRUXIsuvxZVdi2yzA5FRIldONM2hH7GA4sv&#10;kxrI3+Ywgh299gpPRWMgtlwenFyI3Pemvad0Ld0ogdsnwJhzoIZbKywuU2mbFJrGOnWDVKkTK7S1&#10;dWqBVIVy5onkXKGski9mVYvLq0SlHCGTXUNn8YrKq6klVWQmh4x+VipGToC75wD6OEh3MnELSozC&#10;8nYcPKtp7pqYgKpRvw6uTlevG7PV1NRs27btF7/4RVpamlKlGvtP932tUqmdnV0uX/caPQlHE0Df&#10;jjh4RT30BIAdgMDsEQD3PfWLRtPa84iVU3RipqN7gJ2L75Ubt6zt3S2vuqK/cUHvuHoFg/s2xVs+&#10;yBkIAAEgAASAABAAAouWwAJ33zcC01wjcr+94L/WKsgvnVpYVkOtFJIrhaQKAbG8hsQSUitrqZxa&#10;TAnvWiRm5Xk/pMjdI7LtfJKmcotyx31LtY2tY6JN23gnmtq1t6ND26QPZUO7SN1SrWgWKlT1OnJ7&#10;S2RP8/l+1ep+3r+6Ga93UN/toL3Tzlguq85GUwIN80MNIVS1orUXEgoYj+S+kwgVlcUeeUWWLpgj&#10;dWKsTkbWykgqYa68OlFa7sQiXU/DYBOxjNuBYyYXlqUQbkcyoSyRwFlgpjiaXB5OT4osyosml8SQ&#10;qmIXnfq/rbwx9Bp6pWSKQSypSSDN3BcGBGFiHjs7Lp/sE1Lq6lbu4lrm7Epz9ykITkzJZMQRHvnL&#10;GIP7Rt8V6d2rIcb85YThjydQV9JPsx3pUKgrCRT66d762b5oxrfMIL4bWCPiG034LdHPvNaiMEw6&#10;NnjPUQdtkJ6GwDIF1/xSDO57fAIoDZVKKUprlUX2NGT1NqNI721K6W1M6m1M7G2M622I6a2P6tVF&#10;9GrDerUhvZqgXnVAr8q3V+mNfrbJ8nOSvQmsurHiW18jo+ZmaOYjuW90knvn5QYTomgiMlfD4el4&#10;vHp9VOt4XF11lY7L0VZVajmVmkq21hDskahkayqrtbzLkbeQXJ5cnCH3zauV3yUwZop3QbkiGFtD&#10;4GjZsvZqRRdX0c2p62ZLu1iSrnJxZ6moo0TYwRS0o2DUtNPHREVtm0NIYW4R/+5XDnewIyZeEWnj&#10;3Df6M5qJ5wCa312Ulov5dl1ddnYLh9PEYtWXl+tKS9VMppJOVxQVySgUMYkkKiysweF4GExVXh47&#10;J6ciK6ssPZ2ZkkJPTqYmJOFS8WSG4K5/v/PNh8HCuwcnGdw3mvg/MQH99H+lkkqlEomU/PwiFKmp&#10;uBUrNix97idHf/Sj1/78NxsbV8P7EwODoZHJFLTl5eX98MMP1o63xn4BYDgD0Znp6B09e1oTSgYC&#10;DyUA7nsql4umuM9hC8eQmJTLjresrrmdt3E5c+nG8Qv2h85dvXL9lvOtQHDfi/a+ERoOBIAAEAAC&#10;QAAIAAFTJGAS7tv+OnqiJHrgjh2LKxw7Gfwh875dQtLtQzK/OHHLLjyvgMHJIlfE5heFZRKD0wkh&#10;meSI3KJoDCMWx0wsLEsjsfClvAI694h70n7HKJ+4gqnob4P7FoklKl3z7ahvVte3oFCNhLq+Vd2A&#10;os0QJUKdP0F0MYd/JZtIZHl2td/oa9jRVfRCfdor4vT9VZiwSiqmshirLDqrpp3gi1VoQQYk6Qye&#10;DgWxmJWEKXkk951DwNRVOoUQTnwbt0XTpO3s7GzSioUlPtVkGw7uFBtzpCz3aCmKnKNleUcrMEe4&#10;+BO1DKtaumUtw6K2+Hw5yTm1kPHQW18T2iGKQkvge6SK3GOrXcMrvIOKw8LIBdFEdhxh5tyukU0q&#10;TyXzC0tqCPdGTa1E2NhTWNdDrOsuVnQS0Qs5il6yvJei6KUqemnK3iJlb7Gqt1zTKxJLE2fqS4LC&#10;mrzABM6xI6pd3+n2fNe0b2PT/o1Ne7/TbV+j2rxKsGMz/oZ3Yi77kc4og/sWqlqQ165V3xN6063v&#10;RM01KEaW1+DVNaHgyhqrpChG1rhAS0wg5S3QldQg362h89RFXLSeiQoFmaMkoxm+HPRCPaK8lQS2&#10;Eq03Ygg8S4nct2Ng+hWPmLRszLgExKoGZU1MpzKxtxXf0xjfow3qrj7Tyfihk7a5q8qmV5vUqwvt&#10;UXv3qDx7VG49CtceuXNP3fWeOocemV2PzL5NmpmVcAtfLkM1jlaqr5EhQF/OTd19oxnfvnm4cEoY&#10;X1uNTDfS2WwNm6VhlasrylTlpaoypqqEqWTS9UEv0kcxTVlkCPS6Qs22jvAMyXnIsip7T1/lCuvG&#10;EUDwUcK+eTxOXRtP2cOSdZWJO0tquxiCjiJ+O43XTuG2ETmtBE4rnt2CYzVjKwzRZPhZXN1sH4TP&#10;pvImkkfO1ycqM5MqGJ33/b35abTiysRzQKRqwUTER734UumvftX00kstL73UNhIdhnjxxfaRaHvx&#10;xZYXX2x+8cXGF16of+EF7QsvaJ5/XvX88/Lnn5f95nnx8y9QbwYQWHKUydiPA50DKBPP0NQoHG/H&#10;oXNofZWJCaC1bhQKRWEhOTCw5D//qf/gg4Z335X/6Ecn3zVbstXMbInZ3198MRO9ed/47jt5ejqS&#10;5sSsrKxNmzZdtPc0JDD2DEQ23Mkv7pH6C+wMBGaWALhvU/TaU8n5wDl739C4c1ecT1lfP2pht/eE&#10;9baD59Fgi6Z+O3kE3Nd9M0tKsDi8/q9dRjZ0zRkWnWTYs7gE1jwxxZtEyBkIAAEgAASAABAAAguE&#10;gEm4b/QguuOnzmIKKeNWQZnMfaPVS64FZXx+3DMgjZSALfZOxDiFJF93879ue+P6FYdrLj5X/RKc&#10;InPcEnCeSQTvVKJ/Bjk8h5pHY9mG5my5EuwZmftQ/Y3c9/odR4S1kjp1o1zTiP6mXqFpkmuaFNrm&#10;O9Gi0LXINC10oc6FIjlBlllXyZJEKaoGm8HOM73iD8WFr0VFm58LDrePLShgCrnSBn5dU42wQsWw&#10;rKys5smQp0O27nYQ6exkbOnU3XdsIZ+I8ZGU23CLrErJ52rotgL61WqyRR3nuuzwhwrX0+0t2vbW&#10;+tYmlbwGK64I5ZNPsHJ3CWlHRdQjIuohEfUAn7AvNzc4tpA3vVvlGIIwjCAIKRQEEQSBhQJ/vCCg&#10;UB/6FwShP0HoWyjwLRT6FYr8CEKfQqE7TuCHE4QXzoqGJmCzadgUbGFMPtseL3ApELlniz0zxJ6J&#10;Na6RnOuhpbfCimPDKbkRJEoUsSyGiBZSn5U0JpL0z6u6msQ8E0U9HEy4GEUNyEVz7WdyQRI8k4/m&#10;nlY3k2paaIIWhritvK6NI5XXMvhVEThqVGERN3RfdAEZmxTuR5F7MFtdK/o92f3enH4/7kBw9UCC&#10;oE84I+67UJCSSCo+aSFdtVS75kvdhmX1369o+GFlww+rGjavQL/q1n6pXv6p/Iv/VX63MdsnIR43&#10;1bPOJTw/ODIOrV7Cl7fw0WzuO98Voa+LahVNcpFUzCwTFTGEIyGil9Zxa8RllZVsHnp2IoNbh5R3&#10;uVDH5GmoHCWpQl5YKsMxpViGFFciLeLI8oj0FFxZQYkUV6GYGMhEXw/KvOIZm5aDHU1A/02VvLlW&#10;VNwmj+5rwfbownt4J7qwb3amvdie8Ju26OdbI3/flvxpDz+qrz69R+XVoxwrvq/1SG17ZLbIfafH&#10;eeSXSMZVimEI0NA0dfcdhivzxyHxzUtgJ3oX3fKj30rmxPHr+Uh8M5WlCWUZrjkBTlm+AYToEkV5&#10;kaqYrKCQFGRDoNdlqoqL4Q933+ZnrlUJ6+4hoGhBM+j98/nlklY8vyO7qq2Q31FW20UXdJC4bYnF&#10;DXFUXQazkVDZkkjRhmOUYQXKsHxFfKEaW96cy2zMLWmicprsAnBppKqJ2JH/9YvOzqTddd+b959V&#10;NnaMS8AwtT8rKCrshRfpS5Y0PPdc43PPNT33XPNzz7XcCf3r3/++4Xe/a/j5z+ufe0733HPa555T&#10;P/us8tln5c8+W/fss5JnnxU/+2zORcccuui+mdwKT0fue9cRC7Sk+MQE0Exw5L5v3ap45Z1Ws4+G&#10;zF4SPW2W9j+zX1948sclf//7yqee+6vZdrMni8z+1Wn28fC4+PE/B1esUqakFBnct+U1j4kJoO9m&#10;nAMSZ3bEgNKAwCMRAPc9FY/8SPtcD8nBsWXsajGnuto3KOXusX7peWw5i0ZF79gHZOaUCMt5EjqD&#10;gb4yvruPT2pSkaSygunsq3/zZhxJoG6Kj7q9orp9IIYpVGZn5E4ln32n7dz9Io5aXNt/6soP+89t&#10;3ndms7k+Tl50fJD7bm5uaWwcWekJ3PcCuUmEZgABIAAEgAAQAAJAYIEQMAn3jWZ8b9q89fQ5y6nO&#10;+0ZrfLtE5H540NUzAYtmeTuGpl90CXY5fibuu6VZX7yV8+Xr8Zu/un7u3DmnoIs+iVeC0q+GZF0L&#10;z74ekeMemx+bRzvtmXDUJeZmWNbktweGZ10i9y1R1stUDWgxWSTB9aFpuhPNMk1zDltpSZZZytrd&#10;1JIibWR3x8Fh9fsdFS8T8NudqSnHKlV7Wc1bCut2J1aGkkQcSVONWFzHDmBx+Oj5e9Uy9BC226F3&#10;37hHcN/xGCaD4CTn2MurHAyhqHJQVV9Xcm+Ibn0vjjmrEeWoa3NEZWE86oVSqt3VhJDS0iQ5L13O&#10;S9MHN15cfKI0/2hiTu4j3QmP7hyMr/GlimLL6uIqFAlsZVKlOrFSlVSlTqrSpHA1qVxNCnpRpUmt&#10;1qZVa1OqdU50xelc3omMKocCfgypdnqVPugoWa5df6FlV+GFVuLJBvJxBeWogHqExThFY1/E8B2z&#10;BE6pNTfieU5Rla6hpR6BNP8AYmwIARc9o6u+RBdWe+XlOKQH38xMjiysQqmGYXi2qcykKm2WqO0G&#10;WbEnlL7LLTOsoHoG215Ywhe20aOlpxPrLuYpHclKe7b8pkRc2pV7WGr9WanHif4zz6jPvas9926V&#10;0z60FL43u9eHMxDIHQjhDUTyB1JrZ8Z9p4Xnlm3aKvvwPeVn/1Uv/Uj9zaeaVZ9rV3+BQrPqM83y&#10;T9Gbyk//q/zve3X//mf1J59nu0fG4flT4YCedRkSFY+WLkELmBhi9OuiaolOUlJWan2Juncf1Xwf&#10;be8+5omTzelJojMnuaEhEWERqbkEJLjRRO9bsWyHQKaNV/EFZ/JpO/xJG5y1MzmzoMTO0Sk4EZPL&#10;EGPLFfcJhuBGcCZ61mV6Lm40AVQ7X6pW1kT1NGF7GmK7+We78//clfmrrvRfdST9uj32N63hv2kO&#10;fL455PXu6si+hrTbM75laMb3NWS9e6SXeqVXWiUZqTEeeUzJuEr17jsqb+ru2x+TV8jDVmmrfIt9&#10;lwd/ujL0v/tT1nE0ZRxdVWEtaaPT0XePrn33yNrrCf68egFRQcbLCbi6QlwdHv1ErxmqUquwh7tv&#10;9KxL5L7HEkAQckrqskoUGF77l6Gy133E+zPUXHk3tbo9iKB904b9mgXT3L+6VNj2g0Pp6zswr/2Q&#10;9/r3OWc9Kmjcloyi+sziBiK78ao/NpVYNRE7mvjsF5Mz1n1vOXAOPVZ0XAIoB/QEy/TAyKAXXqQ9&#10;84zm2We1zz6rG4n6kUAvkOluvHxJvnp13Z//rBpR3ooR5S0dsd61zz4rXLJEsGRJypkrI0usjD8H&#10;kIX3ishA7nv3UUs0xXtiAugPEZD7Xr5c88Tbg2Zk3mcfrrr4//6sOXz45rJlBeHhjZaWOZ8vP7Dk&#10;d788f9ksy8+swP+pbK9nMj2fzPUxw4WaJTc8/cv+FQcSwpLDkPu2sPOYmACaCe4SCO57Jr8snMqY&#10;A/uMJQDueyoe+ZH2CcjjMIso9t6JWRXS7NR8h4A0B1+0EF+Sfw67kispZRSh0kILODQy5Zr+/Xse&#10;+X4jrKCELSgXykOj9E+vcUugiLSdFUUUx5Hd/HJYUnVDQXbeVPLZe8oGPeLS/OTlrQctNu87OxrI&#10;hjt5+MOaJwvkLhCaAQSAABAAAkAACACBxUHAJNx3Kbv6ks01GqNiqvO+vaLzVp7zOekR7xqVddEn&#10;4YhDkM2+w5h//4326Z9KVv+tYtMr7C2vMH943fn0sX1Xb+6z8z/oGHLYKfyIU9ixG8Hnb4YFJOVu&#10;uOiHpo07+I+ZcXPvDYbhWZff7TouEElEMo1YrkUGXKJsuB3oYZUjkV4q209RXqjvD9Ww+Gq3we4D&#10;w/xftBKfT6dc9xDLbjb32TcPnVMNmQv61lGa10RXRZCEXLFIUJXD4ivQI/jGxoj7LkPzvi9P7VmX&#10;mXkpXKqnnBM9Nuoqo+oqI6WscGlFqLQiRMT0Ls85puJeJRd5vOpKpQk16G9UDRuaFa6utJAxj6Sk&#10;hUzvVt8bwwssrs2pUqVVqrN4unxBY3KlKquolIpPLKRgs1jirJr6HEFjdo0+smqanOmKixjBjhTO&#10;mcK6UKp0epU+0H3nXRsiXx6m2umDcnWYfGWYdGmIcG4Ac7g3d0dL3lYFZjuvcCej6DC+wiKdZx/H&#10;vx5SccWL6BGtnwM+A24lhlBjnx4QxvUJF3ueytp3PsYxCs+1i6MlViq5zX2lDX1+ZQ1HkqtXOGRe&#10;CSuckRoNhYy4b0a09Eyy/IpUuqe+9POurD8qq/KGAterlz/F+/In/dvN+jab9ez6UffhX0mvfBdd&#10;pgviDoTxB6IEA3HCgUxx/+PP+47PKmOu/V765hvyf76j+OBfyg/fV378gerT/6o++1Afn/5H+dEH&#10;yg/fU7z3T/m7b9e9+ab0769x/v2/NJ+kqXC4GVkQGp2I1uyuFDfqf0oa0RdIhmDX1pewhbz0dOy6&#10;7wqWrcQsW0nctLktOkz3w8aqzZuKQkOdnF0rRMrgFM4Ft6LzLpST9oRD1phdp7K3HkkPjaZfumx3&#10;ycEjEVeRVyLDlCvuE0zkvrNsveKR+0aPyjQkgOqtFgmaxCG9zRk96oAu3L+6Mn7VlfnrrtxXe+jm&#10;neRvW6P/0Bz4QqP3i60Ja/sbmD2Km91ii27hgS7e5i7uuq7KpZ0V/2mpCUqJ8chlSsZVWsAQ3IrK&#10;n7r79sNGV6kr0VrexfIiy/yjm2M/2pX0aQDTpq5V6pTpi8T3O0fWfH1xN0fBp6po+TJMvqwgT5af&#10;K8vL1b8oKFYyLoQ+3H0fsLjOEdSNfgQG+EEFNRWS1iJR5/9C6n7iLPpPqKxU1kXktB2Llf3sRMlP&#10;91HfPFNcImj72qLo59+k/+yr5Oe/Tg5IEaZSdUlkXTJFhy9vQO47hVg1ETtaSsUvNnes+952yBJN&#10;uzZ8+ndPAPQIU3Fjin+k3/MvkJ55Bs3jRl4b2e3RQL/KkftOTJC9/77gl79EvhsFmuWtV97PPit4&#10;9ln+kiXVS5ZwlyxJOH05ncKfmEkhct+RmdE43t7jF9HK8hMTQHPPkfv+/HOd2Rv9z3j5Bv7xj222&#10;tgO9vVwuF60Djq4xuktL6z/99P1//OmJTJenyiKsN73u+79ffO28wyx2jVlKldlPB59cdeQz189W&#10;rl953s5jYgJo0RWXoCl1k6l0JdgHCEyDALjvqXjkR9rHJZpSWlkdnkFhCSSRMbn5VYqsxAyHMGwJ&#10;mxuVyWIi9+2XQ+LJMbgiTBErOj57bOG+mRXFVHJkYXVhPs7gvjmVfCZf7B+qv5rFsmW0yropuu89&#10;Jy7bOvtuO2SxZd/ZsXHorO2D5n2PzviGed+L4xYSWgkEgAAQAAJAAAgAAZPjPqvHAABu1ElEQVQh&#10;YBLue5zyHv31/mueOPglo0dWLj3haR+ceswpbI+t/6YzTn4bVxYv+2vl9r/XHHtdZPlm7aU3Ki3/&#10;bWlx8nL0toMuh76/YL3hrM26UxdXnTq27sKeQ/aOVwOTNlj5+8RMNjsGue+Ne07yheLqWgVfohLK&#10;NKI6rahOpw95PQpqtXI/VnxC0x3cwKurdx7o2NPP/x2n4DP/jLAraaWX8qqv0BV20varjUPn1EO7&#10;qntX4Ru/Da/IpHPY1ewKkQ7ZtLFBoLOTMKXlonobt9B0Sk08lh2JnWyCMIGS26LO625O625OvSda&#10;UrpbkruaEruaEjobk+vF0SrujdoyeyLeUcB0kZXflJa5SMucpKUO8rKzEvrR1NTAadwPo0OQ+w6i&#10;1+ZWqVMrVWksKYaYK4jc3hr4ny7ftzr8/tkc/Dkn0zm7pAJN+k7jN6TVNNwoktvga/emVVnhxLcK&#10;hbEzYZxRGqFESSxNXoqPVFL9VbRAJS1QQ/XVUrw1FO96ikcj5WYD2bWZ6NhceLUZd6k5/3Rztnl7&#10;2toywvZYnr0v2S+GWDO95o87yjMr37XYsbAj3U9sfzx/x2a/jd7Z+DOBBRhJa0VDL76u04mi3hfD&#10;XnY146hH2ozUOOq+RW2MWNm5bIWNkP/DQPizw5ZmakbG0M3vWr40kyz9Ud8Gs76dTwzs+9HQD2Yd&#10;W35XHB8bwR+IEQwkiAZTagdzJI/rvvXSP9q18KO3JK+8Knv1daS25e+8rZfg//6n4oN/Kz7+UPHh&#10;+/L33qn711uyd16Xvfma9NV/SP/+d/HLL5d9sTwBPf3yYaeBWxQ2LCa5XFiPFtlAD6tEgdbv1sfI&#10;syvpXEVpOY8TGoZbuw6zfCVp0+bmyNCmbRtU361Gy45XZGdn46utbuKt3CiWbtRzzuQTdoWHL2Ls&#10;PUhOLrfOXrwWkkLILhbnl8rvG8hEI/d91ScxPbcQ1T6aQFUNu1MW3NuY0M2z6Ex+vjP1112Zf+qX&#10;xfQ1okVOvDsZO1pC/th464VG39d7atK7a0+0l77aSv1zc8FrTZn/bkj+ly7q9xqMZXKkezZ9fNWo&#10;RjTvG83/RSufpNEkiQReaC5rEkQ+eD9BQw1a47tCXZHBSzqRveZw5qcWmOXRTK+l1jvfPrz6f2e+&#10;j8CnlmjLMiXZyeLUBFFSrDA+RhAXURMVyg/Prs2zDHm4+z50wZldUzdKwMDfJY1To+ouF3dtS1E/&#10;5yp+2VeCFbbnVzR/davmJyeYP91P++NhaiZTaxnMe30n5udfpfxjY1YiXh6Uo/TLlHunyxMJKls/&#10;THIhZyJ51HzkvtOpgoIyeWgqCRHYcfQieqzlKP/RcwCdFQm+4V6/eQH3zDNoHve40GtutMJJeJj8&#10;00+Fv/gFkt0G3827o7w5S5awlyxhLVkSe+pSKok3MRP0JYTBfe87dRk9nXhiAuivEEbct3LJ05gj&#10;r75RY2/v5uAgFos5HM7AwEBHR0d4WBguOBi3bNk7e/cukcsTNm7cGRr6K43KLPuwwX2brTz4ks1L&#10;X3/79bmr7hMTQPId3PdDhwjYYVYJGJX7tnaLOucQgP4W55FcM9oZHXjazveCU+ijHmjY3+ZW/DnH&#10;gIuuEdM7fNxRDkE5BWy5QKLiVJS7B6U6hWQ5B2VlMoQJCWk+yWV69x2EZStUhAJKQBqtXFAbGHBn&#10;6rdvak6ZJDkx3SmOwmKxb/jq3TerjBVPFeRn5TlE0Vis0lSqcIrue9cxayt7jx8OnB8XB07bgPs2&#10;mZs8SBQIAAEgAASAABAAAkBghMACdN9eUbnLTt3a5xB60D7geyvPNaddV++3zvzuAyS+RRZv1Dm9&#10;pfB+Wxn0FsPp8312Z3xxa25kfXEq9OutLsu/ufrlu1YffnZl2boTFhZuYRus/OyDMux9b6+TOPGW&#10;Brlv9NgfvkDMEci5I/pbINOMhFZQp6uWaG8SRbtEbR5anlDnM9S2fpD765qCzzE0ErFSzkRP1eNr&#10;cGyFO7HWuqbFrnH4WN3gZlb317nqY7GlFE4dMnfjArnvBEwJ0iu27uGpZF4CrjJqUvdNpmHatBk9&#10;zTEjEav/2RKtj+ao7saInqaw7saQ7sagzvqoZnlUozS8SRrSKAlsFPs31Ho1ijwahDcbBC7KStfM&#10;9IDp3Tn7YHghxeI8tLZJRR0x81aL/396PF/uvvVa963Xuz1f6/Z4rcfjVVnU3hRKcTxXl1Bdf41a&#10;d40k3ZfOtcLWzqD7didpihX9dEVXiaK9WNZGlbaSaxuJonpsjQ7LUxVwFTkceU6lJJNVm1Yuyijh&#10;IkffgznJzt8QXmXrRwyLnaHHPDomxTkWXfKvdbxA27cn4bvVN7++mZF1MQx/iyhKqGr0LlafSa/Z&#10;FVj8uUXMOb9pLjIz7mOKJwoSiNUEJl/UxoyXWVIVl3vofxi6+cTwD2ZqUsbA1fW9S81aVz7Ru+mJ&#10;wQM/GvrObOhbs7Yt/4fPwsUJB5NrB9PEg1nSQYys/zGfdeldQFiXsf7GifcqX35Z8pe/S1/+h1Qv&#10;wd9QrP1Wd+N6Y2hIg+8tjf1Oxbl/KM7+n/LsH1Xn/qA5/zut5W9VVr8nxF+JJzzkuwe3aFx4bGpJ&#10;ja5EoCsV1I8G6inoNXqfVikrLeGU2NjiVqwp3LBJl5HSeMul2e26/KZTXVoKrUhw+SbW0hlv5Y70&#10;N+2cE9nOixYUlnrsjLVPZDb6kimPKcsrqbtvGNw3GgfS8wjMMQlUVpd2yfx7GqI7CCva436Dlvnu&#10;pu4Y6OL3qNw7xcfa2SuaY//c4PFivevvOotv9So9Wql/bMYu6xJk9qqrelVVHaXx8shTiYFuWcW1&#10;4+otoAs8InOR870VU5CK3DfxIe77Fs5d2CjUP9xSVV6iKomocLHCLbtM+OJSwbLPLy9H7ts2xouj&#10;4wbxQj053i5s9+ss52sV1+0qHK9VONpXXI/hx1tMwX0fuejK4qOV0+/5CK4lsATqnhJRpx22/jkn&#10;4S+chJHslhhm4+v2VT85zvjpPsovdxPdM6VuybJ/7yv8+VfJnx/ChufJL4YIUViHigKzZTY+BUl4&#10;zkTymDI5ct9pFEF+aV1YOjksj73r+GWxum3iOYDeifUO9/jNC/lPP12zZAkKtICJ4QUKveZGE72t&#10;reuOHuH96U9ofnfVkiWVI4F8d8WSJeXPPFP6zDMlzzwTfdI6hVg9MRNk4Q3u+8AZW6GydWIC6Hmq&#10;I+674nWzz+q/+65fq21qamKz2Q4ODkh/BwUF3bx5U6tW9+Lx/n/96xJ//4zVqy0cHZ/o65novs/a&#10;uk1MAC3/Au57ev89wVEzRcCo3PfuEzY3vYPQytTob0FQoJHhtJ0PEtOTK+kjVq7rdxzNKcAfOGVt&#10;fvrqNNT5GTvvkKhE81O2M+C+fZKiyNUkLMnBOzGNXkfC6advuycW1+mayqvF1ZKGep02IZ1YVisN&#10;DUHKOy2TJc9OSTPUez2WKq1v5deIy/kKbWNTSnzaiPsuvxFLK2FVJFEEeckZ0eSpuu+dRy+et3VF&#10;C56Mi32nrjh7BsKaJ3AXCQSAABAAAkAACAABIGBCBBaa+0arH/rGY17fbr//mv/qk05fHr3xyUH7&#10;rTsOFm99U3Dm9Tr3tzRRb9envd2U92bA1U3WgeeS6PvDSBtcc784E/3R5lv/+9j+P1+c2/jJrvMb&#10;z7mcvBmx82qoE1oNfMJqJ4Z3kPPasv8cr6a2vFrC5ss4Qnl1rZInVvEkar5UQ+DUmROkNhKOQOM+&#10;1LF9uOIZevJHacRiRrWSWaNBT9grFejKhDpatdoWJ3DU9Ftph/YK+lbTWlfE8tHKJ2Wi+nGB3Hd8&#10;QUmpsP6qZ2QKqTpe774nex7gWPfd25Ks198t0d1Nkd2N4T1Noch6dzcEdNX7dWq9OzWeneqbnWrn&#10;DqVju+Jah/xyh+xiu8SyXXy2XuiWnTld943lhdDFBdUaCiGt1ff97rCv+wQFvZlHuz3f6b75apfr&#10;a12u+p+y6EMuhKowltpu1H3jar1m7omX7iQtt3GY2zRc1TjMaRxmNQyXNwyX1Q8zdcM01QC2tr2I&#10;r+QnRQgLc5nMUmpdRxy1oj3nELNgQ1DFRb/ChNgZeuilXw55V9Cu3XEbdkZ9tyXg222+2wPyqMH5&#10;VVud0vYGUQ9ElhwMY2y4nrX8tH/wDD3uModEIZHjiSUcaRsTLzyqqPhyKPjHw5fMhjeaqYkZQzbr&#10;u9aYdW/+0eDuJ4a3/2jo8BO9p38qCDjLjAmm4IsyJf3ZssF82SBR/ljuO7qw5kTmtRW5y36I+TLt&#10;i9d4//dX8Z9fkfz1H0o7ByZT4IeX3ciTeuHqCFUKrSS9ufjtVuovOop/1l3yk77yZ/vZSyTF/00q&#10;pE/uaNxj8BHx6XSetpinRT9vB19L5+sYI1HM0xDLxWxyEeP4ibzlK1PXrU9er4+kkZ84C8ukeJLF&#10;9XxL50Ird+o1P2Z6Du3YaQuP0NRkYnUOU4bWrX5QGNz3Nb+UjHwiqn00AVYVs0vm26MObM94vy0S&#10;Pd/yN32CsN762PaqL9rY77VVvNuc+KeGmy/qbrzUlnehT5vQSv66T8fqFlEGO3TDg13DA01djdU5&#10;+QWZaMmge2tH7ts9MhfN//WKxY64bz4yv5PwuYVzQ+4bTfouVZUxlSWSltp0vssN2hdujK+scpbu&#10;dDvNFJd6VrhdLbtmU3bNusz2YumVCyXWlqXWF0qtrUovhVVHnQ9++Lzv45fdy3mysQTofK1tbEWN&#10;qoch7IykN/0/x5rnrvJscVoMr/VPl1g/OUL/6V7yz7bhD3hxHKJFf9qY+/Mvk/fa0X3SZWd8+Wf8&#10;+Gf9a3zSpch9J+A5E+Ej9W9w33nIfWdQEIG9p6+KVK33nADoTEDnAE8b5RXm+pvns55+Gnnt0UAT&#10;ulEYNHfN+vW6jPSKP/5RL7uXLClbsqR0yRLmM8+goD/zTNFIRJy01p8ME84EtAiJwX0ftrBHj1qd&#10;cAZqWeLGEfdd+o7Zu/TXXrO7eLG2thZdHzg5OW3cuNHDw6Ouri4yMtJ1+3a/n/98iZtb/MaN/vv2&#10;fVGQN9F9n7F1m5gADtz3w/4uZKYML5TzIAJG5b63HrRECruyiod6WV9fn0qtiYxNOmLlNLmSPn/F&#10;KXNkCw8P9/QJRA/vPWhxY2wctnKxdo18UCHHL7mFRiUNDQ3tPXFpdB+LG8GX3WOmo8J9ktPKZcRc&#10;LDo2liok4wh+qSSfkNvr73kb5n17p6aVSQsysh2Cckn8upgww7zvpCiSsJhAMFQagOFxmMW3kvTu&#10;G+2fUalpUfCdvBMfyX2fveIC7tuE7uggVSAABIAAEAACQAAIAIEHEVho7vtGYNr5W4mfHXP73tL9&#10;84PX/rPf4d+7ba3Q8r77XhVdfkPs94425c0W4uta4runrPcH5F7Jq7BIpO8LKFxtm/aJeeBHy50+&#10;+s+BPe9tt/z6iMNBh6BV57zdI3Imcd/oRgsRZFSKyrjiCp4U/eE/R6ioEim5tapQsmAPmUNVBPR3&#10;HBrkv1SR/6lLXBKVIy/mKuk8NQMFX4sMOJoqGEgUXqxqQFO/j0oGNpZ2fJ4su5xayUT/KtDPoxyN&#10;wmJWbB4T7W93KwqJmJF531N2322pyH1362d/R/c06ad7d9X7d9X7dmq9OjUeSHx3qJw6FA4diqsd&#10;dZfbpVbt4vNttWfaRSfqa5yyMqbpvn2x/DCGtKBKIYw+1O32956s00NDg0Ptmr4in+6gZV2ub3Y5&#10;/aPrxj+6XN/OzIp1o4nsKLK7877xwplyDa4kLVLeSHxXGsR3/XDpiPgmy3uyqxuyeU1sIlGz7lcl&#10;u36luvBGRY04hlLanrGTgtngW2bpj8+Me1z3LRyZf82LwpVaRztvurVqs/+a733Wngy7Go6tiMDy&#10;LYMLV1yKWWGTuMwq5vMzQSd9MaEFYz9WYTxBMD0UFHJMNcOphFMub6hQ0Pd2ZC3vDvm02+2z7quf&#10;KZk4gfP6hK1mBYfNms6YDR43691r1vbtU8rVz4u++k3lBXMcvzlfPoSTD6GvB2ol0sTpTn4PwjC2&#10;ph1Ymb98de5yC5v/lP75LzV//bv88PFsEv9MTPWRKN6J2JrjsfyjUdXeGIGm1ruP9Yt+9jMDlbej&#10;gfmHDHzK5M33jCVEJGRSq9RU7mhoqFwNjav/aQgyR4nmv1flYYp27CIsW0lZtrJo+ari5StLVqzk&#10;rF8n9A/yCyFaXC+44klOyiq1tLpi7eAVi6nILBZnM2STRAG95npQpmNgeno+mTImgdJKRpfUp1vp&#10;25r8XkvI8y2hz/fVJvXqEtorV7WWf9hW9nZT3J90zi9pHV5qy7HsVSd2lF4Y6u9pyrvWSvUb6lEO&#10;NLMHO9kVVbQ0Cn9c7fn0GrfwnLwSuXcsNoUqTiQg9105CR9PnJugQVA2Mum7RF3a3tvOkFGvFC71&#10;LlvqVfJ1VlWgslWWzI20p162IJ0/STlzoujMCfqZk8yzKE4zzwVwQ88FPdx9n7L1Kq2WjSGgZ24T&#10;jaYe9hTz21NLm19x4v/kImdThMSfrH3+TOkvjxT93xHaz7ZgP7csvholeHFNxi+/Srb2q7wSJjrq&#10;yTvqWX3sFs8jWXLFOx99wzeRP5ru7ReTnULio28mwjOoiMCB8458eTNKYFwOlCpVmEfIjV//JvXp&#10;p5HaNgQS3IZAmhtF5Xvv1Weks/72NyS7GSO+u/iZZ9CzManPPEN55hnyM8+gtcLDTlgnFXInZlJQ&#10;Kr8Vno6edXns4g30oMuJCaA/Phhx36zXzJay//cRPSenpaUF/WcslUppNFpzc3N/fz+Pyy2+ccPt&#10;//7vifDwpfn5WyMjX2eVT3Tfp23cJiaAq1A4B8CzLmfgeQzTG2PhKETAmN13e3u7rr7+wKlLF13C&#10;bb0SHnQtZ3DfSF5nZGQkJiUXkmg0RunYyMMRD10YL9CveMYiwY3mlTu4ejc16fu1wX1f8YhFM8d9&#10;IlL3n7Wz8Xzk1VdQCU6heHIVmlQhZpRXeAdnpjEEibG3J2F4xhfjiSS0j0s0nlIpZdWIMflEw3Ms&#10;7XySsWxJTEymoZnOEYVsLtcniUSm0NGvXimMQjwRvQjFcNJSH3hZOxYRmvd96pLTtkMXxsX+MzYO&#10;N30p9DIUCSnZHC5fqdLcNxRKdUhkomHPQkpxVj5+ngKXmYtNy85PTs+OT0qPiE0MDIvy8gv2CQjl&#10;CWobmpohgAAQAAJAAAgAASAABBY8AWZZJbr8CwiOCI9JiE1KS0rLTs3Kz8zFZObh5ukaVX9tzKzg&#10;lnMED437rPftGpq53TZ0jZXvunOu/ztw7a3d197ZanVz83LnbcsP7dm+Y/fuE8d/SHD5rDzmn5vO&#10;n8hnuxC417LKTkeSt7jkfHEi/H+rri99Y/vxt3dc/uLw9V02fp+e8vSOLZjEfW8/bFXFExVVCJD+&#10;Lq0So8mP6G//KwUKjkhpnVnhW5HY23lsSPiCkvCGEy7rQiLTI7vS0xA5VZ45nFs5VSiuppSfZ9Td&#10;aB4+rRjaWtn9VY5mR0QphatGqyiMjUL0UKNcBqNGa+cZnVjIfaj7ptIJ7bpMwyInva1paM2T3paE&#10;7qbwLjTdW6ef7t2lRdO9Ubi1K6936Kd727TLLrZJLrSJz7aLTrUJj7UJDtXzrmVl+E/vDt8Py48o&#10;keUyOT1ub3Q5v9KTgdz3kP5LmKGhARmzN/VEl9NbnQ5/77z2d1XwTueCkktEMXLf5ulVF7DCWzPn&#10;vl2IanbDePFN1w6Tlf25Nc1pHC2LgKvd9XzuiWeqrf4fvYofRWK0p2zC4jZ60s8H4fDTa7v+KALS&#10;1vxkEjuLUpRBSkmhOudynBJYVz1I563SDh2JND8Vbn85huhNELoX1tikl19MLrFOY52IYhzxI4Rh&#10;9PobWe8kAicDW4zs+TTSKC6KaBS6lSuVJYpWLT+rq+RWF9Gro8CrJeuWrIpZcGt96E4zvI2Z3PNH&#10;net+1Lz8CemnPypd/nvauV2EpFR8bSdeMURQDjE1j+W+PfIw69M3rcxbvip/+Zqsr/1Xv8b61/tl&#10;qZid/hVbvMt3BrD3BHF2B1Zu82Nt861IobH7eO8OVC4Zdd+dZT/Nx/sikpPp3ThiZFI2qVKlD44+&#10;yBw1itEXhtd5DEkemcNLTi1fsbr6q29EK1bLVq1WrV1dv35Vy74d4vRsF7/CoBjaZVuHM5dvhKZR&#10;M2jiLLps8kAm+npQBtLf6QVU9NRBQwKoOiaL3iXx7lb5tcS/1+T3QpP/Cz3VUQPdyl51agfftoW2&#10;siH8Fe31lzR2L7XlXupRxHQJo9F0735thTp4Q1POxfo48wFdRq0gMxFXnlUsHZsDqtE1LDuXWecd&#10;h0uegvv2wN7kN9SUqMroSmaljqNo0W3wt/ra93M3hl5/h7H3qNtrUIds7ERfj5TFsKItsFY/ZOza&#10;jt27j3r4UPExb07AmUCPkJzyyU+/M9d8mVzZ6Edg4H8lqowr76bx2nMrWv53k/fTs+VvOXAORIh+&#10;cbjor6fpP7hV/uL7gr/uxJ64VfHrFWm/W5F2M1540J1r7szZ58LZ71rlGi+64pUfh62c+BGgpT98&#10;o7OTifovBgzuG2kptLL2uARQDsRKZYh7iP2vf5Pw1FPIa48GEtwGx128ZInk8GFpSorQ3Jz27LOj&#10;spv49NOFTz+Nf/pp3NNPY59+OuS4dSKeOzETNAH/Vngact8nL7uix3tOTAAN4CPuW/WUGfbET37e&#10;EhhYXl6OVvoe/S4azftW1NRwPvnkjXXrntHpQnfuzFqx4pCX533c9xW3iQmgRVec/ROmMTjAIUBg&#10;pgjMtvs+fz0ExRQnUI+b943cN1pl6NQF2+vuAbtPXN5x1HrXsUu2E5ZAGeu+Q8Ii3P0ivEPixkYR&#10;o3z/ecdxOaDJ4C6efvsOHdfVNxh69O153+7hp229/OPRQ5iTLBwDp5i5Ee6G3PeJizfQVe64OHDm&#10;6glLO6/AKAggAASAABAAAkAACAABIAAE5oDAfdy3e3jW6vO+f99q+6H51b9stPp/q8/9ZOW5X+9w&#10;/suFhK/8mYczhCdSy75zif/A3HqD/flikXdRjTOGbRVftOsW5uuzcR99bLXu56uO/2at5ZvbL320&#10;3+5X62z8EvSLLd430JonO45ZV/KElDI+rUJAZ4uYVZKyamkFv44tUNimZUnqXYYVb7Xin08tCQ5t&#10;6whq6Qpq6gw2RGNnQEOHv67DV9fhpem81dTv1Dp8Vj20o7rnK0zD8oASAltpWLFhNPBFFVHZdDRb&#10;3M4zKgFf9VD3TSnCtdfnooneaJ2Tntb0bv1630ld9WidE5+R6d63OrU+nWqPdoVju1w/3bsDTfeW&#10;WIxM9z7eJjzSVnOglW9eX305K8NvejfJyH2HM+vKM4N6nV/pcny5J+2O+zb4766WPnp4t9+qTrvX&#10;O50/jMsvOIcVGOZ9I/ftiZ+O7b1vnjcK1Wi6t2HGd4luqEg9SFUNUtRDeFlPNprdLOkmCXSM3HRW&#10;go0ifG+xWBdOoLclrMrCbXClnA/DF0+v7XpzTazJIDPoRXGy0quNlac6hBZdEqtWyUWp9Cpd7BDH&#10;vmqdciuwSFis6eG2Dla1DFY2D5Toegl1HRcSSy9FFaF1rlMJZcTcuAz8NN03nZmoE3qGVtf7sVqr&#10;M4/1Oy7pO/rjwb1PDWx9SkHLLE/eRnP9cVX4EkXAkrbDZr02Pxqw/lHv/h83fvuTmq0fFxWxSKpB&#10;FCXaAfFjzPu+mZOzNmO9wX2j2OHzcf4Pa0OS6Mucile6Mr91L1nvUbrOo3TNzZJvnBnWCVVdoi0D&#10;lc+Nuu/e8iUY3M3YSd33rXhSZHIuWvgYz1KiR/+hILBVhWwV+mkI9EDC3JK6zGJJKkWQSygXXnOo&#10;fuMd4Tv/lH/ysfabpU3fftP83cqGQ7slVHpAUOTRs5f94nEp5JpMuvShgUw0mvR9IyQbuW9UuyEB&#10;VGNxeXFXrWen7HxT7GuNni+iaMsx13/l09c10K3pVeY3hX+OxLfG9g/tZK9u0c2OCrvhfs1wb20b&#10;5UZDyu5+eehwc2RVRVhMHjOjWDI2jfxivkto1m33TXn4vG8PjN59FysYGAmW31RjkXVryZnPf3Lq&#10;s0Ppy1yLv3KkfhVdadXZ19I/2I++lxoYGmjrbmMpOe5kv53JR1cnbblW5HLSz+2h7hs95I1eJRtL&#10;APG/FFnKresmVbWl0Ru2Bgp/cZzx/EnGy+eYP91LWn2jwitb+uKWgt+sy35jez5a8OSf23K5krb8&#10;0gbrUOFWe/YmmwrHKMEVr7xYLHvip4A+TZ+oTLTWedYd933U+iZH2qTnf+cjMJwD6NdAt2CbX/8m&#10;+qmnDF7bEGgqtyFov/pVXUIC9euvJeHhFf/8Z+Ezzxhkd8HTT6MlwlHkjETg8YtoyJ2YCVp0xTMs&#10;Fbnv07buaHmTsQnoa2er6DyD+9aZvaR+87tNBatWZbq69nd0kEkkHo83PDjIptEqLCws33zzpxER&#10;S7q60tauzVy58swNx4nu+9SVmxMTwJTLnfzjpj1GwYFA4PEJzJ77RjO1z1wLSM0hpWQT0YtJJm6P&#10;XqHd1307unr19PR2dnU1NbegOdoT52Ij911aWoomfRcUFPgGBJ+3cbWy90RhaeeOFv04YmGPIxVN&#10;dN/7ztpTaMW2tra3v9S/475DU/BOXqGWTsGpeeRTl12NUGpPMSXkvo9ZXd9+5OK4OHjOLjAysaG5&#10;3WijvqlVXd807+mptA0NLQ+hVN/YIuFU1hRRlFLpfRPWt0U3/22Zd5iQABAAAkAACAABIySg0jXW&#10;N7ehxLTqusqM81UJayaPirgdKmm1ETZkXlLS1DcjlUrW/3Ugk1RUWlbJU2ob5yWTea8UXeyVV/JI&#10;xaUIBZlezuIKJ17K3td9Z39zxvvHnx9b8vHeJz87/OSXx3/+vf3/cyS/HsjemVTjQlKmVDVhats+&#10;s4t++8Slnbes/LE2EWTLWwW7z8esWmX/zf/tPPDkyvNPfH3mqc8OPfPx3ieWWfkl4idx37tPXGFx&#10;BQRmNbmUTysXFLNFDI64lCst5dZgSr362w5203+ZjT3hp9VEDQ7FDg3Hj0TcoD5i+4dj+oaj+obD&#10;uof9O4ZdW4Yt1EO7eT3LcU1f+jHxaJmKsesX87Q4all4ZhF6E633HY/jPNR9k2gFbbq8nhY04zu6&#10;ty27pzWjuzG6U4fWOUEzvtFP/w6Va7vCvqPOpkNm3S69gNY5aa891S48jqZ7t/L3t/L3tlbv0lVd&#10;yEr3nd7tMXLfYcw6efSZ7ut/77r2ck/ikdFbxNvTHgcHBmppXX7ru6+8islNOHOP+56xNU8c8Gpk&#10;vQ1LnZSp+4UNfXxdL0vVw1T2UOW9xLpeiryHJOsqEHfh6nrTJf0heFpbzFeJ+I3XCecjCx8y43US&#10;MkmkKjo1uoV+vLv6bK/Crb8+eKAhZFDr1Seza605X1lxPq0oMZvHL9W11XQMCjqGyxv7c2pb0gQt&#10;/lTpAR9MZmEhAxNIzQtPInCnx59Rntkg9AjlqgJYbcS8yLJbx+p2vdSx8keNn/1Ikhuj5uNk5RFy&#10;TpyqJFpTEKYhhDQRgxowgepUHyUFW6tpEeg6BQ3dosaeWjFaV3qaX0W4ZmevTVs36r7XZH7t4bbn&#10;ZnzR/65SPrWnfeFY9NX14i+vF3/uUPSxHfV4BKuj9sBY991T9lwB5iHu2zuREp1agCbATgy0MDSa&#10;I5xJl2UUS/VRJMkrElSS6MJdu0WvvFz3j5d1b/+j8b03dB++K/n0g9rTh8NcnS1tXKLyytKLJLcP&#10;MRz4gMin8+39U53DctOxRWjp59EEqCW0Dr5NO29Fc/ab9S4v1bu+2HDr5b664qHeLhTdVWn1N99S&#10;X/mtxvGtbk5GK/Vsc96OwRbGcDdzqDV/qDFuuDmoT+OCxwXHYVnjqkbuGz2BAK314RWHTZqC+3bH&#10;3ORoOdnC3AxhZhYv7+2b3/zy0oe/uvi1N9XPi7ntUuHn6NGXWFGsul0tba5r7m7uG+wfQL1ycEDW&#10;qMjm4K5kuZ/wcwvLZU1+Blo6hRRzZOP4W4eXsCRdafSmNHqjS67814dpaI3vn+4i/mw7/lKMAM+q&#10;/8u2gp9/k/7/vk79+eeJWy9S2jv70J+FdHYPsERtPmmy017VJ52wsdjKifBz0LT3iPQEAg99soZ5&#10;3ydtPNnixoknAHoqpo9LwKVf/TrsqaeQ10bzuA2BBDeKwmef5W7ZUmZpWfDzn1O3bq0LDCx9/z3s&#10;z35a8Nxzec89l/vcc9lLlmQ8/XT600/7H7sYj6uamAk6uzxCktHaU+eveZWJGiYmgBbeue2+3xky&#10;i4x0/tUv6j/6qPXy5VtWVgVxcX1FRY1btkj++Me/f/yxmUqF3Hf8pk0HfH1f4XLu474v35yYADrr&#10;rvvETG98gKOAwIwQmCX3jUz3OYegkNicxuY2FCEx2eccgh+qvw3uu7SisrGpWaXWyuUKLZfjvW03&#10;/9Spen8/KZF01tr56oTFT/YctQgKDo6IiAgJCT149MQxS/vjVo5odvOe45fQlGdUJoZAnbr7dvRP&#10;zcaQjl1yy8QzTl+6MUXRbIS77TxqfdTSEf0cF0csHPzC4uTqeqMNqVyNViOc3/SUmoYKDk+haZg8&#10;DYlYSvR0zDi+sywz9b57yhSaKp5QYcS055cz1A4EgAAQAAJAYL4IoP/lK7k1cpUOJVBNjdIV7R6W&#10;n508OrmHK7Nt5ytho6q3WijJyicUl1SIpXUKlUZap6yorM4qICIDXjeCdO5DJFXW1NaNi7pZzqRO&#10;VV9RVYNQlFZUSWQKhAL9RGuzZOYTqvi1YyHcx327hWWtswx4cunZJz42f/LLoz9eeuLFg/6/vE55&#10;2Z/1fTzfDlsXzWpIqW7/xvoqnhzgFOP/re21z86d//TU8fWnzc9bbXp+25Ufr7/65CqrJ744+sQn&#10;B55ea+cTr3/i0IPmfe89dbWCK8DTq4glPHIZn1ohLGKJyGU1ZZVprU2Xemvezk5fc0XA9+4Z8Gvt&#10;sedprrIVhrBloZDbVMivlNddKquzKqk7w5AdoMi25teujq/eHFCEJpAanh03GjhqaVgGDf1q6xGB&#10;lNBD3Te1uLBdl9PbltHXhuttp/a2EboaotFc7+76IPQTLfDdrrAbme6NHms5Mt279kS7frr3wTa+&#10;eStvd2v1jhbuVl3l2czHcN+hTJksyqLL/pVO2791xR5CU1/HLTw/qKvt9N/cfeFlYlbUmHnfAs+Z&#10;W/PkGk5Vqru9xjdL09c3oM8BJTIwNNQ3ONTdN9DS1Vff0Vuh7U2VDqXKhoNwlLaIj8ILN9pjLGMI&#10;k62oPrk4SCeXKogWWoo5p+J0qcC2vPZandJVW+fQKr7aK3XoFV9v4toLWN58JUPYUs9p7sqqbb6W&#10;z3EhiUNKVHtvpbHyLFk4z/RC5vQWPEG5MSqymgWu0VWCW1VDUWVKlc3nquVPlH1gVv7JE9KTLxcf&#10;/Rfe8kNMpG+u3U6c5TKczapC280pVgcCzh9PDHBLx0SkYiNIlEJ6aSWezo0nTfOriJvZOWsS16/I&#10;uT3vG0393pe1LaCA9C9r7LvWhf+6RHzvMunfl4n/vET4pzXeLqmsm//Z6Jon/exnOxg/z81HC3pP&#10;VrtPEjU6FYNWXkYLUCDZbQj0GhlS5ArTR6NIms+UYijcHT9ci7oRot6yQf3a3xrf+Gv9G3+RvfHX&#10;qtf/Sn/rFdoRc8sz5538EpJJgrsHji3k3tfIRKMHXbqG56djilGNowmQmdT26gtt3M9bmf+p935V&#10;5/iS1vG3DT7/acu90Jptobv5b/Wl36msftcY8sNAs7Rfm99d5dgn9R5qjhtuiRxu8hiUW+iyvo8N&#10;8Egi1YxLI6+Yhx5pkMOQofXIp+K+XfJdKHXUZH5qQnXcwZRd//Z47x/OH6yPOEwSlzAV+WfyvzqU&#10;+enxrFUsNVPQIGTUMTkaLr2OUdsk6e7vRt0ESXC5riERXxlTONmXHxddI2iV0rEE0GurUCaZ2xZH&#10;ri/mtxGqmv50kPLTrfifbsa+tB2bydDUqjo+OkL4+dKUn3+R9MvPE2/F88d9MdbeNVAtacyi8lJp&#10;4nEQ0CfrFZ4Wj6/OLJaGjzzrEi26Ui5qGHsCjHztIUc7uF33s/zlrwN//GPDPO68kcgdCeLf/ib0&#10;98/54x8xP3mO8Iffs+3s1ASCyMaGY25OWrMGu3QpaeXKzJdeSnzqKd9jF+NwVRNPCTQD3T04Ebnv&#10;C9f9SwT1ExKoQxPP77pvWuQLG9/4xwcfbPrZz+J+/euc3/8+6I9//Pcf/vDK0qVPU6lm/f1P9/RY&#10;Ojr+TqEwG+ib6L5PXr45MYGCcoWjd9SMGEwoBAhMj8AsuW9LpzC/iAyeSD4avhEZ6M3JHbHBfZ+z&#10;tkdrbe8+YXPmmCV399r2U4fFn/9bt/4b0SHz4COnJ5Zw4ornh1+uunbt2jdrNq7ZbL79MFrh2hIV&#10;NRqP5L7REJ2Wg0dPAM7E0U3dfR+xdNh57NK4OHrB0Tc0VqbUGm2IZUp0Lzq/6SFbXVrBQTdvD0xD&#10;oeHxq2n4pKKbtsQzu9KO7r3vnpI6FbuKX2fEtOeXM9QOBIAAEAACQGC+CKD/5ZGuRd9SowQ4hMAO&#10;9sFh6ZmHBivt/HwlbDz1sqpqkrMwuoamQf3zAO9GS1sH0t9FJWzpCNU5jtDYtODo5EIKYzSCopKE&#10;UsWspsEor8rML2xubR+HoqGpJSULg74JGK39Pu7bJThjn2Pkk8ssnvj0wJNfHXt25dkXT8X+8mrh&#10;b2+VfhFRdTJDdJOsvJTFP+h8sUkc2S4J1nLs6xhHlbTlDZg3scGf/XKX8483Oz259tITX5144ssT&#10;L21z9YjOm8R9m5+xq6jSu2809ZtUyqeUC8hlAgKjtE7u06H9gZ/78lFs+on6TpfeIVthvVMeJ5Em&#10;TEJRXJtcXJtCF6fQJXcCvRYnF4uTi8RJtNpMhrSoWjPefVNKQ9OpxTyNjVsYct/xOHYUtnqSm1U0&#10;77tdl9fXUahtLOVrxGUKEbamLIVFiinDRZQURDBywumZYcUZobTUUFpKCCUphBIfTI4NJsWEkqIy&#10;aJ68kgPNnE1a1rHMtOnP+w6hS0vzEruv/KXz0l87ow+Odd9DA/39NZTOwF3tVm922HyQmZ9lgRtd&#10;80TggZvmROOJQGyxKvRkSxTF2uFydV/vgL536cX3wGDvwGBP/0BX30Bnb391Q29ybV+qpDe0ANse&#10;9l4AfsONPLvHedBlFomhwR7B5p1M5d7wKbsYLblJbk2iNEZhRc74CovKIuvW6us9NQ4dnGuK2pQS&#10;OSeqQnAkmnQ4iubHUJ4MxQcmxKQSy+Km+6BLvfsuT20XOmRUUvyqB+NKlQzz/2a8/UT5Z2b1u3/c&#10;euBH7LVPqk89I8XECOw+aT70hPDbJypXPol9/8cpJ7+Jy7YKLbbwoR2ls4oyqbz4x3ja560s/Pro&#10;H77JXDY69fu7grWhZVFbb+FfOZX+ypmsf5zN/vuZ7JdPZ35sk0dkpPZV/fbOgidL+ip+oiP9Li03&#10;bPL1vn2SadFpWDQDF4nIvFK5IdCqIHpRWHQ3chhSbLFo83rXt1/e/dkHhwu9whtWftHwxl+Ub/yF&#10;9/pfma/9hfDqX/L/9Qb+ut2hwyduReWlUGrHHn7f1wXFfDvfJNfIgjQsHdU+mgCJTm3nWrRxPmrn&#10;rugs8dVef0Vjg1Y4+Z3G5g/qy39QX/yt6sLvNHZv9dYQh9HSzwN9wz0Ng80lQw1Rg/KrnZTvlc5/&#10;r7nw7xgf1xSycFy9yLY7BqRkM+q8YjCJ5Fr0DNXQXPYkg4BTrjNRRkrkJ96kXdgc8943If/60Pvf&#10;b938ZHvsubaeVs8iyx2Jn2yK+Z9DoZWuQ9vV11XbJM7gZXnTA7zp/gQxaWh4SKltDkqlxuBrJqnl&#10;klsUhS0dSwDxtwxmEDitCZQGZUOvVNf97jHyzzbk/Wx97lsHCsXqzq6egc2XipD4/vlnCb9dnlJV&#10;q39S3LitrbM7JoeePAHCiPtOjcNxM4qk4enksFz2OYeAUmG9nn/J7RMAvUCrY6fRJDcd/c798tc+&#10;P/5x5tNPo0DzuA1TuVGwtm2rdnSkr17FOHWKeuFC/s6dGStW4M+cqYqNrTh/vvCzTws+/jj5lZdj&#10;nnrKG7lvbNXEcwDV6BaUgNy3lVMQo0Z3bwJ1WXQpmgl+132XRZrlXzdzdn7qqad+8dRT/++pp376&#10;5JM/+vBDMxoNiW+z4WGzoaHnOjufGBx8oPsecz4bksGUKRy8IqanLOEoIDAjBGbJfVu5RBw857zz&#10;sM2Og1dQoBcHz7lYuUROxX0fu+RumCEeYnFNu21lH6NYdvZIP4XcfPUCYft2uwnrfaM9l63f3tbW&#10;bn7o1FjlPT33HZaMveLke8ktMj2fePqKuxFO6J5iSkh5H7Z03HX8yrg4ecnZOzimVqo02hDUyhil&#10;LGTA5zFDdCdMotIldeoH5VBSUpwfs0/AvJwcauH96ScRlhb33VMorqOjKVEy1Ty2BaoGAkAACAAB&#10;IAAEJhJA/zvT6KW1MgX6Jzbev6Ni/3Dtybaq0yLKGQHptIB0yhA1pFM8wgku7mhX9Qm0Q3naeUNR&#10;1TW1lCIGCnpJueEdGr0ETyAXMUrH1sWpFlCLmSjQnmQanUCmFZKohSSK6X4iQok8NRur1OjQ35tP&#10;jOa29rRsHIdfO/cNDIlJLSDQxjroPDyFL5TOXibVAklaDq6ppc3Aoau7RySW9PUPGH7V6BqSMwsE&#10;4jpDAvdx3+ivTa8FZTz1zcUnvjjy5JdHfvHd5V+cSvn1pYJfu9Be9q/YEFt9MlO8yiMvMNqiR+zR&#10;I7jWxzvZX/XdQOm/OnJeueGy/Zmd7k9tu/nketsnvj7xxMoLn50NcA3LmsR97z9nj57IiSuuKmRw&#10;iUwegckrKOIWlRa0NJ1s477rH/H9WqZkn673StegY0PPhcxKIktG5ShoXGURV1VcrabzNGgNE/RY&#10;SyxLkV8uzymty2JKs5lSAltB52vHBZbMDE4lIyd+2TUkBsOOx7IjJ3ff1Lw2TWpPay5bLdD09Ol6&#10;h6raBiiNvbiG3oL63nxdT562J0fTnanuTFW0J8paYyXNMZKmaHFTjLgxUSRPLQ5qZG3QVBzMTPOZ&#10;3h0yWvMkqFhSUC7svPyP9gt/7YjYd9t9o+92WrU9hIAOu/+1nX2l9cwrCo9toXi6NUFkRzSs9z2T&#10;7vtygZKuHUIPt6RphkvV/e09Az39yHoPoZ/Ienf19Xf29HR2NosVIhqHWs7JZmGu9ib9Lwe3NjrP&#10;PolQNW39nUEqURScJOUdiuPYXiLs9xPY5zbGZWojw3gu14kWJ8OC/VL8K2gu7ZV2XRXW2jLHnOI0&#10;q7g0c/8M36Lai4n0K+H4xxHf6COjlyZ3SZ2KKqKDeV0xVe1FgQ78DT/TbjDrOmLGXmom/O5HMvOn&#10;JAXx9NMfNewzk60xS3rbLPnL39NIV3NUbinyq4myi0qdNqtINL1P33BUYG7ptoijy5O/Hjv1e3fh&#10;zmha/ganrFeOxv75UMzfjsR9bJUSmFtYX739zqTvJf2s53pKfi4qeDc2J3fyBHxTiqIz8GgqNHry&#10;IVoMBAVaBhotWpJ2T4jxpbLTJ5Lef/3SOy8feeMvO75ffaHa5qr2gzdFb/y14vW/UpD4fvUvKX//&#10;U/Kn/032cDthcSW6gJVKrb23kHFlSvKLeVe9E9yisalYBqrdkEA2U4alkturzrdV/rdLdnGop60t&#10;3057/W31pT+oLv5eZfV71cU/a10+6apIHx7oHx4cuhv9PcMdNUOamG7mLk3sF/FBHslkwbgEUI32&#10;fkmoolvR+ch9JxKQ+55sQZIbOc4EKTGM5XGx4Ksj6e9ti3vvm+AP/uX+381RR/sG+8oVRftT1q8J&#10;+3hN6NL0qrSO3k5dh66pq6laVxPJiknipg4ODTI4Qv/U4sm/frjiEUNiSUYJGPhbBNILK1sLKpq7&#10;ewd7+4eWXSj62Zqsn63K/PZiUV//INLcV4M4v/gs4eefJvx7W25vn/6dcZtAqgrNKEqZ8Ckgwp6h&#10;ybE4LpK/YWkkRMDiRhCzRjuaAPoU0HIoCB2aM+7q6Hfq//3K88knU556CkXSU08loxdLlmS/8Lwo&#10;Kopw4UL6smXJr70Wi+ZiP/107NNPxzzzTMKrr6avW5d/6FD2li1J776b9tZbnsesYrGciScDkt2u&#10;AXHoO0hr1xD0reTYcwD9zQHaH61Jco/7PvY/s9+/ZPb2G2Y3ncy8Pc1OHzf75c/NVn9jJpeYDfTc&#10;jd52s6yDZilVZj8dNFt58CWbl77+9usTl29OTAAt6nLNM+xxeigcCwQek8AsuW8kry+7x1rfjB6N&#10;yx6xV73u/0d449b7Rn8IYngnbe/x6vf/LD2+b5jLbQn0Lf/g5YoVy655xk28qEPue3Bw6NCJc7uP&#10;X5oYWCJt4ponyLCftbbfsutgrUQ29lmX1s7BZ6/5hqcWegZEoFW/pyiajXC3XccvH7lwHU2fHxen&#10;r7h6BUXf+wehUrQuB6dayK2RTPxb0am+I5JV82t5ovF/ajp6OJ9T5ut+IzitmHfnz1H5Qsl9a0Q3&#10;k2QaQyCW360aFV4j5otk6B30rzyh/gVPIDa8mCSqeYzwoHSW4AH7iKRocRUOD6U9vhxk3vNxBJFE&#10;cU/hIlklV4D+jpVIoealOAsYVtXko5ZHl/pbnrludYFRUlEzoRyeUEyiFt/TlkkTniptKAQIAAEg&#10;AASAABB4PAJCsRxPpArE+muACpxfR/m+YeHxsryzGAyWQqURSRRDFBJJmTkFzjc9aomH0Q6laecN&#10;/1kjy52VlYUeOVNIICKd7ePrn5qZnV2AveHsMvZ/86ycfAKBUFZWhvYkUWjZeZi0rNwrtlfv+z9+&#10;ZnYeej8yOiYgMNgQhUTqg/Yc3Wf0RUJS6uQXEvpLL4F0dB90TWX4lVdTq78ONPyTUMLh3X6tv9aa&#10;cG1DY7DIRaW9/QNI8t432FwBhlA0x5c05OLy4OiU/EKqfvnXO5GLo1TxxbOXCVrdu5TNHYWgUmsc&#10;brh0dCJDqSeDEBWVsIhFpYYE7uO+7XwSAxKxv//+2hMrLJ784uCLu92ePZH2M4vsX9lgf+VS9EoA&#10;64tQzrtXImooe/r4R/q4u/o5KwfK/t2Hf60u5vV1VheeOxD49G6vJzdce2L5mac3Ox93S3D0T5nE&#10;fR+wuF7GqcEVc/AMLloaooDGwdA43GrfbuVHyuw3zX1CP6epv5d2Hmvut+8aOs/W+hRwqRw5Et8j&#10;7huJbw2Zo3TM4Zyn1x1hKrcUSr9OEXzlRfXKZqFnWo4LLIkRlEJCk8EvuQQj943WAn6o+25VJ3Y1&#10;Z5HldZKOfmFbL0PXhVW0pUmaE2obYwT1kTW6yJr6GGFjrLgpVtwcJ22JkzaPGPDmqNqmqJJ8XcW3&#10;mrK9GY/hvv3QuskcNSfKttXilXb/bch9D3W39ZWld7itbz/zj7ZTf2s7+XLrubfJaRFeVMEVkvga&#10;STZT7hstFZJCrEBPjLQuUNI0QzTtMFkzTFQOkuR9FHkfXdnHVHZVKppk8uqO2oz+Gv+ByquD5ZZD&#10;Jed6yy4OFh/REbfKM7eVZrunoiW/J11z40HiIJlUxSSEqnO35TKOnMnb4lR5LkkdmKgI9OU4WOSe&#10;/sY5dY17rkU6M4uDTvg0aZmnjmLBzT2fGmeXQ0zxyym4HpmVTOKgib3x0536TWMk9iidNKxryRx+&#10;PLetKtCad/Rj6uoXqF/9BPeGWe16s/LVPxblxWMPfpL29a8qvn4i+uMX0m03FlbfzFI5J8svZygc&#10;5RptOu2x3Hc0nn8pJnRp+NffpC5bOWblk63Y729Qb97Ijb+RkeGUleJRGJhGXNfFuv2Uy37Wsz0l&#10;P2shP09K3RmNqZhczfilFkdnEJB2RMoVPQzQ4BzvCZoYX1535XLBR/9y/+DN6++9ZoX091t/3X56&#10;j6PA9nLlW68UvfYXzD/+nPaPP0e/8if/l/8v5IuPA67aWti56/U3TTyJ/i4o5tncinOPwadimah2&#10;QwL62bgUUjvnXDvni4E2un6BncGBfi2vo8i/MeV4a55dFyt9oElxj/Uea8B724crbVuxn8X5u9/X&#10;fV/zSUCN9YzK08/7fpj7vp7jVCgj4iTp1ToCV0MsVxLpdURiLbFYWtrT36tsUxFq8Tm8zEIhrqSu&#10;VNWmTuAkh5VFpnEzqjTc3oHetq7OG3GxwdkPWfXe1juBWCE1EBjlbxFYjGe38JXdhoWOgnMk318p&#10;/v5ycQxGZnintLpxixXle0uKb1INsk4oBkbWIzJsPX2DMbmcyLzyifz17js4IRYtQqJ330Tkvi+6&#10;hqNvCm9/BCPz/Q1HGdz3sf/3K5cnn4x96ikUcU8/VfD665ivvuQ6OWWtXhX11FORIxHx1FPhTz2F&#10;lgVHEfrUU8E//jGKoB//OOoPfwh//nmPB7tvF79o5L6vuEfSqjUTE7jHfVdnm7n+1+zKP81ufm6W&#10;stMsfY9Z9CYzu/fNrv7bLP4H/a+jkbbbLGGjWYbo4e67XG7nHvyY7hIOBwKPQ2CW3Pf0XLBhzZNR&#10;9x17xFL62Rt9xbTmIN9hPl++bwtt1fJrt+7jvldu2oOGIJeb7qmZecXMcsMoVIAjol9RBEXEHbl4&#10;/6dWXnKPPm1ljxbnQ/vvPXFpNO3rXhFobsRDFygf2T8jAVfsF5ZuONYtnpRHLk/NxjmMrrYXnBuT&#10;ku/gmxJVUJ5HZAZHZVwNzErClqLdUOQQSryDDV8JJPmnED1DMoIyi3PJ5Zk4svNICR6JFLRbchbW&#10;UOD14Py0Qqqzb9Joqk7RhcmZWEff8d8rIPd97KIzWtlvXFjYedwKjKoWiMcE6cSGXecuWJ+0diuu&#10;Et77T2N3m+Q1Jz7I6+SeE2llD9yHmB1u75k0WngxKc/zxqXzduEs/vhD0IIn6F6UJ5SM7syt5rlc&#10;u5THqK4W8B1PHgvD0tE/hd66llhYOXm27MoCGwtvRvX9s8KlRVhfunj65JmbMZhx5YgkdRk5+TW1&#10;0tH3WVV8lFVMTFx2dnZqegaVmMbM2X/17NLcrJTe3l4Oh+Po6EilM8eVg75UwBaSx7ZlWnin+CnA&#10;bkAACAABIAAEgMBUCfBF0jxMIfqWGv3XXIb17SgzH645Vpp9islkXrh3u3jxYmhkrBB/QL9D6nnD&#10;f+U4AjkmJgY9Nd0/IDA5NU3X3BEQFBwZGengeH3s//XpWTkVFRXuY7bI6FiXmx5zfj1QS8FluVy1&#10;tLqZeLvqqlKbo3tsg/PYJRR0lWV15eLJy17FbD41IeSsjdVV92R2VZm/f1Bhac24VBPT89Tahp7e&#10;/gdFO/rj7+TsOW5gPqEoPC49D09Fs/RGA7lvJOJnL5PY5Gy02skoB4VSjdx3W3vn6DsNza1xKTmG&#10;BO7jvtHVvGtIxlabsKfXXX36m1N/PBywZK//s/sDf3o0/Cen435yOee3zpSl1xz72Z/3sz8dKP9v&#10;f/HbPdhXOxNfpvq8/9ZZ958djXzW3O+pjXZPrL/2hz2eHlF513zu3iGMuxmz800+aHmjjKNf8wTN&#10;+8YWVxUUVeGKWZKa8z28P/PiNlqFYT7IrF1e2bJd2Xu2ddCmeeA0VRKA5RaUyShVSgpHVVBWdyOH&#10;c4apvKAd3C8d/Las6785uu8C6dkMMbNGNy4wJDpy32ie+EWnQLTmid59YyZd8wTN+1anddTHRVSw&#10;ciQNWbX10dWaCK46gK3wKq/zKpPdKpV6lko8mGL3klqPUolXuSywSh1R0xAlaooUNYYz8rVlq9Ql&#10;OzJSpz/v25cmSatUF1Bocodv2i6+3U0I6Qo/3m75r7aTr7Qdf7nt2N9aT74u9zsRRK4KYNZdJort&#10;ybL9GdUXsEI3TE3syMThaUcykcMgeWUQ6Va5df+/vfOAbuO68j7W0u6XSLKcst9uvlRvkk12T3aT&#10;7G4SZ5M9KXbsOHacYit23It6lyhS7L2AAAtIggUACZIA0UH03nvvAEGwF7GIlET1Tkn87hAUTYEU&#10;1W1nA57/4RkM3rx3548hMfObO/eJhq6qxq7rJm7oJ+c0EzdUY7Pa4ZPOmGcgSD7rz70ezbsR2HvJ&#10;vn3SVRgMCRTKphnaTzpkaTJ1u03RqlZJWMbVCj7cLkKA70KTR66hl/G2bef9sdC/lzJa0zFSV+PP&#10;2yfa8XQJ81mMYmdnmBiaYvdOsEJdFL2YJWxQM9P6VNkBcYGOXmRWMGQaA8cQub/cc5VNd+YI9vIw&#10;JuAh82LHJdETcktYzeVLUrbaX/4P/6Yvcf/ns32qTs2WX7Tu/mPHc99Q5r5sGmhST+JFE2jOkSzR&#10;WNnIxFG+5T4rfS/YYugnip1/Imx+lvGr54W34O/fq158XfOnD3TvvC57bTv/5/2uz8WrnVyFjG/v&#10;42ctnx+Rfp3eSaHr72A+ge+ki41QXwLhzo5hJOMbjrqb4luH1b4jXEn0mZ8Sfvw93I+/W/Gjfyv+&#10;wb+mf/cb2176VapGoOjes9XwnW+Kv/Uk65+/Rv7mV2u//pXyr3+V9OrLOemZhVVkgMtLe0tYBvad&#10;V8uoYej5WjeMHg8A2qjNprOhlIv9227MzswjFKgdcuXG1WMXR+WXjpiROidLYXd8efbSjTP9N4bp&#10;N/w75yIvHaX9jF5bAWXHE0e0dxfWswD+1lBk8bxvsmy1ewOlEox+xDB5HuEy8R+4izkLz9DcuAa0&#10;+fSl00Mzw8HJkHfCf+z8cdD0+enAZIjobqEE6BeuXuidHH6/qpQsuwP7LmzgGALDCw7c9D+N4DBH&#10;z5y9eG2RZZ+5cPXM+auLKd7wIM/pc8iaS1eQNvAdc+LUpd6RU6OTyFM/UzOX02utHcrgcv8B/dc0&#10;s+jziditfD04kF1FgbTrhABgQ751qKKsaednPle2Zk372rUAuFXf/54jK8u5Z48xI6Nt40by2rWg&#10;OOYGEedFWLu2ae3axnnVz6t693ze95LjKr4MpV0qGjvgHmR+TYc1enR5AFCTBH62bh3a+J0rqJYL&#10;qMYJVOP4XanpKCr7KupT11AvblvI+86pWh4A5H0XVjff9z/J5IZJBx7cgU8U+4apKUUydUpxU/xs&#10;raa4fjhly8mGuuBT3xpL2XmcUMfevqNo2VyX0PK9/fkw1cx7W/ds25fe2EKN/9fKLsRs23cYpjQ/&#10;jG7Og6zz20z9klpCwNY2nzt/YfP+3MU2UAkK7ozekeCjyUpdaDDUPyrlI+X1MFS9N9ZHYemNkWGR&#10;IF5wr5Ni6tVKlS2aLrfDRZN6evpiZU18PF1FZKmbkZd9tQRkZ4uJCme0p4Wp4ilt8JbUN2zR6Kto&#10;Bm93D3RoiQ7zefIattUcGRoZHWwiLmR1lLQoDIGxvr5I1XwnSwU7vi+ncsuhkgRlluJridSunoEl&#10;MuTtx5qCEWJRHs0QtEpoqRmZ6dn5kAEQDodbcQXwMr+kvImlD/htlQWZ6Rn5MBm4Rc+vJQrDsXg/&#10;MaNeVrYvnef5sNtId4+IUpuWkXG4oEbnd1am7Pjzu7vbZJ74uD6fR9BJyits9XcvjQRZDka64b5F&#10;tHdwSYR9zPoqqtLVFdbk782qYCi6uq2lmVidv0fOIkKwBzPQKm+33SQoL8LkF1SJTD4pozE9MyOv&#10;oig9rc7isFaXFRzOQHeaHJz6Wo65a77nYG1eFtcSCzjluYerzbeGAXVXeEIpMOvFGNrEvThmHzzW&#10;CocWTCF+MDX9yS8/8d7bmyC5CNZcv34d8rmycnJvNXYgHO1RqHW37kvi/iZsknyZdCDpQNKBpANJ&#10;B5IOfAQOAI6UyFXwBBiM5VU3nvdumevZ4xbvi0ajVpvDbLHFZTRblBp9SzutT7MVGnj4afHY1FqD&#10;0Wj0+/1Wu6O2ro7N5Sl1hq7uWEkZemnwArF0YGCgqws5p3J7fQaL3eL0YStxq+ygQCThCcRNBFJc&#10;cJ9/eWNos9hgcYHB4ty+236vx8Wi1BVUspE2sV4pnVRaXoxtlkjIaCzNGI7FCCWFFKWJUk3ShT2k&#10;8oZWKoGm9i7vEIAvIN0Ll66A6EwOsaVtUeBJfD2NK4FC2B+lFDobsG+A3ZeuzC5KqjHbPMFHF0Y7&#10;g3/+4mXYX43eBCY0EppL0FhCcyssO1weWH/67AUmXx73cGX2DanflRT5F18vW/tK8af+mLvuzcqN&#10;u1qfSOc/niPekCt+IleU3rDzqvE7Vw3/ckX97Yuib51jfOMM6avEit/94yHqxv3MdZsJf7epeO07&#10;hDdK6TUU6SqXLsC+d2ZgveFeYN8AvtX2iMYR1bt8Ez2vX3L/o4VawFL7nm/z/lAz/mLPuQ+Ozx4+&#10;eyP/1OwBz9hBSTij03uY69snCu/3TwL43jVx409dV35uOP1DYrhaFHD3HPP2HU+Qyuho7jRCMnhm&#10;OQFh3+oAVR1d5cLVatecmaCensDVWKyUyCQterTef6TSOVzrHqlyDaNtA2XW/jJrH9raV2rpLbH0&#10;FJt6Ssw9GHt/fXCiufsY2aGY9j5/1P2G8AHYd4N9iBc+2uEbV0rYk8XPnNn9tbO7nzwDyBu06xun&#10;d3/7SOXbXI2p0TXa7BnLMQyWmEY/EHSlq/sqVT10Qz9Mcrj6PIer7D7fGDhiervPnE1VqbGq7nLd&#10;SIV5DEppC0M9rqhp3F950X/wRmTf9cDms9a3B13l5i6rcOAYc/AqRmjsIf6hUwu8r49j6ObpA/fH&#10;viE2yDpnG7obJIrdzG157p0NPUXEXnS5M+2A5P3f4jJ+lk/dyg7W+qfbumfqveMpQu/bROkfSogY&#10;iaFaasBQ+AKDp9MQYt8XeYfR+ebQVH/t1eNNp4N5toBWNHhZODInG7mu6j9ncMVkWXv4GbuHnEZL&#10;bbqYlKXhog0Ne8xT7eqphjj75o7mDo1NPCj7Ng5A6ndeR8ezxN8+y3j2ecFzv5Eitb9fUC7MfvmC&#10;/LkX+M9wdf90OfRpmNzyqn/9JfdGAN8Tsi/JaZuhlPMd0QxR4KKJTci0lkieb6Lk7lGtY+TlF9t/&#10;/L3aeVU/9V3sD/+t6Kl/z8hMrd+6bZeeyTK//CL3W0+2f/OrjV//CvbJLxd89YsZT36Zlpeza/f+&#10;GqqMa+5f3m18jcrRDUl/tUwjT+OZLy++MLrKZDwbPHBlijR3Y3aBfV+/NHftxLWzofNh/I3LZz5k&#10;39euwsvrU7ZrUex1/1s3ul+bG3vv+vCrw9j/puEruKa+hKGV9mhBHQMKvODaJGxg38ZusnQ19l0i&#10;wTgnXVDe5EP2fePa+asXLly5cOby2QtXoerP1ZmLJ2Giy9BUhBniqPo1vcf7Tl06DRwc4DjPrf5d&#10;4eE7sm+Y8FPnGwYH5lOtF5RGsPdNXJq/qJ/H/4nT3MItgBvnL149c+4KfLsAiY/j7yNHz+ndY2cv&#10;XDH5j286JKYqIfU+8TMF9l1NZNDU8+y7UwcO5OJo1ugUEsCtjXnWIUxZ07bPfK7osccAbVM///me&#10;1lbt66870WWtX/kKYG5g3HEB5oaa4CAg3fi1a+vWrAHVrFmDm1fF7gxA7csjgcrjmHoKsO/COoYp&#10;cnR5AHH2LZdb339/8G/+5joKNXdv+rIZtfX7i+x7eQDAvvMrCHf8G0k2SDrw6Bz4RLHvHemY9IKK&#10;DAw5fuYGmLvhYCH3p79Qfu9fhE/9sPXN7aU42oondZAqLtK6tx/MxjU0L1U1ngTk944IO62UUFhe&#10;t+0uWq7YFcfZH2ffJHnEZTXDAp7vD/pcxQ1AtMXWroGmNpWpb6QD8rsbxZreCS5lAVI3if0OqzXe&#10;Z5Ug6LObS27yaxzfF/Q4qZqo3WiEd5vEwaDbjrQkSRzd/Yvsm6br1unC/pXY9/sHClIKaiDDI0F5&#10;WEINgRqK9i6RNmcfRufylmdmci0+vdbijfbK6Pj8Op6C3lBUx/VFe2m4nJJmcWd9GYam9bnV6HKy&#10;wWYWyCww2dHNfty1qdlc54fd2k3irOwaW6hHyWsqx4ukXEJpHW/puBYDO6+A7IksjQRZ9gYjUqUG&#10;rvSWNtZ3Npa1Kk1MDI4mKq2mWdSUjCqe06OHOxtab9Siai1Ac9Qq6t49FfZwj8upys3AGnzdNg3l&#10;QGqtUEgtw3GDyC7HtGKJ1h2d79mMSa3ShmHBhkkpEHtuCQMe8mVy+XChshgDQzOJZZ+MjVyAL7vT&#10;p8+oNbrc3NzMzDS4moU1Fy9eFAiEWQUVtxrb6w9F4UHphH1JaJN8mXQg6UDSgaQDSQeSDnz0DkBl&#10;D55ICk+bwdBuVcN57+a5nt0OwW54lstkRkqdxKUzGGVKDZFM6VEhDdz8tHiocpVWp9NBknggHGGy&#10;uZD37fAGQpGugsKipfvSyRf19/eHQqFAIGh1OOtpLeUdTQcqGvR2KB6QeAq0uIYvksIyjcGCeib+&#10;cGx5S4FIurzmCZPdubqNWklrAZYJbZxWJbqqnUepxRAFHVgsVeMJRXvY9Wg8JHAwmw9kZmSicTUV&#10;lTl5BXimNqFPOlcyOX3izLmLIJfHb7G5FhWJ9sJKAL5tDKHT1/VRKtTdD+xbqjZB1vmixCqjxRV8&#10;dGG0MvgnT5+DXe6K9YEJSrW+qAwDJd1huW9gGNYfnzlDZYvjBq7MvpFrgFbxTixj3evVn3obt2EL&#10;4TMZwo1o80ac+wm8bx3e+Q810l34Q5LW56Lt3481/7ul/qk67Ms/KazbkC164hBn/QeNn9pF/c+D&#10;LdVU+eoXPMC+d2VWQN633hnV2CNQ9Vvn6ja5/ZPR1y/ZvqTjkgzuXro++rtWzw+ko893X3hnYnbf&#10;zI2s0zdyT17Pn7med/xa1vHr+6fmPhi5/krX5af1J5+hdGGFAUj39vUfXy6Y8rS50wDsO6OsiXkX&#10;7NtgEp4YqJkZKsHojA2eIzjnSIUdEqv76y2mNhOr3UhvM3a0Gaht+vY2fWuLrr1KZz6s7DqsQpSj&#10;68EbRBOOZ8ftrwp59fd32Qz1vhttQ/zQ0TbvOMU/LvdGIx2lE+hXTmf8dCb/1+M129z8VoY9QnAf&#10;gaRvonsse559v8n2HZJ1l0lCwD0p6ijjfit+QLUQt4lw2ffKpcjOaV/2mDN3wp46YT900rN3NrB5&#10;NrhtxrEjqMtka9hNtlid91Rt6HJT92xb/4105SRlaUL9fRU8WepYh677AC3ngOatUm9KhTezxJqS&#10;Kt/8LuP3PysoepvqRtvH8cFptG1kG9v7W5z6qXT680Wdb1ZJ0HQLoHMWMvp9Zl6zTf3egP5Eb8ns&#10;RN3FrrLJiKBveDg2eSo2fSE2fbErEguNnJiYPhHr6+/u7+sdgjqTPQMT0YGjkdhRT3TK0TVtGRyb&#10;5D1g3vd85n67Mry/peqZ+hefoTzzHPs5hICLfw0lUF6Q//o3kmcPy34443niim/DRfcT56x/f1L/&#10;hVHhP0moO8gC093c+SAKgX2boczFcjIotA+a/WMpeyWbXmzf9CJl/nfbphfJm14gZqbQ9+3P2J+F&#10;JnN1diZX8tvnqD/+T+KPvl/zo/8o/9F/5v/X9wp+/tNOfF1GbjGJZ+GaB1bE3yp7NyT31bGMncC+&#10;lwSAsO9w7vWLvUjGN/Jzfe76xblrx+auDs1OiC73sxDefXb42rhqthc/G0m9PnBobjJzbjptbmrP&#10;3OTm89pf9Jf8nE5cmX3n19CgnnVVmwhh35D3vWpBkhIxduzsOJQaigPo+coi1+Op34C8+2cGI1Nd&#10;3cd6Tl08dfLiqeFTo8C+8Y4mjKUa8DfMsrC9I+/18vw7su8SAl/rRYrDLHUpg2SHpO9F5A1lsy5f&#10;uXb+4izMcgmoeyGe6zfOnr8yMnGma2Am1Ht8ZPLs2fNXIUR4N6Mh+toh7u3YdxWBFmff5E4tOAAp&#10;mZauowkBQDDAvsvLmt5/4rO5jz0GXJv42c+K3ntP+sEH5G9/GwHcN1W7dm3N2rVxzF29Zk3VmjWV&#10;wLvXrMGuWYNZs6YcFm7PvsvxbfD8TRGeaQxPLg8gzr51OiOZrD540PrdNwpRL7yM6Jsvo1Arad3L&#10;qF/MN4jrzz9C7fn8F7K+jNT7zqlakX3DrHr39/85uVXSgYfiwCeKfRfi2QV4VuKZG0xuWcsohDLf&#10;K2V8LzYuauBCiZL8OlaC7q5uCaegjnWXLZefWC6yb4q5RytVQYNqujUSCZU0cKrZbo/XWdauCcZi&#10;1QjX5rE942pBPGubp+06wmGLkWWC1NA92LZQ/ATe4lMtMY1EybT1KURKJAWe7egK+W9l39xKttPh&#10;ceKIhhXZ9wcHC9NLG3dnVyWouKYV2DdcRy2RZtcf39x7KAemifb4vK01pQfS0nfv2JpawWQ34gid&#10;BmgpaMdhSPx2dPrmnSmpaellDWx7YGkPsOzCpWax7R+u1CsZZRUMTzhmNfMK81v4zKaSms6l45q0&#10;zNz8ZmcwoZ+YyxeEeiOBSM8tQXr05UVVFeWN6kCQXJ6LKUMTZR67XVSU12IPxbwBRd6hOpG0I6+4&#10;3ROKWUy8kiKKMxRzuSXZh2rMvgCHWJOamc9WeZf0aUWn5oodMX/AUJ5Vr7vFkFhXTz+NxYXnZBfb&#10;08ShAlK4mDomsR0/eRa5Lw5fzVardevWrR5viMKUHiwVpGD1txob8wTCArE8cV9uHSthk+TLpANJ&#10;B5IOJB1IOpB04CNwAO7fc/iiQKQbxnIp65GaJ8C++bucTmd2dk72kh+4201oaY+zbxc/LR6bRK6G&#10;CifFxcXNLWSA1MC+m8mtNBotOydvafAsDg9yw+vmf/bnZaeIUsrMghzfaFpDO5Sovt1ueoNReAt+&#10;ewJdK7aJv5Wg+FarSCUk52Po/nCopSztcBmhLDdlXxamvrQQ32nzh7s76mqocjvctnd73MSaotyc&#10;OoHZ2JiDk9/ap0RldPkiJ06euZ1ifcMwxyOc/HyUUhocwL5ZQsWxE6dmTp0FTZ84BTnXYNGjCwMm&#10;uoT8hkUfegeGC0vK4cbA4hoYGtrEP5Hbsm+4hqnpkL9wmLhuB/nxA/QnMsWPV9g/0xB6vLVnHXNg&#10;HbdvA93zr83cVxuK3q3N+im29h/QAMf1G4q1G9O4jx/mfmEvpbRVWk4U3Jl9ZyHsG/K+EfDtjOrd&#10;MZOnazB48JLr/zmFFSZvryU4zDHH3qf7fiIZetZ35rWhKx9MXNty9Mb2oze2Tt5478iN1/qv/S5w&#10;6TnDyRcooUpZBEqa+AdOrCiVAWHfQMbTSxtYughT5V8971tn4B3tLp/qzixWaktNA7m6vmJDf5E+&#10;1qqqHvBsGfa8P+R+e8j95pDjtUH7ph7Lq02Klt0i/3ZhcLsgsEMQKBMzR0xPj5g33Tf7btH1YfV9&#10;La7RFteRZteRVu8Y1QM0yqfR6xVGG8fZ3eweqXeO4h2jNfbhOvswTHEJ7HtTh2O/OFzCd0MpA7ru&#10;foqN3Lye7xcYfEFL7SnPlquRLdej2693bbka2Hze9f6E/bDPRFIZVJ16f7uuh6AdrNMMV2pGS7QT&#10;OZqpQ+LRDv194uYVUQLg+zqJZht5/3vkd7ZQ3n2//a03iH/+Y82mZ3Or3mi2FJhGKtwTObr+D+iu&#10;F6uUPzjM/t6+9p14VYf2QfZ9oVYM19Sjs8qO+nNhWtdL/txRQ7XbpHR4wq5QfyA6GOkZ6ooN6Dx9&#10;QkuvyNIjtfXK7T1aV8zs7rJ7Ix54zCTY0/kw2DcgbILYuaep8ue453/R/MyzHb96lvUsTID5a95z&#10;f+h8Wqb+53O2z58x//1J3RemZF/uY39D1vouma+9y0+fKHR3iM3LsSOAQqmjv5XKK8ivy82uuVXV&#10;Bw9mbt+fVc/QMHVRkdavY/NoWExbaXFTfl5NdlZ1ViY2K6O6pGTP3n07U4toqtCK7Ftp786uotax&#10;TFy1d2kAwL7P97XOQa73Qs7ztblr5+auTc1dGZy7GLwcLLwSLr8Syr82XHFjsubGcdzcDHbueP7c&#10;dOrc1K65yQ+mG781Qn6fTlqZfefhOqDURhVZOM++u1skqxUkQUuqL84uhAGX2bPXr126euni1Yvn&#10;r0DK9UWoagJFTvwTga7pqLJPYx6xAf4eOzMeO9YD+eC2Qd9bjIPbayruhn1rvEMJFmWT7Am53gC1&#10;L1yanTx2YXDsNBQ2geTuOASHpG9g4gNHTsssI0xF3/j0+fFjl7ahg2kVktux78omYN9hhH1zNVCO&#10;HCrPmCNHl39GwL6rGthbvv1vGfEMbmDc69fXPv549dq1ALjjjHsp5o6TbvSaNVAjpXTNmpLHHit+&#10;7DHIGUffnn2j61rh/3BRPcsQmlyJTSPsm8dT/+Q54pfe5ax/g4R6FYfoJRzqWRzqV8v0axzqlfkG&#10;N7XmB+lPpbz0mz/+5jbsezy3PMm+77801kOBv3/lnXyy2PdtypLcMXH7423wIfu29OplaggGx7CF&#10;I8GSBi7D1i8XSovaNMGeHhyyd3yud0LF74Q2JQxbNBrBNSFJ3xUMoy8QvJn0zW2VRVw+D6aRw7D3&#10;q8QITK/lOCMh31L2XUwUmSOjXKGmnuHoGu5takuc22ZzShFU2NuXV5ugMjwVR6DC1dESqbL2oDXu&#10;+TVWTXpGqUBnasZmHsIylBxSOrpJpTNhDm8tIIgk7VWZlVSVzmx0BPXqzjqCwBOI99NlMsmL9xwk&#10;ii1WTyTes8WoTE/J6lQZWvFFlW1qMauxGMdZHNTl9oq4hNS0aqiB7lroZCEkh8cvlCp8oe5bg4yQ&#10;8re/k01wB6KS9pJX38mR2gNOpzUn5RBNrGGSyoobpSoZJbeoDXqz2wyZGTkCuZ5JKt6RgtM7fVqd&#10;idpUXtEqYjbgWTr/fM/hFmxeZbuITycW41nuWwyJQhZYB5MTiCCXnXG5/V1aa/hAtT+PPEQSjcO3&#10;oVwupzMYpRXErfnKP+wTv54m5ilct8YcBY7PF8mW7ctS85PLSQeSDiQdSDqQdCDpwMfgAOBINk/o&#10;C3bBd7dT2XDev3Wub69DiOR9L695grBv9Rao9+0UHI5/14tlSplMZnO6/KEIsO8TZy44vQGoapKT&#10;m7/0ZIDGYHs8nvhcl3uL0X+sb3if79xlHXkHjVUabAmnDQ5PsL6hSa7Wwe9Fuf0LZ1ZLG3N4wqVt&#10;4stUGjOhw6UvnS4Pm4JLy2vUWRxysZTJ4deWZaUVNogYpPRSolSjR5cUycwB2ETOpZM44taqGopY&#10;XFdOMtx6jgRBMvnSgeGxiaPHluvI+JRAqtVbE8+IVgnsobwFZ6Q2d5AtUOgtrrGJ6SMT0zqzky1U&#10;Avt+KP2v2InJ7u0UK0fGJuM+RHv6K3D4xZfDoxMsvtzmRiwF3ZZ9I1cFjZ2NTNUvDhGeOEB7Aqvb&#10;WOn8LCGygTm8QTG1wXxyve3EOuP4OsXgOkFsHSP66ZbIRrxvY5V1Y5X+ycOMPJIE07ww79DqNU92&#10;ZVVAzRODuxtk9MRMvl6zrzfgZZx1fWda/4zXIXKHApDM4vCI0ZzO31Mcv1KMPu84+dvQ+Ze6Lv0u&#10;cukl37kXzTMvdPa/1uxo03R5+o4Fh07cTiq9taVT7+07dhiub/RRqHlCUa1W80SpZg96y0eCxTkS&#10;/SF5725xbK8klq7obpVXj7h2j7q2jzo2j9jfH7a9PWx9o8/0Bl7S8g7L+xrd/yrd+zrDm8tj9+p+&#10;H1W/yeu8/3qyGEkoleNOFfiyZOE8VXeprrfCNFBnG2pwDOPtw/X2YbxtqMY6iLMM1NgGD6t7c3RD&#10;L7UYD7DsRImPpu15cKbAMUTlBrPT2NZtLI6ayuwmusKg5xv8kFK9vHOGYQCKjD9gnfHbxUw39NEN&#10;vUtV2GH9U5UkXRqBOxMZyui2Dvsr1fKfZbN/mkYr6LA/+L7f7KFPajT1WtEXgumXQxnHzJkhRaVV&#10;TlErxVKNTq7RKNVKmVoj1piZK3nysMIA/A0INZ3U8kLFW/+De+ZnTb/8ZcvTT7c9k0Z7alj+tSnp&#10;l8eFXxtkf8NO/m9682FCp+kuwTeEB+ybIjQlFLuIU0io1l2Cpx3KrzyYg7lF2eWwEkpms3Td8816&#10;mvlWNL4jPb/yUA76UDY6JbssJRt9MBu9N6MkE93YJnHfhn1HMyvagX1zVO6lASiNhnNR0rWLxxZ0&#10;Yera+bFr54eune29dqbr6oTi6ij/2oz52ozh2gnN7HHZ7HHh7DHu7DRjdpo6O0U+Kc+cNjfQm1di&#10;37ZoThUVKTPdwr/Jvn2rfEZFgoqZ8zOgE+cWNH3m2OTpqaHjo33TgxOnjh47e2L6zInY1IC21yiO&#10;KoRditB4N6yZPj0j9usJdvr22rti3yr3YIJFhxstJ05fRHRqQcdPXQQdO3lheOK0K3LUFhwfOHLq&#10;+MkLizo2cz46cOLI0TOO8HGycCC98rY1TyoaqTQVwr5bOKoWiQ/YN6Rdr/AZWYcauaa0lIL0J79Z&#10;uuHxkvUbFlW8fgOoaF6F6zcUrN+Qf1N56zfkrlufs35DFmjd+swNj6MP5NG1XSvWPCmtaYmzb11w&#10;4nbsm8NRffOVDtTsddSFqyhpL6rnOMo3gZqbQ42dQZlHUOoBVPcxlGEIUWQKpR1EWUZQ/kmUZgB1&#10;aXbdAXllJeNPf/rTyuzbP55dBjnnSfibdOBjcyDJvh+cmy+y7xZN1Gk0QYf1An/A4yxv0znD4QpA&#10;3kSFbWCkjQg1TyTavnF2G5L0TbcPGGRITjeIpo1KJAjjhvrgDQKPy+Otbkb4eLu+x6o1IDVPJCG/&#10;07aUfZcQJAJLRO+IGNxDkyemxMLEJx23QgmXGuqh4qYEVRJZ1U0Uly+8RFZqK8/kjq8JCOktJWWY&#10;OjKNztW4fD5OayO8LC8pqyBLXD5HCw4HpQzJnXq9QUljq53e+FZeSkM1NCuB2iJa12LPOgkbXY7B&#10;NrKtvrBOLWXwoazgwrg6pbAKC+0xOCLLsDD0wltWp0cgUcCV3q1BhjUiNomjdvrCFouqicSxuUPQ&#10;wKAUVmAxpTVUiy9sMqpoLOV8SCGVkFVejmmgsantIrVWVl2GwdS3a2xeEZMlNvriPVshmwmHKalt&#10;1VgX1iyOCElPkPcN10tLY3B4Q7U0z5ayYDaxX2rolapMJKpkd6Hopf2qd7Pk9R0mqzOQELPd5eOJ&#10;ZMv3JaFZ8mXSgaQDSQeSDiQdSDrwETvg8UfYPBGcM8C4NkX9+eD2ucH9DvFeqE+iVKnlSlVcMoUS&#10;KpAg7Bvmuuzf5xCmx+PUGqxNTYT6+vqGxkaY35LQTK6sqoKJr1vaqEt3RKbUNjSRGpqIoLd2lf/X&#10;gb1PVxz+UWrzc+8VK/S2hF3mCeFcKwyTYTaT2+OCSeBXtAVaLrZZXGCyebf3MKSRcLEY5NSrjswz&#10;QzKlL6yRi1hiEyxw2urg7I4iWYhHwONorAGrVorFVrcJDMv7lKgMMo0JJkcBAn6rjpgRHKxyehFX&#10;PxYBbpZrzTKtmSVQPOoAYDf5UjVA9v6hFawA/CuSf/jxrca+4RS/uJFbR1O8VdLxf/eTN9ZZPtce&#10;2ygYe9x4cr3//Kdil/8udvnToQvrHafWq6fXcYafoESfwBl/kEUra5NjW+4MvqF/pObJfN63Cai3&#10;N2b29Vj8fdZAvz3QHXK0j+lfn9C/NGreMmDLD9nbnR6vyt1H0ESzRaFdnaF3WYF3mIEd7EAeP9Bh&#10;7LVEJ8NDM+Hh1aQ0zLPvfmDfeIR9q/wUVddq1ENl50vofDF1H9u+hdf9Djv6JqtrlyC2p43bxCQI&#10;hM18RCREAhKe1rSXrtzUEXypPfjbtsDL1OB+lpHbSeDy25lq732zFbgqpmp6muWhepG3mucq5zqL&#10;2I5ctgNqOmYLvHnSUJ4snCsLF6m7scb+VHlkM8NVwLZBKutDAd+LCeBQMhtKoAAJZSN492HmdN+3&#10;M7AhXd/fKAlhuO4KkQ8j9Baz7IU0Sx7FXCsI0PR9D9Lzsm37O40hrUESNuLHzNnHjAenVTumZFvG&#10;hDtG+LtivDSXCA9VqJh3mlXywUOC2qO1XEMqkfBGdeoL2HdeqniZSXzaRv4fLenXIsJb1JZCIlve&#10;Jg/CYXP3Y8XZ94psGtJ+gWtDpWZI3E4QrOQYe2EuxPiGnRaond3L0HYBUU1oCSuRlsuqTsMaqL6d&#10;WdEG7JutugWOi0x+NadESi+S0ookHYUSKqhAQimQtBdI2gpEoNb8BZHzRC0riE/Kb2PyOpeVGlci&#10;7JuCsO/mzjj7bpasxr6zO8ipJFwKofogoXp/I6J9DVV766v21FftxlftwlfurK3cUVu5vbZyG65y&#10;67y2VM+rCtHmyooDdc1tivDqHwfUPFG6Etl3XovlULUspUqcUik+CKoQIcKKDmCE8xIgKhccQIP4&#10;N8U7gF7Q/jLe4SohXbMCcYZ63xWNlA5VGAqsL7LvFdOu4TOC9HAcRZ5d3HDgUNG+gwV30IGFBnsP&#10;FOw9iAjaZ+RV17RJWfrYbdh3c5x9awN3Yt/OMVS2DkX0oErNqEobsqwdQL3KQTW6UWVmFN6Fqnei&#10;yi2oBjeqxonC2pD1op5PH5Ch0ZRNmzbdnn3X3f0fS7Jl0oGH7kCSfT8I+y4m8JsFFkvPpNvuJTNl&#10;lR0ad88wX+KwR/o7GEI4dzJo9fP9c8nqiM8XFulDkPcD+Q/oVlVwYLiBNJ+s3SQ1hntJrcjE7DWd&#10;rqPT0wKljSExEzvElTSdJzYEHToi/RS6sKxFSpG5YkcmZQprU/vCiW4JYeWaJ8C+S/D0tDJSgnAt&#10;3KrGdrs7cDcyGfTw9G5rOznlUA5Lbr2bTR68jdnmAvZt99xVhA8+3Io9wJUwg82DS5qEdy3OgFDt&#10;2YexvHJA8EGB+a1MZV6dRqpx6CweyOtZ3pXF7oG8b8iQekRxJrtNOpB0IOlA0oGkA0kH7s8B+Hbm&#10;8MVwlxo2tyrx56M750YPdpv3E+oONtTsx1fvjauuak8lelth1utj7l1zIwfsovTF4WwuP9BiOG/B&#10;1dTKFSqzzQkvVwlGZXCkVGM/qErdmlvB6NRaXf6ExiabC9bozQ6dyR6X2e5ZsUNoudhmccFgcd6f&#10;Ffe6FUQO00rCpJcGq8vtD8Pzf55ABObw5AgVbKHC6lzNhHsd617bW51+Jl8G1U5g4V63vY/2sLNc&#10;kRKAu8XpBRO8oS4oAG+0uVl8GU+qXvoR34F9I/i7gYujSLMaBf++r+lzOZwNzPDjtuPrI+f/dmR2&#10;zdj1/zNwZX3o3HrT9PpWzxez2a+hmdUdcjSJf5dXMovs2+ztsfh6rP5eW6DfFhywhwbtwX6H2203&#10;K+0mtd3ucgZ6Pd1HfL2T/r4pV2zS1j1hiUyYuybs0Ulg2ZHhmbuRUm9t5emhDvjhkrpOYzfjjuwb&#10;UpgNfXBdupsdfqnV/0KL7zctvt+3Bd6nB2rl3chbS1Qti75NCz7f7HuW6AW90Ow7xA3T9dDm4ZBi&#10;6Ad6g2kPqapoqyLcLA02Ct21PEcF21rGshSxrYUcRy7DjGNbYea6e0KfD/1K/n9vhzB1Z1RocMn1&#10;epVeqdcJlVqFTKMTaJ2wnnW/ddXv1S7kdog6ShC5qtnaCpqkgS5sogsJLAWJb2lXhO4+3XtxXGDf&#10;7YKV2feHsBIYd4JWYtkL7e+65SL7ZikTEsMR5g7Q/EEEN2wW0fzijihtXXH2jSXdZN/i1dg33EOC&#10;YuttitB9C26w3fHvEdi3Yhn7hjlCGbrogzgAWfmdlhUqrSPsu2GBfTezlED/Ie9bv1LJkfm7GgNQ&#10;GZzEt9UxtLU09b2qjq5p4popisCKNd9hrstS3Dz7xq/MviX2QaVSicE0fOWZYpTKgqIqUVorqlOH&#10;EhtQ7XKUzoqiKlBqC4qnQynNiAR6pJnMhBIZkPUS49/9uea11/b+8pe/TLLve/1Xk2z/0TiQZN93&#10;eca4YjNg360iG1uOqJ0thwLfFR1aWKayZcC71f7BdtoCoYYTzmahjS011ZKRc9RSoojMVcFkmEg9&#10;E6HPYTHFC55gqJp4b2y5tYUmKarnAP5GOmchM7eXkWU06cK7RIooHlJRg4jEUZTOd7VU29LKMERO&#10;BrY1QXXtAmDfcC5+N9LrNG1tbYTmNobUfDftH0obo9UplCofSlf33QlcD7O4AuDvK/Yg07nrKEYi&#10;08JXOuFKb5VRTDY31PsGLH7fkSQ3TDqQdCDpQNKBpANJBx6FA/Dt3CmQWJ1e6NwC9b5798xNpM5N&#10;p8+dyJw7mTN36qZgeSYLWT+ZOjd+yC7OfBTB/MX1Cec/Sp2FwZOSaZ0kKqelg9vBEUnVRrMD8fOv&#10;SmaHT64x07hiMKGZwiF3cOmdEsg9TzhFvDP7jp/HlzR1NjCUuQThHwoo383r+GI5729rZWsJmo11&#10;8m9i+T8vYe2o5tTSFDBD5j1dw8ClyM5MLOR9I9Tb32sP9DlCA47QoDM85IoMu7pGPNEjnu4xb2zc&#10;D9S7dzLQfzQ4MB0amA4PHUc0fAJB3iMzXSMn70ZKva2Vr/cPHD9cfLfsO37pSzf005YIXq5Y7gPS&#10;kJc2gwIgj/rKGYA4CPAc8LVWWRAYFlLB/CHR9kcdfLL/B3Qg/ukv6r57g7ku2/iGFfOyH/XKm+zb&#10;yFS4HvVY8f4/ZN9E7kLe96rs+75dvacNSwhQpHTl6UAfhS3AvrEJ7LuGrg+tkHYdHx3S/4GAc039&#10;HFPfvQq2AuoNjwWsuCNwEyLOvgvrGJrA+PI27XLf71/f+lBUQRavUFMFqXmSzPt+5F9V9/Tn8NfW&#10;OMm+7+m88V4aS7gaC3a+nPeq6iQIbWTqHeanuVMnKwyx/TC6iizIru5IUEOHGNi3ye75xMpocUoU&#10;mo83PMjbglolFof3QcOwusQyNVwHPmg/n+DPK7lrSQeSDiQdSDqQdOAv0QH4dhZKFJBYjQSvIo95&#10;ts8dz5g7mTV3OnfubN7cufwFwfKZ3LmT2fDu6Z49Fin6L3FnkzF/7A7cLfueT2zhlBH4gA+qKTJc&#10;h6KGpowLR5VXtSHVvaFAyr1eGwD73pNdbXIGgrGRQGwk2DMa6j0S6h0L941H+iciA5PRwaPRoanu&#10;4enYyHFQz5ETvWMzfWMz/eOnQAMTpwcmz4AGj569o4anziKz7sjtpsBwRlmTxN5PFjkpQIqTlV6T&#10;Dvx1O0ASeerpSoVnFJCoZIng5S1yj8oWdATSdeMCdin3fCiF58i8xhTeD6X0jq0obWCcrXDm1zLx&#10;HHMzzwgBrDL6CkMnjju2dNzbjciSO9BNHKV7uJzI49uGmNoIWbraXJcfzf8HdLOoUx+GfbwL/1c3&#10;/84mgDM6/5GCqpZOY0zjH69pF8M9s8J6NvxLTAgAgkk4BpZ/CgnHwIoHABwMKx8DPiSSHAyBqu4u&#10;qmdLHQMJR+CjDkAFAfhGDhcn630n2ffH6UCSfd/rqeNfSvsd6eUNNDma0Ikm8uAbp5y0ICJTgcWT&#10;dfA47SdVBrNDqTEgD/x+fDLb3RK5Bp4dfsAYgOMr1Hr9A/fzgGEkN086kHQg6UDSgaQDSQcSHIBv&#10;eZlSZ7S6kPVGk1GKdcn2uWT7XfLbSLbPIs7RGXRJJ5MO3IcD98C+H8XFBrDvHBwtoxSPriGW3xSm&#10;hgiaf0nC1JIwdfO/bwpbR0K0+LIWaYxFNiGUzwsWVlRFXUtpA6sET00twhfUMkh8a5PACVVEPhq2&#10;lRwl6cAn1gGaNoYhS4rx9GJ8R3EtdV6Uopp2UGF1K6igmgyoFFFlc14lKa+ClIcl5FUQ8rBNuRhQ&#10;I6LyhnnVI0LX56DxoNy4ylcWzDGYUU4C8ApPLaBJQgigZCGAm6PjWgtAVfOjVzbnJw49Py4mcdxV&#10;Bp0fsbmyVQwMohSpEmtrFrqhjtDH/tGQZYHiRk4xnrbcgZv+IyaAA4gqiInm34sJ8LlkljUU4NmY&#10;JlZJXUd2FaVd2QWfQlE9EwmgbuEAgGOgEA4AXBsSwK2fwkIMcAxgm5YcA/EP4tZjAD762x8D8Ujg&#10;mwXYX5PAAQHA7i8GgBx+SADzR+CKAcwfgfMBLD0S7i2AjNKGUqLwYz8AkgH8NTuQZN+P4vTyk9An&#10;1DxJK6pNL67LKIH/dfVZZQ1ZaETpxfjMokpSG+0TqxYKo7mNTkL0sQVJpjBJrR0PHsP8vsBefJz7&#10;8jHamBw66UDSgaQDSQeSDnyCHaCTWmkt8I3/8Z1vJIf+63Hg/wPRgm2JIPhQPQAAAABJRU5ErkJg&#10;glBLAwQKAAAAAAAAACEAMXpWNR5oBAAeaAQAFAAAAGRycy9tZWRpYS9pbWFnZTIucG5niVBORw0K&#10;GgoAAAANSUhEUgAACAQAAAJBCAIAAABUWmKaAAAAAXNSR0IArs4c6QAAAARnQU1BAACxjwv8YQUA&#10;AAAJcEhZcwAAIdUAACHVAQSctJ0AAP+lSURBVHhe7P2He1tXsieK+h+4c+e+mTlvvjfpnplzOtkd&#10;3X06uPt02+12DrJlOUiycs45UoGixCjmnHOOIECAAEiAyACRc84EQIBEIALBJOkVCImiKIqkQstq&#10;a+2vPmpjo1attX57A8Kq36qqV6qISiQIAYQAQgAhgBBACCAEEAIIAYTAS4XAHDoQAggBhABCACGA&#10;EEAIIAQQAgiBlwyBV2rIaiQIAYQAQgAhgBBACCAEEAIIAYRARj35VHLp8aTCp5ET14uSSrur+uUl&#10;GOGVwq4LmU1PKUmlvWU4cTVOlJSQc/CzHU8pJ7YcLW0YgHsdX/VEp2dCk9O+YHR8YjImAZDIffFH&#10;wpPTL9n6CE0XIYAQQAggBBACCAGEAEIAIfDsEZiZmQlMBP3+wMMSCExMTT+nX92v1JLVSBACCAGE&#10;AEIAIYAQQAggBBACCIHTKSVkrZdhjT6NDJlDSSUtxd3Dl/I62FKT3Ox9SumjiZMrCKlZTXWXE/00&#10;wlOKuR97+Mu9cK9hfWP3BMtJ6gqiJhejSG+XpLaJU1pFKc3ClCZBcgP/Rh3vVCGtuEv87FdCyCJC&#10;ACGAEEAIIAQQAggBhABC4CVDQKc3pWcUVVQ1Pyw5eRVsjuD54PFKA0WLBCGAEEAIIAQQAggBhABC&#10;ACGAEDifUd6rDdVKJp5GmuXB7PreUszwpdx2kW6UJnctK90U6Y2b5dfTSxZLUR32YWUqX5dSSUjN&#10;bMDdzHQ1lY42z0tTKZwvCLyMX4mf3H8Z0yyL68f/+gawhz7fAfd6LDBZ2q+SWXwu/9Ro6LbZd8c4&#10;dkfnvqNx3VGDOO94gne0Vl9Rh/D5LEtQLwgBhABCACGAEEAIIAQQAgiB7zECcoWmnzh0a7lDIlUS&#10;SUOPO3ebzWG1joyNexc3tI844aLHM/4oa680DemRIAQQAggBhABCACGAEEAIIAQQAucyKhplEzkc&#10;79NIMd+XUdtbjhVczu8U6kaH5K5lpbKdwmIv3f5zJbmQKnMs0afw9WlVxPTspt60NEdNnqM6JiOL&#10;TmjZqWUXEzqTrhnLs0eq8/j5GfCyOfGqviwLXoLEm8Ta1uR5CJ2HP98J91rvCFQPaoPRubHQHbP3&#10;tsp1RzZyR2K9LTDd4ZvuwN8R320gA4oRGfC4yzKkjxBACCAEEAIIAYQAQgAhgBB4CIEFMoDO4DU2&#10;d8cFTxgEdgDIABx+4LEw4/JEre1YkOZWjMM5Gm8rFMlb23vhYktbL1ACyxp8pXnIgAQhgBBACCAE&#10;EAIIAYQAQgAhgBAAMqBC5L9BH3sayWSPp9f0VmCFV/K7BLpRity1RLppyiY8L6O4rb0D19aB3X/w&#10;/KGjl5JT82dnZy9dzyeL7UubCPRp1aT07GZMcrKtJMMKUjr/d14sJem5Gfkul4dOY1cmXKKkXK0u&#10;LIeXTCa37vwZS3E66NhAf17gZBTTDJEBcK+p0hGqzDkWvrOl3fl5q9M4PnuDMv6XfF0G3nGwUveT&#10;/bTiHpPaPF7VI3msZQlSRgggBBACLwMCM5NBx4gtfjg8ge9uylG3wxWITK1xANGg1zU6Hp1ZUJ/y&#10;ukf9oamZqUmwE5mZXaOdVdWC4y6bbTT6oF6sl7Hx2flOpiNBt8cbH0g05PP4w6vaBIWZyZDHF1yL&#10;JtJBCCAEEAIvCAJQJ0BvMCtVWpA+AqW2rl2l0l29ltnShgGXPYlMT0kruEsG9D0eGVBcWhcKR+Zu&#10;3QpHJju78C6XWyJVUKisGfievXWLyeZzuMsH+L7SSjciQQggBBACCAGEAEIAIYAQQAggBIAMKBX4&#10;Eoc8TyNpzLHUGkxln+hqIZABbqp8dIkkpZfi+gYWy83sslNnr09NTSUk5ZFEtiX6FIEhvYZ0M6cZ&#10;cyPZXJhiLkiBv5Z7Yi5Izr+UaDBaYBUBfEBBeu7ERBDOy4srm04fNRUkgz4oxxrOi6u78fD6nXCv&#10;sTwzpCTSee4kD/lfLbEYvTMn+kb/v5ek9VxPxaDjh3uGFKYJtclbiiIDXpClJBoGQgAh8CIhELKJ&#10;m3sIwtjBIfRiuRLz5HMbXsgtVpjAzx72OzgUQmdr57DRs8bOXbKB8rp2i/cueRD1mXpbm5hqD7jm&#10;dQq1f/o+S7BGg8urTboHMT10niYUHpfI9QvITPmdvR049xRUyJz16Hj1tZ2u2HszNiFxUOZaS4/h&#10;EXn3kHQtmkgHIYAQQAi8IAj4AxPpN4sJ/dSHpaMTV13blpVT9mRkgEyu7ofMQrdugUQmoxAKMEhh&#10;xl+CQMyB0+VeFoRX2plmJAgBhABCACGAEEAIIAQQAggBhMDptLLrROPeFsXTyPEudWJZezVBkljY&#10;zZTbwee+RJLTiyORCJQIY7KGQdyeMQjmPXEqES6ev5rTxdQt0e/naG7WkjNzWzsvJcgTDsovHoS/&#10;igW5eJBxcs/1bduNRgv83J+amoYtQoU384q/3cA4sSOuD8qxk3kxVeYe/nwH3OternlI5lK67lQO&#10;h/9PrkHkiO7tGvmPZ0WNPE8ra/RnB2jjgWkgA4pa+S/IUgoNAyGAEEAIvDgIABnQw1DOj2d2ZipA&#10;7upQjvjgRWjcoYXDYPJCFrb5Y2zECBdMdnc4HBgd9cU2308HnQ7v1Oysx2VzWs3wrssXGndadVoD&#10;7NKPm/TYoZXO5vLCBs/guNM1Nm7Wa812z+T0tFNJb2jDy82O6NRUdDKqZpMfiwyoa2gbEBnjvRhF&#10;1PZ5MmAmGna5PfOBAbPxAZtH3JFIcHTUaTOYYXiwJd8GI9BqjY7xWNuZKfcIjFw/MjYBryb9rtis&#10;9QaoRjM7NenUslsacRLL6Kia3djaKzXZI/FghOmJYXy3yBGGrmUMfEtDtcg2OTc1wenHKUdjkQFe&#10;pylmx2QPR4EwmIboAofdbrWPAXcxaoU3dCYFrwuRAS/OxwCNBCGAEFgDAl6fv6qmddk6AZ6x8dT0&#10;whsp+U9GBkDnEG2A76fEvf9T09Oxr/Fbt4B+ACYgFHpkxNUrHSwLEoQAQgAhgBBACCAEEAIIAYQA&#10;QuDotcINWX0/PVm/RH5zuOj9XVc/2HV5ifxxf+bDym8ktJ7IqK4hSK8V9WCZ6hKMYIlcvZE3Nja2&#10;fe+5wwm5O49cZbOH6xs7unvwcPH4+fSCTs4S/Q6yKLNuICuvteHA3v6/vrasVL79b3n5lYH5Q6FU&#10;H/rw47o//ZiwnDL/1M5D67bBve5lm6hSJ9QJ6JFM/acriq1N1l9nqv+f48PfFCi+yBD/5jBtZvaW&#10;xjxe0MRbwzIHqSAEEAIIgZcLgUVkQGziWhaeKrNNjlsHcfhhlUrEZ/aSuNHpmaBN1osbECvlAoli&#10;xKYkD4gj4BWf0ON6h/3TUwNtZWSWUMIiNrb10LliAZvSSuCA999nlvRTWHK5hIwjmfwTRg62BUOR&#10;KFS97e1al39EPlTfipMY7WA/1jXn8cgA3BAHgxsKzc4BAcAYwLOHcEAGhMfs+EHa5PRs0CZdGLDL&#10;YcS2NtGHVU7vhJZNJrK4KpWUjO9T2PwBu4JAHJKLRAKtPep3DuFwsffEnF4Cwz8RHFEzmxuxIpPT&#10;qWQ2NGPEBmv4bmaiWY+C0iewA39CJ2HETCJRaI0E3FgswRueCo0osTiyWKXk0MlkrhqIFXZPA44q&#10;MFjcLj2/l0CVK+S0vpbaftHL9aih2SIEEAL/4AgskAF0OheCALJzykFy8iqAAAAyICW9QCxWPDEZ&#10;ANhAfACRRFsICIATKCEw4nBBAlI4lgXvlW6OFQlCACGAEEAIIAQQAggBhABCACFwNKlwQzbhp6eb&#10;lsibu6673WPxn9SLj71nMx5WfuNyx4mbNfVEaVJxTx9bU4YVLpErSbkjIyMHTyXnttIvpFcP0Vg1&#10;ta1V1c2dXbhjF24WdXOX6HcOiLPqB3MK2oAMIL//OumD18kfxP/+el5er//439MvXgWbZrOZw+XD&#10;CQ5HSv7sY+x7v4npz0tME/6+/7rgzJ7Dn22De41hGakSp8h6hyCd+UWi/P86xPmfp4YTO03/zyby&#10;/70Bf6NRO+K5DWRAfiP3H3wJhoaPEEAIIASePQJLyACzmEoTGlVM0rBhPmPPTHC4r1837qJ1tqti&#10;AQOxI+B+iAzAtdvGIhA8MNTZawS14GgfbtAXcVPaWweHJRKJaAjXQlO6gAygqcbBgo5DZqkdc+P6&#10;nn7efATBPA+xHBkQmRhVgQGJ0hEPNbh3QJqgQblFOYgVOScDFn4/Q6sTke6TAZGxxQMOjRtx+KFg&#10;dHYubMR208fncwsFR+XEQanTLMHhyCP+2CWjYJAut83POiIdJCucgbkJQ18v1w9XfFYMnhmLHVg4&#10;fJqOTqp7TNNHEHh8JjKBbTMJ8QPiyUk/qwerD84HEERHqd0DzqkQB9+lckXnZgKcnj4j4DQ35zeJ&#10;OinixfbQOUIAIYAQ+HsgoNEayAP0RwmE9oYhWf/ajgUyoKGxSySW2+wOkHidACAD6ho64kEDsQLC&#10;j1kzAPofHfXUN3YuZgLg3Gp3tnfioFbBowb4Sg/XhgQhgBBACCAEEAIIAYQAQgAhgBC4RwY0//T0&#10;AwJkgH3EAWl8lhx7zqT99FTjEuU3LncCGdBAkiUVY5YlAy5dy7ZYLAePXj5x8eahE9doNGZlVdOp&#10;pOIzKRXXijuKe3gPkwHZDYO5Be0xMgB8+h8uyG/IH4L8+vqp83K5AvIn5KbnXNiylcnkACvQXN+S&#10;8/6b9wgDaPKb+Lng7F4gA+BeAxlAETuEljsD8tm3U5T/YTf9J2e4zXTXf/qK+H9/hqsj2lXm2xrT&#10;WH4DIgPWttRDWggBhMDLhMCDZMCMjN4v0DuFBAzfNj4PQ1hCxCstVmwzZuTevsz7ZEBAh52PDKAR&#10;ux0+yCY0Ru8m2sFpHycD/DZMc4fQCF/ksWNsIgxkANcYy/ag4xAoEttayIBoxGeLtbZ5Qw/UMpgn&#10;A5yTozICmS+kDag8UfNiMsDnWDxgIANIA+wQOPxdkhYM1z8/kZBPQ+oXBCIhp56P6cQPax1KCpam&#10;dczPOqqik8UW30pkwNwkA98lYpEIwpGpiJ9CIg1T+6gS20zQTWjBWKfmXVez48yefmsoxOvv0QOc&#10;YXd/S6893rtdhmoGvEyfMzRXhMB3hkB+YZVUpnqUlFc0QfH4NQ5uMRlgMlmn5494nQAgA44cu5yZ&#10;XXozqyQto/BR9X4f1VEwGGppxXj9ASAAIKqMRucaTdY4MWC1Obox/dHokjrudy29ghkeQYIQQAgg&#10;BBACCAGEAEIAIYAQQAgcu1H8RQn9tau4JfKno/kl5Q21dW1L5PNDN15N6Fmi/IdU4snshsYBxfXS&#10;3v5hQw1RvkSADDA8eFRUNmZU48txwso+8cP6PVRZTiM1t7Cj8chB2tdv35Vv4OSvIENfv33j8HGw&#10;kHY1Of2jt5vX/SVpx054mZ2em/3JO9Sv/kqLab599+/Xb0sSjx/5bDvc6x6GgSJyCK136Opb32Sq&#10;/8PXpL9d4jUMOP/LOtx/+bi3j+0eVs+TAfWcNS51kBpCACGAEHh5ELhPBsxErBpWL4EXmJwxC6l4&#10;qgTc9pOBETJ20B0KSEjddIUzOjsTCPjGXVoMlh6MTrqklKYe7iPJgOiEgNDNUo9Ozc0GxsZC0WXI&#10;gO5eRmzf/fzxuGmCgAyAAXJ7qip7eEAUPEAGTAbFpG6G8u6Afe57ZMCkB9/WpR6FLf5TVgmVJrIF&#10;fc7x8JzXLu0d4NsVMH1OEN4Lj9HwJJs/8gAZ0EMBf/7iQ8noqiguU0AExcykeKC3rrFZ64nOTYdl&#10;g5ghqR0cVxNOJaF/ODh3jwyYDkvJ3Uzd+MzstHGY0NAvfHkeMzRThABC4LtCIDu3fNks//GLHZ19&#10;Fot9jWNbTAZU17R2dRNAzpy7HicDSssbIP4Ysvq4XO4Vsvwv21dxaR2UCot7/4EJGOZLsH1kiGmI&#10;X2Gy+Y9iF17BCpxIEAIIAYQAQgAhgBBACCAEEAIIgePpFV90al8tkyyRnxXzf5GO/9nl5p8mNCyW&#10;V2/0vlosWKL8+1r5yeKOZooquQw3JB3pYJmXSGJm7fkrmWcS0hfk5MWMcgz3Yc34FTxbk9dMyy/u&#10;ajl9knfgK96Br5cIac/XdVs3NHz7GXnnes7+rwb3fFW/dUPdt58Td66/pw+tvuLtj7VVZV09un4n&#10;3Oseup4isquddySQKUg41UiZ6GCEe1kzhV0TRd0TcCI13gEyIA+RAWtc6iE1hABC4GVCIOJSd3d3&#10;YeHoJXDlWn8otvtyejKk41N64CKBpLCMQ67maNBHx7dhsFgqTzkRCcnZgzgMnstnDVJkEzPT8K87&#10;ABvvfYJBlgsSToTH6TRuYGY24vfQ8O0YbC+OOuyPROwScJLH8lFYJAyexgVleAVkXM+Q0Ds2yhnE&#10;drY2t3X20IfVIai5u9oxpuVwdbFERiNqgUgPrMDciIotMnkjPhedy4/OzEaDXnpfbMBDw8rxMTub&#10;I4nMm/Va1WRiLxaLIXMUoeiMzyrGwjyJZO1IYDoasUjo3TBrPF5icE/DtEM2OlUayw40HZIOEbop&#10;PG9wPsfQ/DFulXR1kX2xGIDZMYMQi6V75+MBpsJ+wRAOusaRaVY3BEpEZEyKdZ70mAq5Bns6e3F4&#10;JotJ5GpWmyV6HyGAEEAIPC0CeQWVEFz1KKmpbbNaR9bYxwIZ4PX6TWZrXMBynAyoqGyampqGlD5w&#10;PCrF/6M6am3v1WiNJrNtiMYRCKWgNhmNAh+gVOvhImmADqmHlm37Ck7oRIIQQAggBBACCAGEAEIA&#10;IYAQQAicyK5Zx/b8gOhYRggj/4qz/CvW/ID0WX/Qv1T5N4OuEzXYFqoqtaKPrXb3iVxLBCtwtA5p&#10;qvv4C1JLEHezzQ9rxq+Q+Ib8VlpBSVfn5cuSCwdApPMSP4+L+Px+8fl98+f7QcQgsZexc5C4cvyv&#10;oTL32IZdcK+7aTqa2H5nxQORAWtc5iE1hABCACGAEEAIIAQQAgiB7w0C4Ebv7MY/SvqJ1LXv4l8g&#10;Ax4ONYiTASsk918VTwyWBIPkC2JMwMKBJwzCxRWSDr3yqFUHuo4QQAggBBACCAGEAEIAIYAQeKkQ&#10;SChtOUEXHeepnkrYipOVbR1MfWEbo2tASOTpHpZ+rrafq1kkWiJXu6wmXGzEsSuxgsrmwcyDJym5&#10;2U8pPSlpV45dg9vKENsOppOOZw4cu0k+mk46mtp/JJVwOBl/+HofyKFrOJB9V3o7SYpV1yFIASGA&#10;EEAIIAQQAggBhABCACGAEHgYASg1XFRaB3mHHpacvEoWm/+4AQFPD/Ir/RI3EoQAQgAhgBBACCAE&#10;EAIIAYQAQqCdpilqoxS2DD6VtA7WE8V4kQvLH6ns5Zd2c55SavBinMDRN2wvq+7LSKl4SsnMqOmi&#10;quBeP/1CAllACCAEEAIIAYQAQgAhgBBACCAE/rEQWIkMIIhcXUxDA1FUg2VXdVHL28llrf3lraTK&#10;zsHSVlJJ60ANjtdB12J5VrzQiVaPCAGEAEIAIYAQQAggBBACCAGEwD8KAv9YixY0WoQAQgAhgBBA&#10;CCAEEAIIAYQAQuDpEXiFKPU8LLCG6eGYK7uZLf28gWEtV+UQGMbFpoDUMiExB0RG37DGNSQ0dFNE&#10;JS3Eym5GE1HYPqTEi5xEiXtZg+giQgAhgBBACCAEEAIIAYQAQgAh8OIg8PQLCWQBIYAQQAggBBAC&#10;CAGEAEIAIYAQ+MdCYBkyoJdnrcKwmvHsYa1bYp0QmAIC4/IiMgM34MfSpRAoUNxMrO/jtlHkvTxL&#10;v3j0xVnnoJEgBBACCAGEAEIAIYAQQAggBBACSxAY80UwVGMdVv1dSR/dFAhGF9ZObs+42Wp/bjLq&#10;HvvHWrah0SIEEAIIAYQAQgAhgBBACCAEnh6BpWRAD9tU1kGlCg2w/V9g9PPXIEJTgK101HQNlrSS&#10;6rDsejy3mSTqYmhxAhtB7IIgA7T0QgggBBACCAGEAEIAIYAQQAggBF4oBE5ls988K3jjnPKNc4qV&#10;5Q/nFPfljPwPD8tZOSisaucBhfPKN09z06pF8fWMa9QtU6h9/sBzE5lS43SNPv1qCllACCAEEAII&#10;AYQAQgAhgBBACPwDIfAAGdDDMdVhWRyVA/z7a6EBFnQgdABCBFrwzKKmfogPqO/j1OHYdX0cYAXa&#10;qYouphbDMfZyzdhhK27YhuPHBM47GbpWiqKVqoKURCiY4IVaHKLBIAQQAggBhABCACGAEEAIfL8R&#10;+MUO4pvXTH+8oPnjefUK8sZ59RvnVPcEmAOQJS/vXVnRztIuLmjeum7+65EBWDjNzs4q1dqpqek7&#10;z/GYmZmVKzXQ9T/Qyg0NFSGAEEAIIAQQAggBhABCACHwlAjcJwMwHEtl1xAbygOY/MOGJxGh0dtO&#10;5BU1ExvwvLjEiYHY3/nz2BU8r6KTWtpCLGnpbyVweqji7kFhYx+rrH2wHs/vZhkeFUmA4VraaRok&#10;CAGEAELgZUAAx7eDB6qbbXoZJovmiBBACHyfEPh+e8+/Z7N79Vv8GxcUvz0uXEH+7Zjg347xY3L0&#10;3t/4yTH+b+BkQRbUYieClW0uvPvHi8o/HyDGyQDwyz9/MkAqV83MzDzlago1RwggBBACCAGEAEIA&#10;IYAQQAj8AyFwlwzAi1wl7RSKyAib/Xn65YWj9TJV7ke9C9eBQoDkQuVtUFKY3kwSNhEFjf2Cpn5+&#10;I2G4gRDjBmp6WYWNhCYcnS4xi01+Sawc8QT8lVonxCYf5CZqwDLLuxnY4ZgXbInkNvYPMPl0ngQJ&#10;QgAhgBD4fiPQiadW43jwHXizquf7PdMXfHZVrbheMvMFH+T3eHi9ZEZ1W9/3eIIv/tSyK1ofd5A5&#10;Fa3fM3f593s6P9mE/e0p/q8OMh8pBxi/PED/1X76L+/JL+In++i/uCfw8u7F+bdiygdi8qsDjJUs&#10;z3f6uzPCf99PgIUTeOQhR9DzJwMkMiUiA/6BFq5oqAgBhABCACGAEEAIIAQQAqsioB+ZwLEdpb2K&#10;5kGdUOuejE4vaTJPBkjcjSQpliHnG/xc/fLCUo+ReNpBvpY4rGdrxx+lBpQAXWYraiI0k0UtZEkz&#10;SdxCFs8TA8JaLLuyYwBoAIHRt2wOIohIkFoC5GFtadsgFDF+mAwIBCd9oemVJDgZCFgmfIIJr8jn&#10;H/eurIzeRQggBBACLyQCGqMtTgbk1GFHfFG62ovk+SPA0fmobJHW4nz+XaMe4whozQ4aVzwRmQmE&#10;kXwHCEzP3mrsJqpGgmt/IGW2iaYe0vfbe76G2bkxXDOEukLdrDUoL937Ak2wfFszWfpkNbdw/JE2&#10;qrJlUN5GVcUjzFaWH23EvH6U8dPdpEfJa7uIi+XVncS7soP46oLMX3xtZ/9r8Pe+fn/8fAXj8Nav&#10;j7H+tA8fJwOkChUiA1Zd2iEFhABCACGAEEAIIAQQAggBhMCjEPAHo60U255M8d5c5cEK2d5Cycbk&#10;4Rt1IqMjsDg3ZowMIIhcsP2UrRoF38eywtKMEbgamcltHYswpWYCV/coTbgOjv528nAVhtVOkbfF&#10;RNY6IIUQgYqOAaZiBPiGFXIQwbsic4AmsRS2DGAfXMNAZACQAePB6UeJ12+PjF6e0b4fFX08Kfk6&#10;LDvrHhtbQR+9hRBACCAEni0CzvHgMzG4mAywj09SlONInj8CTG2MDNCYXc+/a9RjHAG1yRkjAyZn&#10;AsAHIHnuCMTJALktuPYHEmI9G7tfdjKgm22s7RrADfKqsex+yeiq7viHFWqxrJyS2naa+rHaxsmD&#10;BqKIRONJFFoKS1CH58OVlUmFH33T/cvD1Fd39sXltZ34xfLqjr5Xd+Bif7fH5Ccg2/A/3oaP//3x&#10;VvhLmP8bvzKvENeMNYy3xS2xGX+50OOvjg79aW8fIgPQghYhgBBACCAEEAIIAYQAQgAh8PQIYJgj&#10;h/JUZ6sMXRyn0ORhqJxXGlWbM/hJDRJfKLpgP0YGxEr4UsRcvY+tW0boKk8/V6Mwj9nGJ0HM7jCZ&#10;q6Yp3csqxy+yVK6ydkr7kLKDpuoYAlFWdA5SRCaewb9EODovXeGCv4uvQ/nifo66rIu+eBX0MBkw&#10;NjEtt0/UcqwZQ2qyKD0k/z9K3G9bmrIGaUKtXDnOuWA3qZ6JYw4ZQQggBL4fCNhcPolSz+KJeSKF&#10;wTo6NjH1bOfV2oXlCGSeQPQpzT5ABngnaarxFYSpHpFqMDblcbdw3ahwvZaXQpMaVm6C3l0LAvB/&#10;GWWeDFhZma4aFWhYZlWCW/TFqPAzy/ARplAytOItW0vvSAcQiJMBoehMcPKRAlRBKKibHCubMWye&#10;Vn0xpdkVGGFNRKZXaILeWiMCQAY0dBMV9uDan0bI+vjSkgElzfh27EBuHba2i+ifCM3MzlFYfEiP&#10;CRtuHtenDwnKrHZHQUPfGoMDIJq2soNc2dhZ08MobiWbbQ4owWt3uguaCLW9rMrGroo2IoZjWnYY&#10;ayID5v37MRf/NvwfjjOOlEhPl0h2XqZ8niE+fpV8Bmu+fBH/oy3z9ADwAdvuKs+TATE+4FmQAbOj&#10;RqM7PDtfWnjartb7Zp5NlWEoILximqCoQUgnEFiu8P2F01pWaCGvXa0ZgWfgiY6IQcAmEAgDVO74&#10;43Ub723KoVHavZNP1HW8Udgolnue1EDIZwHI5o8hV2TJKGbcrNr9F/PZevdTDO8ZNw15LXS2PDp9&#10;727NTJlkfJ1rYnE301OWzroevYmdk9Jisgo7uxjhqWc8jAfNBeUM6jyGZLHB9eieZs0iPI6u/3sM&#10;xaGXeEJxw7M2k9Y+IutsIfqW3tBn1vO4SSy3+R80N96ddH3IuVDPI0ytyO0ROu7pRMRDBPKgMPDM&#10;hhAzFAk6VUrr1Pyz4HeZtCb3mE1Jid2IQf1o8F5Xk1I68e4zThyQm61S+v2bNTFqpJOJAqVONszV&#10;OReazM36zCyhNrQ0Q8MzHT0yhhBACCAEEALfdwScrlEuXxgM3f0fetnpGkaCB3Ikx0r05QMjzolA&#10;Ub+NInEKDZ4jRYpPL7G6GOaFVjEyoKh1gK0eZWt9rIeEoRojcDRSI8QETIJYPBGG1IRlKlla78PK&#10;C1c42vE6DL11UN7F1HUxtE3EWJVgrt4LfMNigTCCAaGJJjYOiszAByx+S2j012FZ3SzjwtJlCRng&#10;mZiiqD1n+3UlaoPekzyr/q8azjc3eYKtRNOuehFR5vCaOuxW0zN39j2ljw81RwggBL4TBOCrYFis&#10;LCiuSLyeej7hSsKVazdzCshDbLd/pXijNQ4VvP/OsaDdHahrar+eksEeliz7zQM6eotryVvwEmiJ&#10;Ec/E4r4eSBPkjTI03iVCVY13DjtuEnUVdKZNvdfL+YG4dx0ZU0olNOlJ+zisPrp6/OFW6MpjIQDZ&#10;8CisGBnwcCuaehwnGs0fNGYNSFSKRJ/kpzrcvw90pw/im8WkawpqBk3peay+kPKyCMTJgMjUbDj6&#10;gIQmZ13+KE0zVsfTSbQtk5rfjlNeU1BuGHkdDmFlaPiEzx9a0gS9fAIEZudiZIBqJLT25xPCCBpe&#10;1sgAYEHAP13e0O0Y9cQd1dPTM2QGvxr4APFjxAe0UpX9FObt27dr2vAYjnktREJV56BUoYlOTTF5&#10;Io5QNhmdgt6jU9N8iXKIzY9Gp1RaY0X78hEbayAD7jn3t4HHH7s+Q4HrF29Noq0/3vfDb3t/+DX2&#10;ZI8h4WzPD77t+9V+8u8Okn82zxnE4wPu8QFLAw4ePzIgTKmqolkj87h6u7PLJYE7t2/fmoyEgiH4&#10;hrh1587tmShMNBoKhWdmZ8NwRKdvx5RvR8Mxndn5Fw8fq5EBU3Jqzflz5bZAEEwGfL5gJOaen5mK&#10;+Hy+wEQY/JQz09EJvw/eB9f/1GQkHA75fT4VtyMzt2c89GQO49HmhITqflZ7SUrVgHZqdiYchJ59&#10;E3FCYnY2NOHz+f3BYCg6Df3PhgPQYSDuvpw/guSirD752F0/7vQktPX5A9GZuWgkGHN5z86EQhFo&#10;ORUJxmYRjEBTmEU4NrXZSUAwbKo6f23IEpx+IjbDpsAlXSoYYrBYHUXJVXT/7Nx0NAJDDIYnp6fG&#10;sOlXOyVuGAZgCAOfgG/zudlo7IaF/IHgTOwcRuWH2weDisBiNzjhn4CRxGYTH3AwAqjORoJg0h+d&#10;H2E0DIiA/eiTkS82OXb/Vwfplrte5YjXmHloXx3HODcTDfihF99kjCeYDgcjXleMDPCEYbzR6anJ&#10;e49E7C7PAqrx+zIB/DXMOQY7vHrSytSWouOXWgZYLDLm+uUC0/xdgxkDRHB67z5Ow32MRiORGFYA&#10;CDwkfhgq3Mm7A4a7PDsLHwt4yJ/ANzKMK+kTxzib2elIW0WWehRuEdwseMjhCffDXYBnJjIJc5+J&#10;hMIwKngZnXrC6c6GnA35GUUN5MD8UGdnpmE2/oC1PTEpRgbAJzqGrYtYmrOIDJgklF5LLiL4733o&#10;wvCILzwkoSd8GNxmal5Wd2D+g6umNZe2sIXYkvT8loH2susluMBdIKNaIZtGbTxz4Fofjat3yAsX&#10;btalAqVbkXvkZI9EnHfoRHITKTj/yYSnQ9haeDK5bCT8BLcCNUEIIAQQAggBhEAMAduIIy0rv6Mb&#10;29DSMTX1yB+ZFNHo3jz5sRLz5SZ1Ypt2T4EMNzzC1Lj35SrWJfGu1UrukwEYnrW6hz5sCDzs3Ift&#10;/wSOVm4eizMBxtEQU2bpZaoZ6rEVmAB4CzZU9gxJITy5h23sYRnKOihs9TKRBIMSOzABEG0g0ruI&#10;fCNLM74QbRCrPSAfKe2kL+yKWkwGjAWnB1WekwMmjN8eDh66Lf4PHU3bTuC4FxS+87Zb37B8n9WI&#10;BoZpTsgT9Kx3/q7ROYjUEAIIgRcKAaFMc/HytYSrSdX1Ld04Yk1D65VryWcvXAI+4Cm/JYw2dycG&#10;n5qRDdbOnE8AuXT1+rDkobCkianm9u5rN9I4Qvni0AGIVEjPzK2saYCohQXElpABS75vSXLPBYz6&#10;BFlPMuEijjf8vB/WDFZ+2ybcVT3cwLSKBL0sziBTsxJfu/IXOHo3jgBktBtkidRm1xJAqMqxTKLh&#10;ME7XoGSNuTdGRf+NTE3Y0yP8qoJXPKBniOViVhVd6UYwPj0CcTJgcnoOnD8LEpycHdJ4EkiGXKHK&#10;7D57S/2f+bS9l/ppG+sE1XT96HgwpCmO+4uQPCUCs3O3gQxQO0Jrv5UQRvCSkwGBidBij/P0zAyV&#10;JQA+AL+2+AD40VvcQnLO0wlsvrShX7QqGQBMQ3ljD7iGV9gqH45EKpq6+5fjJNZCBsRy/szn/wHv&#10;/6cpkspy8v/5BvMv3/QdbDIlXxsAMuDiGczvz/LxfGs12ZyUQnxtK+4n2/ELTACcPBwc8JhpgpYh&#10;A1wqTnZuXl5RVWE3Y3bOh83KzqrtKM5KyarDVlVWXs9uskKtERs/82ZBaXFZv2xs7knIgDmXYSAv&#10;t1cx3HHh5LX85MunbzSNzwWHG8oSs7Iq6we8c3NcXMmNazcygJ+we3nteZcSM/OzspIuHdu+83gH&#10;+/7eq8dZxY62XknmeObGR+i56R1Oh7GpNDsr5erJq9Xjc3NjWvb1K+cyczMTjpzoEru8RlrSpctZ&#10;Kde7OCP39hwvJgOmTENdKVlZaZdO1lAttPaMbpE74pAn3Sz3eEcac6/BW1eupQ9b/VYZrqCUNDkz&#10;1nH1Wj2+7cjXm8+X9jifaB+4TYEvKO4HtiFkJ6dmYcdDYWxNalpySnphm0LDuPrt5pNZdWq7j9iY&#10;nnojOT2/0eQdIxVev5JRkFve6xzVlt5MzEpLKWxlReYseYdOpuYVJyUk4KTuqC8+4LQKrNhvHU5P&#10;vAKzbqToozOelvTklKy8niHlkwUz2OR9aRfOJeZgfTG2JciqzbiSdLMN/jcRD2bnZWddOZrZJgtM&#10;yrIuVGgsMTJApSDl5+PknLYLp5LgkTib2gKPwYh08PrVi1n5N8/vO4bXuXWYhstZWQVFPU8aAWGp&#10;uJCl8M9NB63FKdm6wIxdir2acDUzPZMkc1Nb0rEST8QuTrxZyeyrrMXJJkbE2TeuZqXcqCEo7Iyy&#10;EppjysdNulhiHB3vaG+2up/EA+1UMcrq8EBsTI/Sy2t5Ljc7J7nF5fW0FN+4mZqSVtrr0LGym4lz&#10;UVN14g2KOaKkNxMEo4/znN/X9ajoxe1kXFOpyBwLDjDxcNevXcouuHlmxxEgA8b1nBuXz93Mzbx0&#10;9GTH/ciAOXFfVQ1OwG7OvnQ9Kz/xZHINOzjn7clOT87K6SBKV9oz+ehRLkcGVNTh5XNz1qqLmTLf&#10;/ZbRsDjrUrUzFipx/2YVxW6Ws/lyCnfMXnX64qnkXIEp1salpOTU5WeeRWTAkz0gqBVCACGAEEAI&#10;zI04nOnZhTq98datWzgCqaaxFbZvLItLG1W/NU94qESxvUCyLUfCkLkFJs/JEtXnNyTrrgl3p7Hv&#10;kwFtQ+q2ASF44Zfs/BpSevCxmACPBQICxiYNo6EBvhbL0gxIRgZlziVCkbnoqrEFC+CHGhRZyrto&#10;WJ6lbUjV0MdaHHYA78aFKncR2Gr4RWj2RPgaB1lgZmrGF9acw3pveScNO2yLL4QWkwFQuuASydA6&#10;aguGTs3x/6umbxdNZqAoXTcIqmNs5wnz3Dri6O5anmn0gfzd4PJjD4vBJ7jgcQOXnNXlhZfwlm3U&#10;5wmsskfY7BjrI1HGJmI5QLSmETKV8ZRuRCqDV1ZZ91g+U+ixG9u/8dutm77dBqlO4KVIpj138XJB&#10;ScViDyODI5Aq9U0tHYXFZcWl5XQ2/+HUJTTWsExtXNw7gUwx2EZhal29eLcvshioXgLZPuqPX5Gp&#10;DAQyNT53JleAJ1HixgEQiVK39unARumq2oaiEhhhBZ446Pbf73FVI6YRTz95CG7ZqC9id98dGLRS&#10;G2yDNJZQqiIO0FbI1gLb5bhC6aq9wBwpDLZKb1nQhI3k8Kis3LCfTIW93qsaRwrPDQGry1dcXn05&#10;8QZ84lzeMPQLjw1rWHIlKTkztwCe+Sceid7qyikogVCDpOS0guJy8PUDGZCcnqXUWx+22YXtB0Ii&#10;KSU9nkoIni6V3gYsAnx+65s7FgcHLCkgvLhgO1HmOd2tTNd6FIHuWfsvrOQfFdG6rmnGz1lnN5Cc&#10;68r5WAaFLRZD3NWjyryj62tEABLWDbKEQAYs1mdqvdf7tOe4DqaPMzn+yQTjPzUM5F6X2i9ZZ7bz&#10;/B9UiQsIwwIhma0ZX2MvSG0FBFSmWAFh2GsY29M6L0AMDGo8p4esGLfGHzweFf7nwf6dySLDVfPk&#10;PllkXbs2j6T0WomwEXihCTp5YgTmbt2u7yJqnOG1P6UQRvAykgESdydD20UYetTe8wHGfL6g5Xzx&#10;kESoh22CasNxgdq/dZ1E2NQPpkYcrqp20sJbcBILFJgvDLBEmkgi3AAD1gbQKhgKcwXSrr4BBlc0&#10;EQzFN8STaZx6fKwo/cOyFjJgngmAqgB9P9wMZIAcdvD0MGxJqZS9dbrrV/tPdBsvnOo722/PTSP+&#10;7QyjDiv449auhWRBr80nC3oWZED++eT8m7lFN3NzTh1LkQR8vUW1/NHo3Iyvu6RZF/bgsgsHzZEJ&#10;Fy89s3s8EiRXVQ1BkreqkhaOwWIQ1tQQls0stFpkwAIZ0JWa2ROaHKm9eGPYN9qdWURVmmE5MDdn&#10;LzhzlSTSDXXVNA2IeO2FJZ18cMqDf7mghDj5hPukR1suJ/ZKzPSOohKMaCLkN+m1ZoMo/8RF9vhY&#10;b/rNAdPEzHQAm5vcIzYOFNwoJ4mNWlZhdoPrri98MRkwM24z6c1mKbMl5WaXUjLQ0ME2SpmdkO91&#10;qK2khQGbyqxyXGUNXSddIAOSGG5n4+XU4buhBY+9/LYpMEc277uUcOFsRpV5LBzySZPPpvOVKkxJ&#10;HlljwKWnDpjD01Fd6vHrbLkGX13UJ9aQCtOaGCbATUNrSslvNxsl1Wm5cr+l+HQyxx5WUhsKm9jq&#10;odbSVuYU7NAP+1l12YVdTLOBV5RRaQnqSpMqJQZb8ElSKs3vs4vdrN72smyy1OkzsFILGsj1RW10&#10;Q2DUbjCZzBritbMlRv/DZEBHajYmMmmvuZjM97k7UrLotuDM1HhHSmK/zkbMLyDKzKO+J/HCzyNu&#10;yd6z90TC1QuXE7s4BuCAOm9caWZpZFxCWXWfUkBs7OEpmb2NeL44RgaI+B3FOY0DZgO/LKPUaOFk&#10;l5G11OqE/OZhsaqjuXUsFvvx2Me015KfVWgKeNl1JfSRqcA8GaBRD91ILFFqFS0ZGRyjviS/Qa+i&#10;l1YVtJLU1PpSydgTJsER9DfieQYVpbOTqZqbczbeyOGOhGairvqEhCGnG5txkxx75if68lO6hEZx&#10;X2PS1atV/ZJ7ZEB+OUY8PanKOV+gD5kqr5cJtJbYR/OJDreZfOyb3QlXrsJx8uD+9FhkQFlhw4CK&#10;hUnJbfMsmt9iMiB79+Kb5YqTATUJaf0D3RkNtMmZKK4mB88fQGTAE90T1AghgBBACCAEYgg0NHfo&#10;DMZxr6++uR3COCE4wGBcftMJadi6I1e0vTDGBICwFZ4rdfrPkyXrrko+SOBcKBPeJwMaiJJehgJc&#10;83T1faHKR3EsNcQEgJs+LnLz+JBQTxHolhUCW0kYNi+2wFC5C5tJOL69eUDaPiBgqL1xIYtseK4+&#10;Ln0cXTdNhqGKlVavxTPJUzkIw0a6ajyuydP56nCcLqb+YTIAwgKyRCZPOOW29D/y2rfanO643w1i&#10;F051y67Y53bIJ9+qkPYKHvDHgettYIjJGhYvOOnMI57GlnZwKDvHQ22dGONqPkEGhz9IY0NzcOT1&#10;9Q8Ipeon9iHGG2IJA5BU5LGM6CzOb7fukCgN2P7Bw8dOwsjzi8vTMnNhM/KC79vhmWhobgMXeXNb&#10;F+hbHOPlVTXgJV/SEZ5IAZ/44outHd0a08jD4wGI6pvbwE78LXDEl1XWQC/gUW1q7SguqwCeAEZS&#10;19iyKoaLjY+4A1U19Sa7B0Ze29AslD0GnjAvuGXAHwCf0YMjxJkJ8NT3YAkytWFVSOkcAZXBWVUN&#10;zPbiiYsZDui3paN75aTwbZ09GqN9VeNI4bkhINeYLl+7UVnbBE/sYl6nsa3r0tUknviBT8HaRwW8&#10;AsQZQEBAY2sXsALQsKmtO+1mjlihh/OHmULQx+DJ4PoHzoArlEtVhvSsvLMXLlfUNDrGHmAu75MB&#10;tViHb2rYGFiQGwTdNdm4dbLltv0Xru4fF3e0J/VIj3XJj/Lcx42z60jubWV0ktQRq9M+34rOl1wp&#10;befofYuNPNG5s6qiuldyfyQLRkiEjv3HTu88dDqlR7MWy3QGJblDtBbNxTp0Gmn/8bM7L9XRFqER&#10;V6AN9e89mlxIUD+uzZX1RZaJAWaMDFisVsO0nqTbuSHBrfG/hUj/taUt+0a3+FyXfN+g9ax59ium&#10;7+NSbgdHv4A/tKUyGWfPxfA5WU5bywhZAklS/cBaNBfrMIf5Fy5d2nmusEvgXNKWyeOdu3gtuY7H&#10;egi6x+1lQZ8p0V6/mtMpG31iC2tpqJqPDJiZvbUgOlcwgWLCBeyTE3tuc//DMPZ0HVWSO6g90q+7&#10;YJrZIY68VyPtE+imp+cWmkBiibaihAsXEy4Ud/tCkPfivrVlzyH3A4HYB9GQq2ouVoiGAr3VGRcS&#10;M/olDkha8sBbQV9PVUZ2CcmzWteP1eNAQwFeZHusJg8rO11u+4gTUnDAW5PRGb3eBBvbF9RuzZMB&#10;Old4LTcrrqN2hOu7XroCwh10TU0naczrf9TefMgXNMQWVmHYD9cPaMBzuwlUiFFbEK3BDDmCwNTs&#10;7CxfrFi4ThpiN/f0d9A0ix36fQJHFYZV2NQP9Qmg1fT0dGVjdxWG2UnX1uK4ZQ2dwA2AKdgfkt/Q&#10;B5rws3wJHwBkwM8ODPxoa29Mtt2VH2/DxmQ7Fq78+K7AOe4Hm3o+SRFXlpP+1xft/+uLrr112utX&#10;CCe6DedOYC8PjOAw0oxGyekUwi82d/woZgE3bydmE0zdtbktZjMm8R639v7iEOVP+1YtIPxwZIC7&#10;PbvFGMuHFBooaxD63LicUr7vTtgnLS8kBGYm6fU1g/oRYlFuRnVnc1s3iaOJLBcasGYyoKewkjI1&#10;6267coPtmYtMmLsrswuKca6IIXXn4ZsllZWVDQyVldde0kzR3vMvPzkZ0HTx9LWCyqZWKmw5d0jI&#10;mbm5FZWFZ7YepI+6Wq7kzu95DlHKcnrFOlzG5ctZpZWVVT0DgnhukwfSBAVHu6uLCiori3KTrqS1&#10;jTpNxbWNFFwdVzchJTa1EGG/89yYlVFagFdLniEZEIsMmPA6m/Jv4BTuoJd3fuuxgjKAqFnuHLlH&#10;BsgubDqUCwOvbBJZR0iFmX2KGPmgGKg8e+p6DM1mnCNsKb+QDbvjdZz2ojqGpL+xlRQbcGzu5SkJ&#10;yXmg1tHH8kbnHFp2Q9nNhm7JkyVkjzM3FulAcimmvykHx9Gxm4vaBuW0zqrcMhh3xpmTeXrvw2RA&#10;V2H10MxsPIxjpOFygSrm+Q8QstOJOsg45MZW5mVlNdqebIP6vc3mElJjSi1udtbVcP50UiHMuAbP&#10;UvmduoLaFmJ7CcswMU8GCFlNWReuZsHbrT1DnslQe8GlgoJeDgXX1FPd0CJ4Usf4tBZX1jjIzCvt&#10;hEnEyQCVov/s3vOlFdBVizEQ4dTeyG0dZHEZrRU5uXn4JSn/1+y88eSd3JN4s7Ag9eLhyzXjc5bq&#10;SyW62I77eM0AR+vdZ35JzYCFyABgboxzc8aS87mawJzbLGiuyKhuWfg4rHkU84rLRQYUnruQWlnZ&#10;qfE8UEbi4cgACakhfrPukQEZYq+3IzeTQMOkZveMRRSIDHi8m4G0EQIIAYQAQmARAuDnrGtqS7mZ&#10;24nBlVTW5hSWWW32ZRHSWn0703nb8ubJgExJM9VyqFi57ppk3RXeu6cGWwbgP827xyt1BGHXkLxf&#10;7OoXOeNCEDo6qHK+xgV1b9YoXJW9bUi5YAFOKLLR3DocXugEMqCNLCRJR+PSShYpLb4FUVi8SotX&#10;OzJhcIZ0jiBDZu2iq0lSF2gOKdx1OHb7vWXP4siAMrpO5S6e0/53FXPTiY6hYz2yoz3SI93SI13i&#10;ne3i5NFbRwwz73aYk7ru+/3jvjkgA8CDXFPfFPNBj3jaOnquXE0EdzYWT7qamFRWUQ0e884eLI44&#10;UAIv6hrAvyeSa7F4MniZoTm8pdTFNolDcnBw+IJz3Dwydub8pfUbvj564rTO7OjqJWzcvHXd51+U&#10;VNQeO3nWNurXmhxfb/xWbbRTmcN5RWXQ5GpSyhdffrPv4BGpyghkwN79h06fvQgW8grLYKd8D44I&#10;zb/euBkqkV5KvA6dKnXW0+cuwvXzCVe3bNsJrn/QB68iGIe+wMsJ4xkYYi8mA3hCOXFgCNrGyQDw&#10;XLe0d4Orvb2rF7z2rhjz0QO++77+wc4eXHVdY2l5lVwbsxMnA+RqI5lCh1YDQyzYtt/c1gnxEwAH&#10;ZKcqKCwBOgRc8C3tXeCFhwQpgF5dQ4tSa9aaHXAOb/FE8pKyShA6hx9nDuqbWiE6oQfX7xibgIS2&#10;peWVwB9A8xG3P04GALzwTEPAwag3TGVwAfzy6lqV3gptgdUA5SEWD6I6WDwRGJSq9DA8CF+AWwmY&#10;l1VWX7t+o484CG9ZHGMwBWBBIDBiWKSAmTa2dMCs8wqL421FMnVFVW1lTV1dQzOQATBHGG15ZU1R&#10;aTnwIjAkaA53Ad4aoDLjzwyQATC2ypr6hqY2oDrg79XEawAghAuAMgwvN78IMIG55xUUieWxuBNE&#10;Bqzdn/58NOFTDC77jp6+Jd0BowaueQZXuOS6xTkuVRsXBD5l8Hl5eKiQ4efajdSi0iqIPIi/iyNS&#10;ISZgLBDVGEf6SNSHm4Ad+CxfvHINShcAJQCjgpgAizMWn7RYlpABsEU9LpAg6BxZJw4xbttfG+n5&#10;VxqHBhFUfKOfKB091i5JsEzvUUX/Wi3PJ6oXmlAGen/3zX6oyLJw5UlPTKe3fV7JujuS+0MidXy4&#10;8WgTSdhLk1S2Uzn60cQr14oohhV6obRnv3Opa9VhMHrLNyaTOffmzlfbjm//dEfOAP/elbsWNPrz&#10;G3dcbhdSFZ5VbT6WApRCJc+TAQutGJrx81g1NaCM+r/wE/8zk1zO1Y0JjAG2znsFozwp9sJ/Pe9j&#10;bKeb+FzdXcAFGulX677OamMCPuWNRKYpUF+cfqaWL1gyi0UvGYO9bx7MWH2oNMyGs42Mew0FWldR&#10;4o53TjTT7nV914JxvODiif3p3WSxc4VOV+8u3hGX+vXx4iFTQKD3kNlq1jN4rpY+UYtHEicDIHN9&#10;XCD1bsOwrd5imQifnuL+k4F8YiI4AamKw1OzJIXzMM12xjr3GXX8QMMwENh3W017ys/uutHO0OkN&#10;Q2S6Izw5q2jfnU0J3rO5YPx+L6HxcwnHeCbIdH233+VPxvWnLubYpmbj787MzGjxN/+6PdUwAamK&#10;H2hoZTXsP5yrMEMp0BUNruXdkCcr9SbPAYmLb405bO6Je9NcS9vldBh0Rmd7h81mh63oIpG4o61d&#10;p9UtjP/W7RgZoHeF1/p4mAJa58tGBrjBO9+IobjHvCsXtIVU2INMAZTzJYgfqCfcQVOXN2OgXHB8&#10;X/+jDsj9LZAoSptwS7z5kI2TQGF7/RNT07GKuiKpsqqHGU+wCX+BD4DfTnAdshVBhnsKS7CESwC1&#10;H33T89r+gR9s7f3hVuwPY5567I+240B+vCMmP5r/Oy99P9qB/8G3vR/HyICBf9mE/T8b++bJgL4T&#10;3fpzJzs+yFJ2dXHXXxp6+yD2x1vA+98HTeZlvvnOu+cx4/O9xLrbioV+f3bwyciAOR6mrrKXLhhm&#10;5VR1h2e8y5EBfgu7LbuZrtLoR8Yjy+K7GhkwrWY1Xb5czWN3LiIDog69RiJhVmZny91TXcWJDRi6&#10;RK4ZmwgukAEuDSUns0bjeLLipnfTBMUXajpqw83qXj6HeGnXAfrolKgnPwf+x+XRUg7t6RA7jNSK&#10;pBKMRCo1Of334hAgMiCtHMOQSCQjZuXNlFy6REJuzTyf1uadDJJbK/LyW0an59waVlpyJksiaStP&#10;6+JYx0yspOvZbDr+0u5DDPcYJj21bdgERQmeYBm+kCYoGpTnXCmS2+xF6VcIVB5sYwpGx+NkwOx0&#10;qCLjIobMkSj0gUnfAhkwpmNcTS2AkSv1jqm5B8iAUTX9RnapRMLlyqxWTuu1/FZQ09vHp2dDOolk&#10;mNNXXNrqeaKN+HEyIBId6825eDy1wRGMxMgAsqChMKeXwR0eqDpxalUyYBoetOK2QQF7IHHv7j7d&#10;uMeil0jY9dkp3IV6t48H5d3MMzNQZSE3vU/m5GOyM2pJEqnC7gnOzgT6S7KSC9vc07PzZIB0RIi5&#10;ll0LgGgtsc3rw61Jp4sHpkeEV84cGzA8WeGK2HBn3MMXjl+uJsW2EMbJANuIPiM1BYLCJUrz5Oxs&#10;QNZ2NLFCb3M1pR4sIBoeb4r3tMOKrksFfQYbHPrOnCsE7QS5Pr2ymzrM6LuwfRfVGZX0FmQ3wjPP&#10;SD2yu+1+mqDoQHXqzYp+Ktys+2RA2CiTiYQDRfk1jgdc92sd2qPTBC218DAZEL9ZXWxW7vGzfSp5&#10;ZQKQAXNWae+BjfsGdL7ZGUQGrPUuID2EAEIAIYAQeBiBSCQC1YPHx71QJGzU7XF7xmCz0bJAwd63&#10;mj7N5gweMAFbUiUU6ejJMg0wAZ+cpx3L4zvH7/9aipEBDX2c5gFZ0z1pJElreug8hVVqcK1RKMOa&#10;im7GggU46aKpsmuxwDG0DMqgJkHzgDwupe0DK9ik8jVlnUMwGNDsGFKVtA4sSwZ0sAemTb8Yo7/W&#10;PG6snbtdO3cHpGbuTvXMnYrJO5n+O8eMM+/1OY/Xcxf71+JkADhtwePc20cEVzX4mh+ODABncTz/&#10;zxCT140lGCwuyLcTL/LZ0tYVT54DW8V78STYZZyRlQcbgT3+SfChK7TmDV99I5CogCoA5+PufQeF&#10;Mm1tY9tHH39KYfBKyiGtUzfULy2tqgNr5VUNOfnFQAZ89Oln4O6H5pu3bB9iDm/dvgsyh8AuY5na&#10;tHffIXCUY/spED3QSxgAUsHq9MJJclomeLGh9z37DkG+kSVkAPAE7fNecrgeJwPAOFAb4MiG3feQ&#10;lxyc3TV1sZ3IQIG0tne7vCFwr8OmfnBTxskAcYz/IIFmdW0DuO+hU+d4sLC4FNzlYBYuQtfAEwCY&#10;oInBQVIcBjO20Z4LraBTSLoCgbFa80hVbT1ogsseXPMwYHCwAs0AjnIgDIx2NzAE8Dc7N7+sogpu&#10;CuiAMvy6BMoL8FFoTW1dsYbAxMAIYQxwO+J7+YHVgI7iZMCSyIBhsWI+f1F0cIgF3n+YKTjoIVAA&#10;eAXw/scmXt8ExAyQBDBfsAZDBaoDOAnbqBfAAc4DmANYOcNTEffPxskAeAwAVQgIEMk1C5EBsPc/&#10;v6AYghvkGmNGZjbwIjAwGBI0QWTA83Hxr70XucZ8ZT4yIJ4jKC7wvDW0dEJkABQWXmIKlqEpGVnx&#10;AgAgxeU1ixP6LygDwwcUHa6fsnAFnjE4hwcsv6g8Izt/2RHCGCAiIW4Z1ODr4mG1xWSA0z8ltkzE&#10;pWzI3G1gT3v/Fhj8fy+X5ia0iy+2iy+0ii60Cr/Op141R09ZZz/oMh+o5i40GRrE/n7jgWGjP36F&#10;wSDs3Lxrw45TuViVyOKsvVnZqZgQm8abKlobmUZce01Wfe+J/bsOXK4f1MX0+7sqN2zeteXwpU6R&#10;+ey2Ty6n5X+95UhKm2jBPq4j54utOSz93RFi6tN/+fOfv/HFvrx+XmFqY79mQqwz591oJFomBFrH&#10;jQu7Nmw/npBw4m+Xu8HCsFB09tSRDZuPZWNVYstoTXF2bnH55q2HrtZz6Czawa/e+F+vf7Azm7DQ&#10;17Vjm07W8QfIGBhkwuFd245k9aknWkqv/uyff/bWvqvNrBEej3Ps6CEY8MGiQWhFZw9l1dae2Xoh&#10;FyspKMtMTbwIb2V1i8qyUr7efOpmj2zB8rInUAo1RgaYXAvv9opcuTxNOLBthvv/KWu4eLqRE8O/&#10;DfAX7a5kHWU5LjhubRgaX1/Aoqk88VYiJfHTP+/FSO/iM0ho+ejN11/78+cXm5nVGZVdMfDH6ktb&#10;Wng2UC7NOAEjPHoh5Y+HMuClUGPPSDq1YfOBhAoa3zTWWZ0DE9+/e8/JLCxVYri6/2///dW/rLtY&#10;DSV24n215Bz9PJFAEwmyKxpSzh/fsPlsq8RLxdW/8Ytf/ubjHTkEg0Chv34p1sWGyw0ic0Cg1ecV&#10;Zl89di2xilNdm5l6M3vjll1nSqkd9UWbN+9PKKZzwaxKcvrAYWhytpTBM46nn/jof/zo95+ezscx&#10;JBmVTWxdrOvyrBiwG05kQVFlscVVVZSdV1iyaevha03DKyO86rsqY4wMAJd0XMDpn8vUm72Zd+T/&#10;kdb77ZUWWgFZnU9S5RGVGTjZLozyiuvWVlH4swrBsNF9t9WU/upnG/CWuxYmnKqcQ2/9v7/+8HAJ&#10;Tk3tG5I4QG1ESsNSNDO3b1sYlfv27z92rfzwpWN8SwDeEmJy4UpSbudo9JZd2t9BJBde2H/uapk5&#10;fJtctO9Hr/5m88WbEvtEvK8xbtUnR0u9t4OklhJsY8m+/adbOcawVXBm+/u//M2HyZjYRBhNKWBw&#10;39U8lTN063aE2ZHfUFaWltUn49RXdnQmndx/taBRq6Rf2L//cnKnB8xOjeNKUvfv3388rXUCxtN+&#10;9de/fH3dwYsUzfgQplTpioJNG6c5ZvPkRbzcc+v2tIpYAeNMOnkgrbzfO3V34gsYLjnx+wMkIqmn&#10;u4fNYrc0NXO5PPApL+jA7vS6LqJxNLLqnVpQgDCClyoyoE/oaOwdcnlWYQLiLn7AlsoWtQzKl+zN&#10;72Tocipa+WLZI5mAmRkCeaigHtvLsy5p2802QszBQsP+QUYbVbWgA65/TD9l4V2eWNE+pF4aGbAJ&#10;89rBwX/djvvBdtwPweO/E/9jkF2En+wmvLqn/yd74G/s5NU9xFd3E8HF/6v9+M9PdP9oW9+/bun7&#10;46mBd3e1/+Uc+e2d7f9zA2Zv2XBCOX/LBSgwgH11d6zJa9Bw73zzvfCyH2yCZegCBPr6wY4+6Pen&#10;h6j/vp8Q8zzOzEgVqqn5FEkPHTMjaqheMRsH0iRVjU/fgXqyIia5j8yEgCG4aJEq3VN3IE+LSm6d&#10;vjXr1GpGAmAqyCUNwt4XkXH8iWoGRNUsYkcHWW1WS5W2mbmwjst3RoIyKqmjo4OldsKwfS41AV5g&#10;SAZ3wKWTa22wm39uJuzjUbAMpeuJVrPxXu42jfhHqNiOnv5+JpkF1Uenoz5mX0dPb2f5jVyyzgP9&#10;MzDdHR2dbIXjnud+yipjwyU4JFavVUyHEyKHJxHoIG2Rvj+3kKSPm3apmPAWniaPpReKToiY/Rjo&#10;ZYANvXiN/A4ia/yJMu9MjJmlMkus5i6UYOUMqZzjTi2/F3rC0T3hoEkosAZiI3UbRVi4iKU6AxNW&#10;qcg8Fp9wWMMajOlSpZG5gIItHovO+Zw6mXoEhmgWUuGtYT3EEAR4hFjrIZE5OjtGgfn39GpG70H2&#10;mKDHBiy3AF0XHpHzDHD7ZpxamW7E69YJMV0Qe8ASMqS+yTERW+ENOMV87fiYVSIxjTkNUqUdGsVv&#10;VjTsoeM6enGdhZcyGQ6PnjcEwxsQ3t9895iDgrmLYO4xREbkQ1xdMOqK4dLVKzK4YenvM4s4mtjT&#10;5TYrVSYAZEI0EHsMB3g6aDRu18h1rrmoV8TkPSkq8fFG+AyadSzmNYiGY3OPzExZpfNPF54dnIEq&#10;0G4RRxmKRo1iHnwMH3OOd9W9RoHMdtdzP2aSyKz+SMABzzyOTObRhu0h6MXPgmcei+VxJQb3Qi8h&#10;Dr4Dg2VoYjcLYhL8crbEG/XSe7o6OruUjid8GMIBu0RkmC9FPOcd0cq1TrdJoTYvkzNrZnp+7rFn&#10;+YGb1duLx2C6mCKFlCN0T0JaKx9PLI/V+p4dE7HkwSfh154MV9QKIYAQQAggBF5eBNy+cG634tPL&#10;9E+vcdZdE3yQwP7bqcGDmVy5YRw2GC3g8koDUQzOeqhRBqzAglRiOFXdQ2yZSaQdiQtbauxnyQhM&#10;6bLSTuSWtg8tttBCFuU3EmFfEiw8KjuH6vtFcSntpJW1D96TgeIWYnk7iS7SiXUOMldZ0UWrIwji&#10;mm2DssJmYudDaYK8E4Fx6/HA4H/p0PZVR29tbxhO6JIkdIougLQLzrfxz7UOn27inqhnNzEeyF8f&#10;JwNgZzq43ig0NuwlX5YMAIc4OJpBR29xgqcYmIO4Uxhy0MfzAsE5eMAVOjP427/ZtEVwL1kQjkjZ&#10;f/Bo3NsIvu/s/GIoUnr81LnisqrC0kpIKg6UwJdfb3r3vQ+BM/hs/ZelFbVABsDuYNCHrfHnLlyG&#10;Df6VNY2w3x8aAuuQkZ3X3o27lpzeR6TCLmMIKQBNSDMCqc9BH3z3O3fvEytic1wcGQBEQmdPHzjQ&#10;4XpJaSV4w2MecKAyvOElZACkCQLvecx3CW/VN0Eq/MVkAEwB0wd1VptEMg343ONpgmDTPeyjhxPY&#10;Kw0e/D4iBVLTQhkGIFe6MH1ihRb2REM0OkQbFBSVZGbnAgMBm+7jHlIQwsDQjeTU+biBCnC7AxlQ&#10;CREABhus04BdAGDhYlr6TVCAKgLQOzjcy6tqcQQyaK5KBkDX3Zi+eDakBTKgoSWWLgm8/DBsGDNM&#10;M07n0Nh8IANgS3jiteswGOixsbUDwiaA77iWdB1IiPiA42RAbF5w04FAYvMXkwFx1z+gUd8INbVC&#10;EBvR2tEDuCEyYO1u+uejCQ73sqo68PuDo2ShZgCNxYePUl5hKdBUS4YBtxXCRIB1A399ZV0jFAtZ&#10;dpxUJg/IAPDRLHkXAoZgyz+kAHq4FViWKg2pGTmgAAmC4GuBK1Q8nHVqCRkgswbjUkaVjVm/mWH9&#10;XzgzviI8XR6eBSkLz5aGZosDM9m+O+ftcx+T3J8V0hea0Ck4IANgY2/8yiAO08p3kEjdf91weECl&#10;Sfxse7EgKDN7Mg6fTesV16fu+dNnF3pEjnO7PrvQIBjoLv/kswSM0jFIJ2MF5n1/+9X2tD5CX8u7&#10;Hxwi3xuSQK48t/+Tzw/nlPdJpNagWGM5cehQWq9EYBIe/uBYuzwo08j3v3Osw+rJO/HtvkIqXaS6&#10;uPud351qkVkd53fvSe2RsJmDmz4/2Kq2nVr3u6+vdhFIuPff3dFnGBtsTHnnVBtNN74wl6Tjm07V&#10;CzB113//x69hFnkJW3ekkXkK6aEPD5YJrAKD6ej6b5O7RWz4FB/ffrKU199X9dHfPq9mjvDU9m/+&#10;+sOzNexBQs1vf/G7M9XDOEzt7744zbfcBXahi8UnSnsoHhmwcLFXZOHIrs+J/i+e5FJVeDKOP0hp&#10;eLZ4YjbPf/uK89ZGXvDP+exBuTveSmrxZ579+q+bL5Z0Mbn6gMQ4VpJyenfeAM+gvbxuR5kwKDO5&#10;kveeySIqWjJPf53QSFU6iq7u+G+fJcis7pJLx4+WMRgCyZFvduSz9cUnPvzLruI+nnrnhs9ySdrh&#10;/uo3d0IKZg/AHu+rLffo59f6Bxi9b/7yD7kETVfZqQ/3NzANztTDxy/VsQRGZ+aRfYcLBhhKU23G&#10;oQ2XIL2f4Ju//P56u3RY77u0/bcbrnQO0sifv/HjTWmUAR7rs/XfNrDtnCFKLV3PVqp3b/wiA6vh&#10;U7vf3nyNoHazOMwtR47TNe6u7ISvTjWTlPauxqz3t2dxrdajH/1m03UMob/n3Xd2ke6NbVmEV70Y&#10;JwMW3IKR6ZlOVsWM9n8bWOsa/K6Ke/jHPgLB2Xz/XPLYnd2K6F9rFESp9V6rWyps5kcb99V3kUcC&#10;M7dvzUY4RR+e73BFQtSCa0U9ClBTYooT8yhmQc+3uy7YJiZszPp/+et6odWr7y04ktXjmpjoy7mQ&#10;2MxU9Ca/8/4usXOiPXX7pVpeeESweed5pW8CquzG+/Lyqj89Vua/M3bmvV9dqGVahtu/+vq8Y25G&#10;3V964mLb2FRE1ZK6/3KbdSKgolZ8vT87dMdfuOvNC9WM8eCUtG7XW7tzDaOe3P1/+suOPOeEs+j0&#10;tzeJhqkxGzwAgYlRXPquow3SKZ/53PFTRK1jevZWUcJnZG3Iwe3YuyNZPTHh0DO2bzmi8owNpH31&#10;8cFivctzZdf6VoFt5e3q8G4wGOzu7GpubKTTaFNTsawri48YGeCeXPVOLSjoRyMvFRkAZQCayeKC&#10;+l6uSL6AWwuGXNTYB3KzrBX248evQ86l9JLGqh76ww598M5j+fZqDB1Ppkcik0tugWfM29JDbCAI&#10;8CLnwxn/MRxTZx9VrTfHCxdr9CaoPxxPRgRjK+ugSuTq2F0ORTQGSy+Z2UHXLjHy483Y1w4N/WBH&#10;/w93EX+0m/TjPeSf7CW/um/gtQODPz1ImZfBnx+i/PwQFeRnByiv7iG9upv00/2U1/YN/mQX6ccg&#10;O4k/2U3+yR7yj3fDCekne4g/PQBNhn5+mArys0OUnx2igscfTIFNsAxdgPxwNxF6/MHO/p8dpv/5&#10;YD8sS1YkA1Z9kJ9QYbXIgBduGTlukdFoNCK+5Wp65Wjg8SrmOpT0spsVCu8T7Z9/4ZB4sQbkNorh&#10;vuAx9Vcy6wJQuh0dCAGEAEIAIYAQQAggBL47BGATEk/tLu1Vny3mpzXI+rl2L8SUP1hF6JVWirKy&#10;a6iJJAFWYEHAF1+N5dVBeKTcLNE7QVgyU0krMb+ZVNpBA4f+EinrYtTiBYstNPbzyzrpsOSAXUuV&#10;3bT7kQdkaSNJEhOyNMYNtFMofI1E7xoS6qC6WgNJvBBe0EVT5jeRMFzLkpoBgYAkrPs3ct+Wa9ax&#10;ouDcWazC5L6fwcMdmBqFXfOBKJyMTTyQeWNxzQAgA3D9A8uSAY3NbfHcO7C7HzbOg+8YdprDvmBI&#10;jBN3I+otLvBZg/8OvOc7du+jsWOO4/lKs7yde/aPeGL7fOEl5ATfe+AwZO/hCmWnzl44deaCQmuB&#10;K+Qh2GsTUwABMuD4qbNwAjl/du3ZD9v8oS9o+NU3m4dY/EE699CREzt37YNd50AGQF4RaMjmSw8c&#10;Oga1RsH1vHXbLpjCEjIAIh4WfNnxyIC4RzJOBsAWe3B5g+8bIgPABQ/ebXgLXPaQBmdJZECc0oCg&#10;AQiV0JlHlpAB4AEHxzo4/YE4AU99CbhaG1uAhwDjUE4AeBSwCSmAwIsKQQnWeWdrPNgCaIN4LnX4&#10;u1AzAEADUwarC24KEDYLjnjQAcyxBBIwDdCWQo8VbICqDxA98HBkAFyBrEdACTxIBrQvIgOMQAnE&#10;y7T2DwwBGQBcCCRQAmYlPp4YScAahhgCDI4I28bBFCAQrxkQJwPg3cVkADwGcTKgoakVkQHPx63/&#10;ZL3MF7RoA89+wpVr5dUNbV1YiBK4ci354uVEjjAWW7OswOcR6nuDZ/9RCgKZ5mpSclVd85IkQvDJ&#10;jbEItU0PNwR+K14nAIbR3N4DSYpuQNIPYYyTWyyLyQCXf0phD81LUKZtivL/i5i1s3py9iTTuKtH&#10;uqtbvKNLtKNDuK1NsKmZ/3kN9695tG3FtHtNQswh3B82HYR9u3ELYrX5xoV9H3300T//2+YepTrp&#10;8+0lopDCOpZ59FwGTtyYtvdIOR8069Iv7Evpyzqx60gp854py5mt6ypZPoVWsved7XWq+JDmxWiu&#10;zM148513zzXK5Cb3hZMn8gcNCrvkyAfHOpUhhU5x4J3jXTrJwQ9OdBhj+pSW5Hcvdyp47T/+nz99&#10;85OvPvrs89//+pd5Q/Yruz4tGPIq9OojH2ypkPq53dkfJfQJF3qxh64f33y6Qdhbf2N7YjPYIbcX&#10;fLO/iqfVnVx3vFE9LqbXvbc+h2aJdUHGVe89UofDVW88liW2BKVG157d61p5owq79Mj7O5skIYWU&#10;//GmC1Rb8P4sFnUUvwjZz0kMocrkWjRT1rjiFxbKnxvGrUlqdxz/nXALOoXb24XftvC/qOO9W8z4&#10;MJNMV3vutzI72hqbvvrsnS+u98ptobqchEMVXLndeHXdznJxSGEZTd13JofATdxyrIhlg1ZsStdf&#10;9qcopLT3X//1Gx8BPhv+8It/OdumLjnx4YXesdjNOnLwUpNYQW/924EK7qJhd+QdXZ9EpDCxW/Zd&#10;ZOomFJLede9fIel9eafPJ3dKFCLiuvfO40zzt8xA3fLBNbxUuOvbHXhZAK7cOPlxKs6ssJsSP/sy&#10;nwv31Hn62MkSmlFm8dcXXPros69+/fu/JbRJFTzS+zsymPYQb5i19egJpki842876jX+mE2T9OhH&#10;x9o0tos7Pi2h+xQ65cF3vq2GB+AhYNd+RWmMFRBecPLNzQbsyvcnKP+j3cbJ94T2Y2UHsNL9vZJ9&#10;GMnebtGuDuHmFv66Ks7HeVSmxnHfNXh71ixh5J7++o2D+b7IzB1p9adX8eE7M0vIAFZjVmoVE1rN&#10;RsZPnt4j1Boyd77/xvvrN2/evO7d33+b3AFkwLliAijoicXHLnVE3Ort+6/CVuGFjhbIgLR9XzIs&#10;s3eC6vPrDnCCd6y02vPXcJGw7dKGfQPueVfvjCn9y1PDQX/ZifUYdWwftLxu1/E2zZ07c7SShPR6&#10;PlwRtqZcaBbN3r41LuqAMWx4/4/fZlGjEfeVcxeZIwFQiJEBmonOa8dv9s7vKL810XzybIfMCmRA&#10;9pD3zu1ZzI1T2ZhHbjaPDxt+oKpV6vbWto62tt6eHqfDuZQM6CSaPZNrv2VGdwT4g2UL1X6PL0L1&#10;YBZfsgBdU8/dqgkQ6ur1x25WnAyArP0rgAAe/Px6rN0xuuQWMLnCGiz7UQ2hFfzAruimk4Y4UDMA&#10;ygw0dfaVtg1A/EF551BtW29kMgoG6VxRaQcFNPFCxxJTP9mCe+0w64e7Bn+0h/KTfUOv7qe9doD+&#10;00P0nx9m/uIo85fHWCCvH2f9+gR7XjgxOc55/Tj79WMgnF/B36MxiZ2AwPXj82onY/L6SfbrJ9i/&#10;Os4GI2Dt50eYPz3EePUADTr68V7qj/ZQf7h78GdH2X85REJkwBpXix6jkAwHhW54/I3YdiUXdnfF&#10;9+yj49ki4NIOx+7LENPiecIqAc92PMgaQgAhgBBACCAEEAIIgZUReAXDNRe3ktupCvDOL5GaPn4N&#10;hs65xwfwlNYmPKsKy4278lcQWG/A7qcmsjS+Nam8Y6hjSNk2pF4idf0iDE0qM3noYiMkNgVaYkEB&#10;qrFBZEBRG7VfMrqEDAh7CiYYP9xf3bJTMn7DM31R4CgYUJvdIZc/OqRw7q3lrKvhfVzJ/iafBCGL&#10;i/1rD5MB4CauqK4dYnDB1w+b4mEHOiSdL6+ogST4/eQhyKQP/mVIPQ8bwCF9DXGQtuAvhkwyccsk&#10;KnPd+g3ZeUW5hWVqg33/wSNnz1+CZAtwHfyDv/vdG1AnAIzv2LUXUv3EsvDTOZ+t35CVV5SSkc3g&#10;ioAMeOvtd1IzsmF/8ckz52GPfEp6Vk5ByZFjp4CQAA4A6geUVdVDRwtkADjxgT+4kpR84NDRTgwe&#10;3oK/UEXgk08/r6hpAG6gvbt3YafzYjIgtsm9jwhXIKwhOSUtniYINuDDTIEJgO38YGpxZABkKOrp&#10;6ycODoGHHQwuIQPAgQ7sSFFJOUwT5gVMQHVtIzjQwSxQDpA6CNz3ObkFoMbiCcEFD7mEhphco30U&#10;qIW+fjKUNGANi4A5iNcMgK4hyxAYAYajtKKKQKJCth/ISgS8CLjgoT4waENZAiiDTKLQwdpiMkBn&#10;cRQUlULqf2AR+JK7TtVFkQH3yQC4EfHMSBDkUVhcBmRAfLQ94O8fHAKyQaWzQPIicP7CBn/IMtTU&#10;0gF5kJaQAQBFSXklg82H6hGIDHgy1/xzbgWPKLjdYSc+fAYhTxdEA0CdD2DpSsqroYRv/EP9ZAKW&#10;4eMJDv1e/ADweXH+jMmTQEdgfyFmaME4JMyFrGLABED2MHj24PMCQT/nE648HB/wABkQmFKNhED0&#10;DmvA+pm67/cZOm1JaO5Aj0xo8sffWkHYNNwbmw5C+vuYjlm6980vLnfIpArZN1uO96rU1z/fXiYO&#10;qayelH3H0vrEzel7z9XLQbMh/czORMzNw7tO1fDuGbde2LG+gR9S6ST73vm6SvpQpxriurcOEeTu&#10;iydPFFAMqhHJsQ+PdatCKo1k61uHeqSMz/+6r8sUazXUeuO9K10qVuObHyVTrAt27Nf2fFbBDqkM&#10;6qMfbCjm+4d7sj+61CdeNLvk45vPNgpxDTcOpHWDnYGOvC93Fw9rdafXHW/SjMsGy99an82YNziI&#10;q95/rJ6Ar951rlBmC8mNrqMHNnQLx1QjsuMfHu2EUcn4n2y+QLMHV4AOsp/HyYC4jnok5LWf8g/8&#10;U6aUXRCcOcUw4USOVfG/r2AY3vXupnpxqD4n4XAFVzliTPxsZ6UkpLI4E3ccycbSD322NZ9tB30e&#10;pfMvB1JU4sFP/3YYM4/YvLjLTn54nRRS2cayju4+VyNQMVrfOVAxvAifrvyjX1wnDrGwe44mco0h&#10;lbT3k3fOELW+gtPnU7okKn7fB++ewZvnrRkpWz68TpQLD+zcSwI0RkIZZ9blkGA65qTPdlTAqEzO&#10;M8dPlg5Jb+7d9m0SBu5CxoX9l9qlquEYGcAeCfGHWduOnmALRd/+dXODJjD/dEmOfXyiU2e7uvvz&#10;am5IpVceeueLcjC12iO6gsISMuB2pDfM/c8NjLwc33Sa0dc+bJkvs7q2Y9Zbvm9TJXfsYTJA0pJ5&#10;Lo+Czz5zupIRIwPC4ydO7Raq9clbdrerPfes3wYyILGaOk8GFOw/2xgefSQZkHnoGy6QEUH1uU+3&#10;D43dIwMmLGc+20kavUsGpH15mh/yV57a0G+M9QBkwGWsZZ4MuJ7fHnMrx8kAYc/ND7+47r9920FK&#10;X5YMaLl4IBUjjZMBTSfPdspjZEAJNzJPBhxJaRWtjI5MKm1tbpFKJOFwmEwkQf0Al8u1uEldJ9Ey&#10;Nrn2m2jyIDLgzpORAVAMoK6TEJqv97v4gHIClR3klamU+j7uIIMXrzoAf3UGM+z1UKh1C3UI4Adn&#10;bS9zWSOvbsH/9Ajvh7sZP9nHfO0A+6eHOD8/wvvlseHXTwh+fUrwb2dEvzsr+v150R/Oi9+4IInJ&#10;xfm/FyR/ADm/VOD6H+d14n9/fx5E/LuzYrDz61NCsAmWf36EC728up/1473MH+6h/+wYH5EBaLGK&#10;EEAIIAQQAggBhABCACGAEHieCLwC3va8BkLnkKJlcBmBzfsNOBZXYZEaRkH4ansTnl3ezVxWeeFi&#10;G0UB6f57OKb4wqOVoqjDcbpYhi6mfrF0MHT1EPjMUjaThBC5vPgtLMdY3klrG7qf+XShgPCk/cwE&#10;/ePUFvonvfr9mmCSM3qOaz/ZKTrezDuIke8fHtumnPoIa0ruFjh9sR3fiwU2qsN2frgCu7lhPzv4&#10;AcH7LFHoYNc8uIAhIzzsVQdnMaS+GRbJIdE8aAJhoDM7wSUdDxeAhDntXVjINb9gFlLNdGH76ZAZ&#10;0D8J13H9gz19JPDjgwLs4ocwAuiFL1EBVRBvAhvbQZ9IYUDqEhgDuLwJZBqwArDlHCwwebF3wQk+&#10;71icBAvxvsBjDnnM4xZgAz4UPgW+IR6pABlvoAkInjTEFchgz/uCfxNS/C9Okg6b4oHVgIlALh3w&#10;WprsbqgQAEUOYPt/fHc8jAH0QQ3GD1fgOuAABEMMKBOk1p+EIUHbuDIMCezH+wJ9KJUcP4cpQytQ&#10;A+NwBTqCysCwBx+gju+j54sV8BKAhbdgozS4RKEVvAcDg8AIwASaC6QqGAa470EZmsK+e2gL/neA&#10;CwIIoDsYJ8QfxAMs4A6C1x7qGwOXE4cITqAt2IdOYcww4PiwHZ4JyOwPMR/QNk6ZgBpgAj3CS/OI&#10;x2CL3S8YA/QCs5uHYhRazc9xFOIq4F0oHQxOZLgIRuYfiUkAB0YOQwIAQQGux9M0IfnOEQCfe1cv&#10;8cKlq5ev3eBL1HC74TETyrVQk2PZMgCPO2B4rIHAgwgDYPiq61ugugAQdfASPo+LP3rx5wSqf4Pr&#10;HyIJIMNYvCN4+Nt7+i5cSoTqI/A9s9D7YjJgNDANXmkQm2NoSvaDzLrzu6Vjad6Z88MjJYM6yGuv&#10;cYRFJn82Xr6vhrW3inG6jtXNNcWbgPDofW98uZ0q1DEkRr6Yve+TfRVMQ09j7quvf43TWCrObtmW&#10;S6Ww+j/4P3+5gZe0Zuw936CAVk0ZZ3Ym4YitBevWHesUG8iD/f0SW8LOL5oEYa1euv/dr2tkd+3T&#10;GPjiFi5DbMA3pX+0MZNhHLu2f/+lZqbIbDyz+avEJl53Q84v/+u6Xrun4NyWPdl46rAkYc+7b5xp&#10;11rtRz57/0INhSFW1NSSRc6R6/s+r+SGtUbN8Q83lAoCQlzh29sLIQ1OfCJqi+fi3vWHyhh9TckH&#10;03vgCrUz76vdJUKd/sxnJ1p1XpXRuPvDD663sxhiWerZfekdGiqxZvf5IuVIWGUePXZwA0Y0rnXK&#10;Tnx0tFsd1ioEn357kWnQXD+WhBHKLh9LwwsF54/lkPV35wX2IeEJcZ4MiA9A7xiN6n+Dr3t367Dr&#10;qiuaqPVewykklgDgDyEXdXTDgRo24H+0hlFJVsGVeCuNhnGjZAjwIfXWff7x8T5juCXr4rdJ7VyD&#10;rfjk5l0FtIGh3nf/+a83B5TtuWe+Ols1IDYUJu78H59f1trcmUc37breMSjW1Df0s02OilMf3SCH&#10;tSPjOcd2n68Vajk973x2pVvphAiGGD42b33a3o8udA0ye/ceu8Y3h7Uy7CfvniXr/IVnzqd1S7U2&#10;V9LuLw/l9A2JVTXph44XCEQ60cFd+wY1seaZZ9flkZ1ap/n65zsqpWGtxXXuxMlyiiR1z/5r7cMM&#10;Fvnd3715pUOqFVE/+fhEmxzKM7C2HzvJ03kak/d/fbyGINZ31GXsOlcvcdoT93xeMwz3UXn43S8q&#10;wNS9R/EJTpSL0wTdnro9fkDR/et9RPYFWyTVEblIUI4FY0nzZ2/dMowGLrUPn27hXmjh1FMVE5F7&#10;6W4mLXUtZKfTadMKTm/YjDMF7iib3tuar/YFJF1pWxIqnU7FtY8/OpBHMfE6N+44pXY6NdTqH7z9&#10;hdA8Lmi8tuNwjtzplAq4cr1jKRng0R3YcHBwxB2dma9LenvOOpj37p6skahzeTLg1hSr7PSe8zUq&#10;p0PYX3zqan3kzupkwHDLzZOp7Q6LLGvPRzEyYHIsef+hBr42PD03nyYoqB+o3LbxnMDpNMjIZ48n&#10;mvz+xyID5DK5gM+H9Cwwg0AgQBuiuZxLyQDreHTt9w6YA+APvsdBAMtO7ZlEBrTT1JDIDtz3cJht&#10;I3gyLTARjG/2r23DYYdtKwQHlDf2hCORGJUV2/R9v1AumII0OHB9cjJa0dTdL767vWaxqVe39v/s&#10;uPjHB3ivHRr+2VHBL44Lf3VS/JvTkt+elf3+gvyNBOWfLqv+fEX1l0T1m9fUbyVpQP56XQvyVtIy&#10;cvet6zG1N69p/nJN8+9X1WAB7Pz+vBxsguVfnRRBLz87wocef3KA+/OTkr8cHkCRAc9z7Yf6Qggg&#10;BBACCAGEAEIAIYAQeMkReAWWBFCttxoDiUQ1UK33YWkiy5oIPJ7SJjd5QMR6VyOOBX7/ZZXjFyEO&#10;oLSdupDeFCoHQKw0BB9gOOYlAkmEWijKbrZp8XUsz9I6ICluoy5eriyQAWHzRT9rj0JjScHJP+5U&#10;b1dMnLLNnLdPn7ZM7TPMbBBH/lAjO9nAMY7ezVP/uN69hZoBCw3BiweJd+KuPSgNCiHbcW/4Cyjg&#10;pNbNFzx42QSoBTZfAn7/l23iaL4rI9CDI8HOfdiqDwTb0wQBPKoXsKkxQhKtDugCUgMBDQAe/wEa&#10;5+EyAGAB2AjIUBRPVLUg8MUC8QGQWWjxt8oSMkDvioC4baWT7F9crcF+jNEdM4aSR6eOkbXXemXZ&#10;ffIzHaLtOO1+zdRGwcT2SgZT7Y43AZEp5DcuHdt14NiuQ6eyuuSDuDo4P5/Vnlvby7FM6F3GpAPH&#10;Dp4oqWnu7RVaafiWJuYItKLiMeW9MjghteeD/rGEMoZ5rKWmkqqN6K22qpzaAeNd+0Ix/QIYj0ke&#10;EzzmrjCL0nvy7KUauo0vGDp/4NiltJaCnC62K6I2G9MuHNt14mpZU2cmRgrGJRL+Vbhy4Ni1Rq7e&#10;Nd5ZV0FSR/R2Z11+db82pLFZb144dqqcGp+IlEs+dPTE7oQaCpNY3Qf/EUWE3KGCWobC6mos6qJZ&#10;YS4RhUx4JeEsGEzvjNkXiTnlHTStM6Id8dU1VLF0oGOvz+9kmiN6kzmnAiu2WCpy6igqQ2lOM02l&#10;KchpZ1nuzguaG0cn42RAfAA2B39K/Fprc94nzdKdMt8N98xZnv18tzQLL7+GkWzpkB2QhbZIJ7+o&#10;5wMZs4C/zqm/dheflC6RA66LpcNXTx9Lw6i1I9rEA8eOnC6rasD0SaGXsfLUizD4lFpCetMgaKpN&#10;IzlJMXxO5fUo7D5Sa2mnJKJ3TmCbm5vpFtCvzryyK6UFUrjMz110JeHcrrN5GBanshkvH4nojbLs&#10;HAzfGsS39XYP20BHY7TmpV0Cg6eL+nXw0mqprmkRzE8Z016Ok3gh0XxnURPJENGP+JpauokKj4xP&#10;PXbi1K6LlU2dnW1cMOLtLL+5K7FiSKAsa+6CqAto21KaDDaPplSz9YDweHtt5YAG7uNITU51zNS9&#10;R/EJTh4gA2Ycd6wfyvvO7Wjkbhweu+ycuqr1XupT1DG0pRTVwQ7RAYFvl2rqsy5VK1sDLtR7e6v9&#10;xKKbp2LHlfYh7Xz50WBrxplLNYN37vgI+emnTuWQh8hkpmHuzoyaWBXTqyYQ+ntH/LHkKqzWG3Dl&#10;cmaZYWxqVDlI5hvg4piW1dknmr41ox2sO5NapHTEcrVD+U1M5Y1TF2/0S7TU7kYrJIqfcuOrW43h&#10;O36jAE9Wxdztd+5wu3LA4NW8OrsfLkwOY+s186VnXYJ2osoHu7qNnAGmNJbjaERCIYhHpvy2mtyr&#10;p67kDFFxzXTD7J05K6/nyo10psHH7q/ReWKch1PQBTYvJKYKbBB2MKOnNnCsM3du31IO9lAkIytH&#10;Bqz6bm0n0TYeXfu9s45FoQkiA+IIPFaaoNKW/hHnKNQMoLL4+XW9dfjh4rpugUQBDn2RTFWFWX5f&#10;f7yjGgwDtpKEwmHiEIdAYU0EY+EFoXCESOV0E6j+wATEs1Z1PfCjeuEevbqd9PoFzc9Oyn55RvH6&#10;OdVvLqh/d0n7xhXdn64Z/nLd+FaK6e0087sZ1vcybR9k2T/MiclHufOycBJ/uUhAB5RBoNU7Gda3&#10;0yxvpZj/fN0INsHy7y5poJfXzymhx5+fkr2eoH3zyCAsxqLRKE8oeUQB4VUf1SdUALKExxcDWfKS&#10;rwbR9BECCAGEAEIAIYAQQAggBF4qBGJkQJ/AUdJG6WJoOhm6ZaWFomjqH+arR+TmMarQUI/nwUb+&#10;Ryl3s/Sg0EiK5QhakA66DuqYYThGHH9kZekTjPRyDFCcoItpWJYM8DqIYc5Gu27Y6jA3M2U7G4Y3&#10;YdSf9Fvex1s/aZFvKGdm40Q6Zyxx/5MJbCqP71VHghBACPyjI8Aalt7Mzh8WK5f1zj+r2UEgCJTo&#10;hjRfEA0DsUePYh3g+rLfLXDR8yC/uJgMcE9Mm9yTIB5zgZ/5MZUpOtkqgm+8A5pggm3qrNp/VOQ5&#10;JA/s1ky/S3S9U8TGCSzG0Ui8CZKnQcDiifbTY2RA3MiInR3h/1FMwwIP/VGHepfcf942dV4XPC4e&#10;OyTx7tNMfc4J/LmMX0CQg+f0afpFbRcQWEwG3J623TJ86OXX9QuNX7RINw+PnbFNXTSGT8vGj0jG&#10;D6gnvxaF/9KkvtEjDE3GsvCj45kgAJ79Ee/U2p9Ju3cKkQFPkCYIQmlr2/sgI1B9Rx/UCoaf5fAD&#10;GEoNV/fQMQSK3mQtbyHghcsUEI7/ToZfzjW9zKK6rsZ+YXkX3WSNkUA2xyjU5WoblBfUdIKduM2H&#10;5Xxmw8X81gu5rRfyWi/mtSbkt10qaLtc2H6lqONqUUdiSee10s6ksq7r5d03ynuSKzAgKZW9qVW9&#10;aVXY9GpsRg3uZm3fzTp8Fkg9IbuhP6eBmNtIzG0i5TWR85vJBc0DhS0gg4WtMSlqpcBeH5CS9iGQ&#10;0nYaFBiraqdATSYoeWWy2BYxec/kEV7FCHRnttpFEoVEpnwaEcuUYqkS/j6NEdQWIbAYAfREvWzP&#10;A7rjL9sdR/NFCCAEnhUCsZ9hz/03GPQoApEqhBI5iEAMIuOLYsITSnkCCVcg4fDFHL4IEqRD7nQG&#10;VwACP3dp7GH43TvE4lGZXAqDM8jgDNDZZBqLNMQiUhn9FAaBQicM0vsGhvrIQ1gSFaSXSOmBDDSE&#10;gS4CuQtP7uwjdfSR2rHENmx/Wy+htZfQgsE39/SBNHXjGrtwDV3Y+k6Q3rqOmNS2Y0Bq2nqWSIwM&#10;IErdUP63iSjAcEywVX9ZgWz+LSQBnqmo7QMmQPcotdh1praknfLwogUiBkraBns5RoLYCUEDDwtB&#10;5CRJRnuYOqgbvIQJgEEuRAZ4fCGXhuQQlLu0OI9TbXBN9Itt9TRNGUnexdFLTI+s9vmsHH/IDkIA&#10;IfCPggBwAFbXI73zL+wsFsiA7FqsZ2LaMhYFcVgHQ+z3lLDV3xZIwsjWNYi+GbB+M+z9UhhcN+j8&#10;a4P0myJqF8cQV0by9AjAhuh+ugDIgLumnK6w4F0dp109EqwY0n1VL9jQp9/IGQP81zPG3mlVvZc/&#10;VEmS65yhp+8aWYgjsLhmwO25yTnT4ZAwezIc5uhdRzolEASwieX+SjjxBcf3Ya/xnRJWLk7oD8V2&#10;9KPjWSFQ20F0+qbW/kA6fFM1HS9dZEAP29jQTYJd+XEpa8bHfe61OF4vmRG/2E/llHfRHhUz0UnX&#10;VjRhytuIbVTlYh2IrK3D8ytb8eUtfeDxXznkApRBoZEoasMOEoe4Xf20egJ/1SiNZ/WovOR2gFSY&#10;mp5+zkzGS475937609MzC2U/vveTRRMEBKZnZmBHKoICIYAQQAggBB4XAUiTGU+M+cIeL+YPxTgZ&#10;EAsOKIDN+DQVpOjBcJeXTqYeKIEeSPXzCAUMz4LjmWEjEpQCXnb5AUUCilsHmohCUINaBaR5HgI0&#10;YycSF1yEsOiCFjJ09HBzIAMmQpMTkRmQQGjaF4z6Q1OB8HT8ChKEAEIAIfC9QWAJGQBeaRDrqH9E&#10;1uhiX3Uq6ywGBkfjzCMqz7bw91QyLrbwgBBV2ScgR0dcGcnTI2D3Rgl0gdLkumtqbNKmIY2yLjrl&#10;1XYdTmRwVNN0lzqEUCfgZD27jKTg68cgYfrT94ssLCCgMDpoXPHCr7rpCdOk+GpUWzrtxHi9drrG&#10;md0vhzoB51s45WSZzuGdnkWr6Gf8Gxg8+07/1NqfSWAOXkIyALzwUP4XNvLHZcFrTxC7sMN3L8J1&#10;gsj1KNf8vAUb/hEK8BN9VSZgwfJ8pzboDv7COSIDnvFH4hHmXsw13vOZO+rl74QAIgP+TsC+sGYR&#10;GfDC3ho0MIQAQuAFRwCRAU92g+6SAbBagP3+Rc0k8Mhj+Xbs8JNIn8DeSBiuwLBXWH5AQEATSVre&#10;TS/toNQThlsGJM1kaS2OW9w2WNbFaCRLH9UWyACIvIbtTkgQAggBhMD3G4Hy5t5qHA++lucjA2Zg&#10;sy0IJOuwjoaM1jGT3Wtzh+Bl/DqSvxMC4APF02JkwIJ9mydsso2DWF0TI97o36lfZHYBAYXBuZgM&#10;gD2SU+HwZDA4PTl5+9b9KqlP9usHtVoLAuDZhxrma38mXYHpl5AMWNXh/iIrrOUxQDqrIgBkQHQK&#10;RQasihNSeAwE4IlCkQGPgdc/vurUNIoM+Me/i2gGCAGEwHeBwOzsHDDo30XPa+3zxfyheJ8MmOcD&#10;tJBsFMcz4YWOvscR0CeIHA14XlUvJx6nvGosM9iHxEGNUJ2YLGuna2Hf08oNIZIAeAIkCAGEAELg&#10;ZUAg/n0YIwOCMy7/NJLnj8CofzpOBjz/rlGPcQSWkAFr/bWF9J4dAuDZd088xleQOzBT/fKlCVr1&#10;R++LrPDsHpaX2hKs8SajUyhN0Ev9EDzryUejiAx41pi+2PagfDpsbl0Yo1iu1BnNSBACCAGEwIuJ&#10;gFprMJmtjxKdweT1+Z/bl+7s7OyLTwa8gD8UX4GwZcjvvyBNZGl+Yz+WZ4KQ5zUKlm/rE9iqMIzy&#10;LiZEJS+2hs4RAggBhABC4IkRyKrpdXonR8YjSL4TBHoHeVKt/TvpGnUKCIg1tkGWAH7bIfmuEKhs&#10;Izi8j/H9A8rQ5Im/8VDD54wALAGe2zrte9/R5CQiA773N/m5TjAanUKRAc8V8e+6MyADFtcMAPff&#10;7VuzczOTL7jcvo0yNH7Xjw7qHyHwXSBgG3H6H32MjY8bzdbnNq4VIgNgowaEXc3M55K9NX8+O/fd&#10;xJe/gD8UX+kgD9d1D7ZgKfXdg7VIEAIIAYQAQgAhgBBACCAEEAIIge87ArAEeNx1mmfcq9Aa9RZb&#10;IBh8mo3wU1NTwWAQep+dmQ34A487jBdNH6AIR6JPA8iLNiM0nu8cgchkdO47clh853N/OQcAm0bB&#10;n7Uwd6VcpCMm6rs/epFF07nOyqkE0uLlvGVo1giBlxmBlckAoAnMVvtzwweqB0NuvWW7szn9VV3D&#10;Vwv74V2FzlnUwi7vYD+3gS109GL+UHzF6Z9xBWbG/MFhqRbOkSAEEAIIAYQAQgAhgBBACCAEEALf&#10;ewRWXg7NzkxFw4FoJHD3bySAIQ3JlEoChdbchZ3wexauT0UCc7PLL8OW7WJyclKlUEFY96hz1Ggw&#10;Pv9V2bPtEdZ4oXAEkQHPFtWX3FokMrl4n/hLjsbLMP3JySh8JS7MlEuqcVA33bGffJFlznxM171+&#10;ZtL3MtwgNEeEAEJgMQLPigyYicyGXJGZyafiFGdmZiCcbtkb1DekTC4efG9nqUBmqexiX8zu/2Rf&#10;ucvzwDaU27emx12xw+2b8Fh53bjh2eWDB8Kshnrx2JMUJ3gxfyjGyAAQnX1cpLZ879c8aIIIAYQA&#10;QgAhgBBACCAEEAIIAYQAILDyylYnJEgHCgzMfCG5CNtZ0dtR2drT19+W191ckldW19ZY1NdVKR4s&#10;AgURPtkkJcFibO1LZeGwEJgAAU9gNpkf0WrObVILhUKFxv7gCu/2hHvEHYiuva+/t+aSNZ7XF/CM&#10;eZE8AQJT049BKf29b+t3ax+RAd8t/k/ce9Aps3HK1y4edWy/KhxLyAA2vszL2XrHcuLOeNMdP/5F&#10;lNEiGJ6x99PpyPgTw4UaIgQQAv+gCDwrMkBUo6p/s0fYKL9z+8mReBQZcOvW7bIOYUHj8Lt7qyE4&#10;ILuGnV7L/NPWQq3FvbizyQn++S1HcopK6/tY4ekVkggFsKkpQ44n+aHy4pIBEBkQnJyxuoNoXYQQ&#10;QAggBBACCAGEAEIAIYAQQAi8DAisvPBSspon1XlT8gRC6zWbw2Vzui12p9ls0hktRLYcMyQorGsn&#10;NZ8O84/52Ydk1Op45p81Hkq5ksvmYnowsBVrmSa3b9nUPI5I7/P5PE6rf3I2NBGevX1nZioSCgUU&#10;bApbZo5MvUC5qoOh8EJkAKyQIf3391LCkUm5ShsMhf4esxv3+SaCoTU+P997tVBkEtUM+Ie7y8FR&#10;pbpra0R1YO1i6vvKrcLDTCEx1OI0QWxCuZe15Y7x6J2o6QXFwU+G4Rl7101HvC/oCNGwEAIIgb8b&#10;As+EDJibmSMfZxO+ZWBPk0PeSHywUzNzUqN3du4xyAFIEwSZ1pbMFZgACseoMIz2ce3v7Kt8d29Z&#10;eQ9XqPWczqXtTWyfnrkfizA5IcxNahyfd/K7dLTmDq5egCsvqbh56VxOKwfs+iyywtTzNzJTrx44&#10;t5gMCIXCTpdrZMTh9nhWRXrxD8VVlZ+Pwt3IAINtdIDJfxmWPWiOCAGEAEIAIYAQQAggBBACCAGE&#10;wMqLDRWrZVqTGRWfHGy7WNPUmpxbcjkt53JqzoUbmaeuJJ+8cuPMlSRy/b4QZy+IZLAqEHiM7P82&#10;m62jraMP17cshTA34+Mx+MGZhf1Z46x+tncaFml8nljB6u/tpwvdgeVDwp/PCmpxL0ADBCZCC2SA&#10;3fG9rcw8MzsLZACUfPh7gDwRDD5PMgDu19+piuAzMTsRCr88aYLA5fNMQHvcxxJcRXO3nkElSRh8&#10;/OMP2/y93G13rCfWLrdMx3SkJGgLqcbAn7UwBXZ/hZf57R394ReXDPCSYHiIDHjcp+6l0reMuC9l&#10;N8bF6lzdW7oqOKXN/WCqrJm4WBM+fgNsabwXu2tsVSNI4Zkg8EzIgFHFOG4TFfsNtWsb0SoaiQ9M&#10;oB07lC8yOR9jf8nU9AxsVlgyr0Bw8mYlJbOavuN860/WpX9ypOZCbt/ZbOJ7u2p/+kkKhW9Y0IfI&#10;gLObDqRl5zX183TivqKKQQW9IeF6WzRizD+XoZwM9ObcJKjGZyKO8nNnqIsiAxwOZ2r6zaPHT3K4&#10;3JVRXfJD8Zncgqc3cpcMcAem7eOTj1oU2Ud9A6S+5s6YCKxTarmAyLWaPUGWUGbyTD3WUsrhmaBR&#10;B+OmeqlK4/j9KgUKpYJnnLA6RvsJbK1veo1mBUIIML4b02C2mIkCg9GoI1DkpmdR/8Bk1Hf3xoba&#10;SWSrR5+woILZYiWQhIZnMR4m5e5diAFIFq0FfI1SyDOF1whmTM03zRNJlY5IvIlBp2Jqxh9uLpUI&#10;JLZHPjCP0d2zgAV1hxBACCAEEAIIAYQAQgAh8LgIrEYGtE6rb0ZFJ4L84x7WsVHGkVHGoVHagdGh&#10;/S7qvpgM7fMzY0zAPBlQuUYyAFZEPq+PxWD14/uxGCybyYbt/0tGMhM0MxjqRZmA7pMBArXDKuNI&#10;zS9QlmqYkR+RAU+9Kn3OZAB4gcOTf5dkU8Hw3e2NiyEJhKYcY8GYuEH8DrcvLlC3b1nkJoIvExkQ&#10;q7qx1I+zBBaDwRCJLAPsCs+dTCZb+amEnaGPqjnpDUx7H6QbdTpdNLr8AxML44iTAZr+WG4f8/G1&#10;yy3DUR3p+iPJAO2hO5MvamSAl3hHe8jY+xmKDHjqL7/vpwEgyZKL2r44mPr2lkv/9G/f1nYNPv08&#10;39t+FUy9vyNxiSmbc+y360/BWw09Q0/fC7KwFgSWkAGjo6Nisdjj8UDp4PixagHhudlbkko1fv8Q&#10;NY3d+y2VWcaHfqPTczmd6kv11nqyce2hAcuSAaPjIQrXyBbbb1Ty9yS0eAMRPFOHZ+kHmJY9l7EN&#10;Pffd9xAZkHmpwuj2B8NRmyxOBrSWtfLu3Bltupwm9I/UX6kwxRJhLpMmCLa2MJmsVatGLfmhuBaE&#10;n4PO3QLCgdCkVG1+1BJCpxJt2fhecm5FXkk1wxCVDw+2kbUak+HIib2P52j2z1hNui3bvkrMLAVT&#10;tT083dh9D3tj7vHLXVqL1dba2Kf0TZsExNR2qW01Z3HttT1HK3gjMbVpcu2lTZdb9WpJcxdbv1rD&#10;tayXuF1pH+88AUMta+6TOZ6QDDAaNM2tFI1/RjzUW0jQ2p9iYP1d1dm5eW/86ZenbhTmtQ7pR6Or&#10;zgKX/XVCj2NVtfsK3mjCuT0tPFf8CqPh7KFy9sPNy66sLxryPIbZp5g16gUhgBBACCAEEAIIAYQA&#10;QuCZI7DySkPNbp1SpU8KjoJE+Eciw4fCwwfD3P1hzt1ogDgNcJcMGKhYIxkA1YM5LE57a3tnZydt&#10;iCbgCxRyxZKRzM2McYaGg/drELzoZIDPP4EiA55y4boWMiAYnpbpns3GT4hy8AUmnnLMyzb3jC/D&#10;VHGUI1rbuMHhM1h8SpNbrh8d1o7yVKPlzdhljUCsyezcMomwIJcMkWUxjzxGFM6j5ghJGAjc8ehK&#10;+ZHXCo9+ZFKkfYxdnEvswmdnzOtfuTOpVDox8Xj3i8FgrGwT0krAfvxldXKbVBWdksVvnT171m63&#10;L6vs9QfiYRweDdHL3nLHcGTtckt7SDeQDG0hg8T0orIrbGKll7HljubFJgM0h4zYzxEZsNbPyUum&#10;Nzrm/3DntdrOwco2MrjpvzySPhl9kmTri2F7FBkAUT5vbb4Ivey6UPCSwfydTXcxGeB2u7lc7tDQ&#10;EJ/PXzsZAHWD2VdEfecoHtM4+SALc4Q8GYq6vJGEWt3FBvfpMnl0eq1VhSF14cNf5qNjE0yunsQw&#10;n7jJPpTYAUhR+Ga62MqTjB6+3t/QzVnAbnGaILv8YTIg0pV1pU/hjYzp0vbvXhwZsHb0Y/tgFv1Q&#10;XHvDv6vm3cgAtcXNlepWIAP2nTohH7m7E1whpNG0IdMiMoA7hC8sr2vEiQyLnPvLWouRASfO8033&#10;6xMY9er6+rrCBmJO8oEYGWCz41lSo9FQlbj1NxvOlw+oVl75CKi163fdMI1NO8YjV3Z/k0PS6zVS&#10;ksgGrewOd09nW2F5K17kMOhVnQwlXDSYNH0Dcpt3xqwW94rdKxsHMmBvLm5BRyZklZfXFdbh+eYJ&#10;oBy6OPr5Xka7+3km34xWxgMQCqvbKSqv0x+V8eh4xnBtBUls0PUP6wwaeeqJr/+6/WoTK0a6sAax&#10;heX1zQRJLDZixFrf2FJY3skxh1Zd5llHXN9u+4QgG4trmrWy0sr6wop6nOSua17Co8aGUd/L1gdA&#10;4S4ZMB6mknCF5U1dDIPdtyKr8QgywGYfaW+DQbaR5THQ4mRA/GbRST2FFY29vJF5SgYJQgAhgBBA&#10;CCAEEAIIAYTAPwACq5IBUWVqhH94cvgwMAFOTqKBlaVnZuoYN3WMDB09Q0tLVw+lmmhXgA8QkcvX&#10;SAZAWIBGrZGIJVqtlk6jD1GH2Cz20pHcnrMrGAMsiT526HyTUxIagSNWM0m9bLXTrRMxBEpv6Gnd&#10;Cs9qiQVrvHFfYDkyYJLd29jY2EITWh+srTxavukA2e3F56YPO43pX54WLOM9npZ0l2A4joVBzkw4&#10;6VLtqIbXCSYbu3VjK+yk9tbvPoQz30/mE3IoaArL08/3gTRBcxEFneWI3N26Nzlm5PINT+NYfhQZ&#10;EA6HTabY5uhR7+T+6/3/vqUGR1WvZS5aS+BA+tB7u+vSa5aJ3wfH66jnkYVPvV4vbHJcSy8P69hH&#10;lskTBWTAzOzc2PhEblGRYyxUWVNfVtmidN25klu/bC++QHBZMsDpCW+7xryaQ4KKApsfPMbHH6+O&#10;q8M7s/O6aGQ0Vu5iianExKUbb1eGIqPZ3oA1wO744uLiJabgJYlEWrk5OPJGnKPL6ty8eRMsnDhx&#10;oqura4nlZTf+QxnJuFpzc/O5c+cWN9m1a9eSLsD/viwhFInOHrjJ2XC8NRi6/yFagQxwjnriN8uj&#10;JcUS/esOL4hPsPfkvj+99ebvf/WzH3z54auv/vh/nNv3u8UKtzQHdYMp0DYATNf0/e8JRAY82acP&#10;tXpxEKjpHPzBX/eN+4MKnfV/v7n7V58ck2me9r+hVcmAwoZYBQ50PAcE4mQA/PBb8P4vOVk1MsBM&#10;GSEdZHHrhBAiICpXkU+w1IP6Vqp5T55m003jgQIVRXz/J9DKM4IYr4dj8oAMaOzh5dQwt13AHk7s&#10;gP+hyDxjVc9wSjn9b/tqKjvv//KcnjT3d7NC89SD1yYmUxV2NYfCgTxCAVY71hy5E/Yaam4mZhYX&#10;d9VjVL61UhSLx7zkh+JzuEFr6eJuZMDE5KzT98iEPxAZsOfoAabCoTJ5YWN73L98jwwIKWkdO06l&#10;V7T1Xtx3JKdfu7I7OEYGHD0xKLaqTG6dMzwyNnHt8DcX82vqK4rffPdNIAOUvP4t524YzJaWjH1/&#10;+PZ6M8u4skGbXrbx0z1ke9juthzZ/u2gNsLpTN6Xhwd3fEte4vH0yvryom82JVJ5vR/vz1L7ZshV&#10;J//X2yeUjjC1eM9l/DIJcBZ3B2TAjtRmGKrWNgGebmxtbkE9Jv3Ksa8Smwzslk+Olml9M2Ja245T&#10;eXIp5/CmgxltveWV+Rv2XhFYPB3XN315MKW4nkUnVe24UW0y6PIubn//YCZGYJcPNm07lVnR2n1m&#10;99FiirI9/fKhlOr6vMJ6CbAIqywdF5MBZoPm/NZ9SfWddS01X28/RpSPaXjEXd+eyGnrzc9L/uxw&#10;lml8Kn6zVDzszu0XS6qaCzropkWpmZbpDsiA09sryGqYNUhf6dGDZRAZEK1MPX82u6a+NG/jjozh&#10;8btkgILX/+5ffpZQ1FHTUL5+8+EB5erjX3WCSAEhgBBACCAEEAIIAYQAQuA5ILAKGcBpm1Qkh3kH&#10;YwEBvAMCRotzLDA6PuEaiwmcO9yBkVFfG26Q33dVSFwrGQDLxUHyYHtbu9lsZtAZ9XX1ZpN5mZHc&#10;mh5zOaxWq3NsArJ6Ryc8cD465oV0K7emw06nYyLyoIN9Leuev49OfF/zEjLg9tx4X+aZq3nNfdje&#10;ThzFG7k1GZoAF/NEBNyLo2Ub95Pdt6KhyOxtY9qGkyx70Of1R6ZghXkrtlc5EgoEI9OTk1Oz9xOa&#10;s7uKi7CcwdzzJ66U9FWk7s/Ch0F7biYY8Hr9E9PzmrdvzUEnvoC5cvsBjCEYma+nd2sm6rELMxPT&#10;1IGnTY++iAxwFJ7c+/5P38XZYcxzanLNnm1f7TlY7nuKe/IoMqCpvuliwsWJ4MR4IMqR2GgCs1Cx&#10;/Abth28vVzpyOq03PLkMbwQbCR/lgIZb2Yft+3LDlyO2uymMH+vBMVmWGR6QAVNTM7W1Lem5RX0U&#10;fm5B5dYte8Sm6cS8hmWNwz1dXE52QQcyb8jUztGxJ9+Gv2DK7pncfpGQW/cQFfdYs51XTq6SfHu6&#10;LRR5Qn4OiA3zclDP3bozHpzrYrjH/VPAgH3w4CEUCh8eKZ4XbKD6/VBu/PadAwcOLG6xfv36JfqB&#10;ieC4z/+wERzTeiaPsftyZwdJNp/+J3asQAaAUww+GqDj0ZG9zPnt/PcEV/nNN9u+PHr66JUTnzqZ&#10;u5POfDCtOLBY4ZbqgI6SCm0hFgSRAY//6KEWLygC8C269XT2gcvFsWc7GIawgP/2h20QIrBsNhW4&#10;ODk1LdOYu0mcb47d3HY2twVLd3l8C5++hUk+igzw+kNvfHkGuqDzlS8oIt+7YT1lzYBbc7eZN4Q9&#10;28lGnnVmctZAsg4eYRPSmSfyuVsyZJ9f156udt5olIYm1/SrIhqdAnJ3CcZT07NKvZMnNXPFZqXe&#10;BY+Zd2JSph0Zllnpw0bzyOPR5095A5f8UHxKa8+q+V0ywOLwUFiCFSIDvv7wlxt37N+5J4s3Fn2A&#10;DNBYkr79/KvjyUlp2Ud3frotGbM6GbDhr19t3bdzz8GURoHOOLDnqxypJ+YBL03avEAG2L3T2v78&#10;z5NI5tWc405/oOn8vowBp4ZWtvk0FlLz3yUDzLSPX3/vcGJ2Ulrq5nd+VUDVXdi4uU01lnd4y7fb&#10;rmKE0tMbjxFsq1QmADLg39/7GIZ6IRWrhhxHFnNVeXHS+cO/3ZCs9LtSdu1uk4Wacy5fbxS1pF24&#10;UMGJzX3cW3TkXDlTB2TAuVYDXBHNkwFwQmtM3VvEto1aE774ZNOZ9KS0rMNbP9iTia27evbAtQK+&#10;dU07yBaTAYONWQeu9Vphp78v2pJ6NbWRWXj8eDZhPsLDY7/+5dFOcyR+sxQ8zDef7GjjrxIJEWsI&#10;ZMDOv7z35U6YNcgX77y+vZDtNJLf+tl7x68BmCkb3/tDJf8+GfDRgfM277TTF6m/ejKxQfwcFq6o&#10;C4QAQgAhgBBACCAEEAIIgadHYOXlhIbTPim/EebtD0FqIO5+PqMF0qxDkp+Y03YiCH60UCgMO626&#10;yfyyFkJnW733odT/y9qHrbt6nV4ikoCpZ7We+W7twBrPPQ5ui7tew3gBYQun61Ju88LAoj5L4dUT&#10;h/Zs+fTba7YpxzwZYM/9+ghj3Hj5b+sOnrl0cPueXYk1E7ecBRs27D5/LbGwvS3pQs3Qwj7KSObp&#10;XdLR8GDu1ZJeVdSIu5BNBPi4nVk7dn+7ffvOS00U6EvPaNmx/atjZw5v+P3HDUTcrpRyuChpPnep&#10;XSUmFuf0qteegXf5e/dAAeHxmu37+2JkQOwYM+Iv/h3IAKCOkq4l/e6Pv8Pilk+ns+w4l61KvUQz&#10;OjVltS+/6zAUCqUlp238eiOErTzBo6U1LJPknSMdGRZKt327/cjxhF37jyUkZp48k0hgm4ubyGrz&#10;6MM+L4g1WZYMmJ6Zk2g8Hu/jZc9fdhaB8ByO7dPbHy/3zgqAeAKzOLbX6npsogLIAL1pmS3DZf3+&#10;HekjhzNYmEElgUA4/OChVi8NEHH5Z+so/g/Oa3beGOJKbCkpKYtbnD59esng/YEJz5h3ycWJ8PTp&#10;XKrK4O7sV2w81eD03M3ItAIZAPRPvPbvw2RAZfr6j97/8MP3Pkw69ZFveF9u4rrFTACcz5MBadDW&#10;HwhOTd9nU1BkwBN89FCTFwcBk939z3/ejR8SwJDm5m5dzmmEHD67z+fHabPFx0RosovI3nAo7fMD&#10;KadTq8+k1cAJKK/bdwPqDy9RXpYMAPsVraQfvXMgtaQDcse/OCB8v0fylGTAmNaH+XKg+zNy/0EG&#10;8SizbzcN89lg2lb8hRJeLVH3dapqa475coNJpFuTyx5yvkGhnRcZ8CU/FF+Qod5NEzQyHjE6Ylll&#10;lhWIDFicJugBMkCqOfDxV9daSX0DLBCWepU88kvSBJnplR9sLlfOJ66pyzz0RGTAjIlR/uXZ+pLz&#10;W27SJsDOXTJA2PGnNw9Wk2KjwlM4SmcUU3z6XEn98ZO1XWVnLhS17LpUbF2NaXggTdC4Yu/7W5Nq&#10;erEN+W99m6b0z/RVXjlT3pewf2ePPFx6ct/Zxnk2xeevOnOmgKwBMiAFH3O+LyUDLOod736Z1kON&#10;I8bRjkPJ45bypI/+sqdNsbqzfjEZgM0+vy2dNF9WYao7NymplHx1666cIdP8MFxZmw40qMLxm2X3&#10;+Bn9DTu+2H6uaNDyBGmCuA2/eetEPTk2YMIQX+W6TwZ8cyoJmBsgA5puXExuljz9uhRZQAggBBAC&#10;CAGEAEIAIYAQeA4IrLwaiZEBsuuhexUChulNQAbA9qtQOAw0AGzCCocn5+Zu4+lSlkiXUdLSN8iK&#10;J85+2Q5Y47k840vIAH5zYU4jVJ+7e8xEgzqFTKviXPl8G85qXkwGJH26j2QKz027CvYcprhsRV9v&#10;b1FBMMRk32IyYE52fU+5+9bMYO6xt//y8dffHmhg6GbvGK9vvihwR6dDyhvbkg1zjsJdZ8hWMOXM&#10;27S9V2cuOHxDGQ20pdyUhmYtAkxe/sDj7tzG4fElZeUFhcUWS8xX+0CaoDtPRQZALdamltai4tLi&#10;0rJ4YdhlIwP4PH5nW+en6z7dtGnT7ENepGWfNOAPduzYAWUMV34OJ6PRRyUxgBiU3PzcEydPXE+9&#10;Dp3aHfZLly4lpyRrdJoFmyKxpKyiKi+/gM25n3c4/q5aC7kFlh4cqYEr0eFpIoZkpA3LxjNUGJKE&#10;KzTbXT7msE6sWUpLeMb9y84X0gQdyOAnF1LWkiZIp9NX1dTm5Rfi+/sfHtLk1K0u+mhBs2CNaYLI&#10;5MHSsoqCwiIopbsstiOeaGmXMbsu9tgTicSFFD0LaYKg0GJNXX1+QVFHZ9diCzAXrX4ZBoXI9xxK&#10;pR281itWOSoqKv7t3tG/3HTAYCh6q3/Y88He9u0X26Va58aNGxeaAAf58JghiGbUvbQExdT0nExl&#10;d9pG1UoLf1gF33LxhiuQAQaTNW4/RgZAmiDNwbuiPSTo2vTGb1/92Y//9fTufx/j7U4++TYU3Z2X&#10;uzq3VPt11BgZALEgEK2yMEhEBjy3/0eCkSnbqD+8hnT2oXnNxeILTk7Pxv7XG/UGj97s2Z7Y0k2V&#10;P2rkkCgMQsOgOYS7hSanV604usTO9Mwtl2/SH179W9wfmnZ4IwsCrSan54BxDEVnMzoUpyr4Sqt/&#10;2UECux+Ozo76J93+KChD/q4nuwvQMCGrAcr8Ot13yTamUPWvf933v/+y2zG6lH4rbiT8y1t73tx0&#10;0erwwFcBjAFOPtiR+P/7/bbsagw4+hePIU4GvLU5wWhzxYUr0WZV9by56QLYgVLeTzbgJ241PTkF&#10;OPuiTxt198QD+A4bPg0ZcHvutqrTMHiQ17W9v3kLBqRxc0/HDtLpM0NtZL3BMbElg7+jwHa6dqSq&#10;f00V1COTUf/EY/PQzxO9JT8Un2fXK/R1L01QOKoyPLLM7EpkgN5Td2nvvhSCzj+jUOkFuscjA2wm&#10;8aZ1W3oV406TatP6Pz9ABuDzPjzZtbY6wI7jf/vVq2+dk8079++SAU7jkXXr80hGhz/MokkhYkA+&#10;3PrRz/5ypkXqlPX+8Z2vTtzsdTwWGaDv/+bTVL57aqAm8TefXAYyQDZMPLj+r1vPYGDuA/UZX25J&#10;lUMSf7Py1I4T/WrHMmRAzY0taQOWMW/V2W0Hs6h6/7RMrhVrR9gCmc4d6k7fcbZxlQIJMLvFZMAw&#10;sfHzdSe4rknHuCdp/956mrEr++y2U7Uq/4xWTtu9KUHguRvGYVTw6EYYMGb7oUTt6IrxEMvWDHBo&#10;d773eTkDKjGEGDSZ8V7NAEgT9O9v/Ravitqc6n0fb6nnOZ/DwhV1gRBACCAEEAIIAYQAQgAh8PQI&#10;rLwa0XDbI7KkhRLBvKFG8PVDDhufLwBONNi57A9AjdNbIpWZwpV0EegX08ugwies5V+QRc5zGwas&#10;8SBvyxIyQEupTS0hLIxhVNx35OTJK4nn1v/m3S7DA2RA2oZT8zUDJrpOXaH5bMUbDwzG/NgPkgFh&#10;ZsKRNv8dIANikQF3vOx9669qo4rELzPMMdeQvWBjgjBiyvw6URFzhnjrdh3EmqfMvRcvVbVnNMbK&#10;qDrkpNwcTPQxfTuQEDgt/SaHezfn/jMkA2BIFqs16XqyXn/Xdb4sGVBWVAZxJM0tzb///e9XrQcb&#10;R7u+vv7NN9/EYDArPwArkAF1tXW7tuz64rMvfvPr39isNiBCautq9+zZU1hauNhmbV19VXXNw72o&#10;tPqHL9pHvS0YUm1Hf21Lf2NXf1XbEE9qAUZkxB2Ct2o6YoEdiw/3mPfhLbSgAK7qXrJSY1y6YfZR&#10;kyX0k7Jz8qam7ue+X9B0jUW3XRosb1trmiCgALOycykU6qP6ogjcpzLol/PvP/YPawJ3kpqWEXiw&#10;FDB8aWj0xmXNQp6HAbZ23B+m0WhQySB+LFstIN6cL3dzZVbwusI5FDBYaLIsT+n1+R8mA6ChtJ+i&#10;oHKwqXn9ackz80wVHCuSAZZ47d+HyQDw+ws6NlZc/+DItt96uLuuHPnTo8gA+EaFtNcLIDwTMiAy&#10;ZqrrJcw+qUt32Tti47VhGPM3y0uEyIZnVUBYQm1iGpapnbLyp3iFdyfHzXUN7fA/1MoWgOFOqiT/&#10;29bcpn7Rqn0pDK5PT1b/cVchNCnv5t6oHtib3JFSMxiJzoAPu6yLC3ZKu5ayg3GzwAGk1FCqeodB&#10;4VIx4VQudtn0ZSuMYUjq+jJ5KLtLGU8Kt8JBFDo2ptF25bBqyIYGivFKvTi1DZKjxGJcSCLHp4mD&#10;w9plyrBHp+f6hu2leG0H01JN0kNHI2NPGIEEGX4+3Jl4vagN4I2PcyIU+eXHx8CP301aWsElqaAV&#10;rmdV9iz8HwqtEvOa4SJECSz5GoyTAUvkv72xPbmo3eN9giCnOanETjOF5lb+n/H2bbtltI1qaron&#10;A6a7m9DdFtfFAkaxeJmuZ2ci/Xf1rZrAI7LMT09KlcuXS1n1aVxJ4fZtj0VjGn1mzvHZqTGV3BB9&#10;cBJPQwZMTUxzUqWD59jmYfscVFyZm4NIuGGKcc91mm00BFO73ijbWWg62+jbnyd0+1bneIAMgEI7&#10;TwXa37nxkh+Kf+fe1mr+bmSAxjLKFCgetagwGjTXs3PUzmhcgdqQUECJFY9Ny0oV2yLgns449dWn&#10;X2785vA1itK/8srEZrMmHNn46fpv1n+5cfe5TJ5lityWv/nrL9cfSU5Lu1I4YNFKOQn51SPeaYtF&#10;fvirT3blEdey1GnNPLAlDRvXFA3UQKkBOBHS8fu3f/75l1/vSe2GUgdms+HY7r04xZhz3HHp2OE6&#10;eqzI8MoiHqhLamLe1RmfKEjY/cmGbxOS8/dcbdD6Z0bs1qRjh6t4Mf7DPurrr0n7+MuNG7bsLiPq&#10;7d4QseJyBSOWQ1/Oxl6pjI1NLaHt/XLd6Tqe1e68ceTzdV9u3HgshaFyteRf2fDFN9+ezRZZwqsO&#10;yeYcS7h6iqbxgebIWJDZUfzZ15vWf/VNVo/SMjZtc3qacy9+8uXGr3Yfb6Jbge2I3ywVt3PjZxu/&#10;3HGwfsg6skpkwFRBfgpeerdAMb+vIKVLBn3xyG27t65f/+XXR/OIUD6hveRcy7APyICNh3df3LPp&#10;s6+/vljLs46vknZp1dkhBYQAQgAhgBBACCAEEAIIgeeDwMrLhRgZIL1PBnBjZMAtSKzhco87R2Pi&#10;9vhnZm+BQOoS+JtX1QHbsV9OMsDhWkoGzHpUSce+ymlls1lQCZkn6C3em1QxNNi14833Ox8kA869&#10;/XFSE5nUU7f9bFpo1rE8GXDHk3MqwRQGMuDCxfQmdlfRzkPlzlvTpee2pNZ24Zpy996ombkzi8k9&#10;lFjRM9TfuOm3f+oxT01PCPd8tKtTHPPcGTltucWMJ0igACl3Fnw0i8iAWYtiIOHDzzN7OCb3RMRr&#10;p3Rnblt/bkigCz9OaT1gjxYewofJgJGRka07tl6/cR0qwf7pj386cvIIRKOs/NBCWEB6enpSUtLW&#10;rVtX1oQYF8tyeeqhC8gtIxaJqYPU13/xelZuFofD2bp965nTZy4nXl5sEzzsyzrZH+XXjrednb0l&#10;VY8KZSPhSNQ+FlKbPWWN+JyKtiWjdXuWJwPgMzgy6g9Fomtc60N4QTzw4uEjGJmlCjxC1TLljh9l&#10;HBIorfABn5q5BYEL3kDYH5walo8s+AEXW4PmYGSJfbioM5qX7fTvWkDY5w+4lysiPRkIuJTaqi3f&#10;OJSy+Kh6enrefvvttLQ0pXKZjORGs+1uZIB+4H5kAGz/1x26oz8MMqc9tH/zrzy83RcP/SF2Ba7D&#10;u/MBBLHIgKF06GLcuxoZMGk+ve5PG643PeruOAYyf/W7d7/avPmLj9anNtPhkziuobyz59ji0iPQ&#10;1q2l3Tx3cPNGiNz4MrOdG5xa6lluvfrlv7+3Dt7e9M361EauP/rA1wa78KvdqQOxMTyKDLgVpVZc&#10;/fiLzweNy1BQ0C7qVh3b8PYn32zctHHT1r2Xxc7Yh7ou8ZN04gNbgKcmRumdGd+uh4Fs3Hk2Re1c&#10;+tj4RS1/+8vfNsD733yx8cRNcHYvnolXS333w6+j06t8Hzk8E/tSOv68p2jX9Tbw6a/8sYJP39k8&#10;3Fv7S2A3J2jCf3wXCvFAAAhUdviSrMQMP4oMcHtDO5Naj2T0jE9EYIe+yeHdcqU5EFrrpxj6AvuZ&#10;XQogA06UDY8Flgd2YfCeQPRk2fD5amEgPAPdyc0+IADgJfw3TVeMPooM6GZZv0ym6h1B2JsfnZpL&#10;bQX+4Anc67FRdBLZ//2N7Qarc2FIMP5LWQ3gxIdCAotrY4CCLxAyj7iDoQccvrDZfwUyACIDoElc&#10;IDIguwrzi4+PwsVhqQ4Gv8bvRsDUZbCfLWRdH3RNr9Yo6vNer+CWDnshzMKotR4rFw5aYgOem50p&#10;bOAznEvviFVnv9EsJqiDLk+wto1fLnmEn/rWraBztRq5t2Y0jK6SZrwn9IjnM+LENTe3dnV1tLU0&#10;9Az4J2/duT0n6OvgmBdTPrejE+MCam9rB+i1kHjGJbaMw/iGphao097W3jrI00ceJJyCtuG2Xu6S&#10;/9yfhgxwScYGj/KIibTpRR+6VqoxvVEyOc85UMWOrVny0w3BhEZ3K8WwapBKJBL1+V90MmDxD8W1&#10;PqV/Z727kQGByNxoYPb5LDxQL98bBIAM2HIuOZYmaDVaBSkgBBACCAGEAEIAIYAQQAi8UAisvMrQ&#10;cDsi0msLkQEcSgPssoTE1i63D2L/HaM+ENjUbHd5bVByanou9yUmA+xO95LIgBi2EUtDQUFBUemg&#10;1BEJOnprCsrq6/s7yaZAUEkask+GpES6Mzoh6iX29LQUlDcIzZA/IaIg0ewxJ8Oshc9RO+4vbjsK&#10;L1BVHruUWgk2C2rlrpgHDXa/dtUXFFS1a90xT1l0wo6pKahubqb20szBubnp8I3zGyUOcDlFcLlJ&#10;vdon9OwsPCeLyIAoq2t+IAWVNKVj3DhcVzY/rBbS2Cp+qkc+dEvIAHAQl1WUDQwOuD3uMc9YSlLK&#10;z3/184fTxC8xB77aoqIicN3++te/Hh1dacclpGSJV3dYfIBLFxy+r732mkgkojPo//wv/wxy8tTJ&#10;P/7xj1u2bYFURQ87sh+eDySNWeGTZXZM8CQ22Ag55g/rR3xlDfiE9EpIEbOkCVBu8TT0S44Rt//A&#10;NVxWKRHwOfjg4Vtb0Y4FgxDYk1BmaCDo4dFdYiozM/NpXBDewGT3oBo29eNwOLAMm/pXtgZzMVls&#10;y+rA7n6wcOXKFTweDzTPqqOCOxifS3d3940bN8hk8gpNoPDJmHf53ejY65nUwtyZaHRuPo8/FCv+&#10;p3/6p3Xr1i3LrFhtI3cLCBsGvZxtMUe/LsYB3DEevWM+DjJnOLZ/4689gn0XD7wRuwLXDUdiOtpD&#10;t9QHdfSb0IVn3AdprxdG+3BkgIuc/M7Gk29/duhRVa2tmEvv7KiFBNsTmp5P//39Pl1kGTJgTLH7&#10;89/d6JDMxGInIkxSnyu49DGrOLT+fAs/9n3ikR757P1rbQ8Ual6VDJj22w7u2Hrx+DcXGgTLpo2b&#10;dEi++cMXzNDU7bmZon1/2pYRCyVZSgbcmunL3rHu4FVTbDv7nEM6yNEvTS/jZZe983FS7MM2M8Gq&#10;v/T215dNiyqYr4UMgCe/iyprH5Aczuhed6rGYL+fnXwyOqM2u4s62Ol1VKF6JB5hAGTA+YK+BTIA&#10;ruQ004EA4Clsi8kAx1gAIgBIXG1kvnQ5uKch7OCNnQXFHey4qxoiV5gSE3AJcA5/FcZRrXWVtGbj&#10;E9GkJklmpwJc+RLj/Yc2EJmWmHywnR/LtYFO/PkZn5g6XcGPkwHw0ugKQqukJinMYoEMgERA7XQL&#10;S+WemZ9acHJmbz4bWi08gSZXcCEl0Vgg2sm0QC8M5Zpikg5eKflg57Ul4Th9VD7499/cfNE6sspk&#10;YQyQIGgFMgASEC3+XMN9acQM/etbe//41VkISlj1WyKuMBudaiGouvplFwiOhxixpTamx8YvVwpY&#10;Y/EnejK35P/P3n9AN7Jt54Gw/vH6vTzjmTX+PZItP4+9bD3JkmVJT3o5v3fzu7fv7Zzz7ZwzOweS&#10;HZhzzjnnnEEQBECAIAkQOeecMwgw/bsANprN3JndXbXOIoHCCft859Spqv2dvfdwCcMGY+nz2mJK&#10;mBL784yax/Ewcyh3zOLPPKNRWhT2ZT0oupbhQYMSODSs0rzivNIKgX5pLtynZZXX9MMtZNpt7CxN&#10;IUq801PO5ooyvn+LfeDwOvSdpVk9NJkHBJlyyQT+p4x5x3BbFdlPHkxYZY35uRjuc2MkJtTV4XgL&#10;HFS9Chkw+ISS/VnFeBM7KILZ7r2cNhSSQUpvYqU1sp6UMzaFjuxPUB9IUJ5PGgzO7eUG1+lyg8Xq&#10;Gof+nWSDJWL+g+I7kWFxo3NkgFJrGiChDt/XFMJ3Xb3FvVtheMyRiNwqpRklA9CZgyKAIoAigCKA&#10;IoAigCLwniGw8tvIAjKA0Ffs84GbILfF6jRZHEaLw2BxwIZHJBlhp/JUYl7NR2sZIFdBDNjnAgi/&#10;9jc9h3QkpnIlzeaCFiesamxV/JOEHtBY6GiNUZWYVTwhrEHi590EraHAi2RZQAYIRcJ7t+9lZWVB&#10;HXqD/vbt2zv37bx95/aSm/GD7UD+2tpaMCm4cOFCTk7OcpviEZWH16tZ5C8ezkMRsFcAnTIcVv+B&#10;BM222eA8GA2sxc03mICv0G+RytiD59F5OqlKl17Q8iipRKtfqOWE4uB4akkyALyWJ2R340k8yBMQ&#10;L3i8qFGO0z2ZXc1OKkbcBC2oai2cxwp9bMAIUspHwJkJ+EGCmr3z4uIuWQokX0zMBHIC5lADmKeA&#10;a6CV2Z1gzYG+QNNAQqw8WyDwCRgHLBAJhGG1ducfPsDr7x0uLzaKke3qUA+4CSIQCEvKr9LoAgEe&#10;9CKMifz9rODCrPjirPTyrOLarCoE0rTiWsKjT63cC3mJXyNn4Lzsyqz40qzw4jTvHH8QoV50hhXJ&#10;AJ8x69TuXJKw4vyGG7UCUOi5DKL8yBOwLX7j1k1R1aPgCihIBrjEnXu/2IZTzyBkwLaNSVG39u7Z&#10;vvtotMBmJ+Zc/Ox4MsQkCR4z05NjtXHbd4NFwc47KS0232yQDAA9prQ38bPPzvF9s4z27IO7vt51&#10;4sK5XT9b2TJATS07ciKWii/btP2a3g2wzAw3J5w9tmf/ru++Ph2lc80+IwOmffmXvrmWh6BafOfz&#10;728+Onb0wFe/2FLJVLmcrC2//GPD+HOX0oSed+vId1v37Dtw5hZZZH5GBoAadNId8uWPojvYLr0w&#10;9szGLfv3Hzx75sd/WMUyAPiquLIBqdocXz7wi8PJha2UgLIeXPqceFzTOcQDF//xZQNfX8jpICLR&#10;1+eTAZARtvafj264n9kFO+6DZMC1xOawnG5wH/T742l30jtgRzMEFbiX2fnF2SwwIFgwf+zOCbAt&#10;OB/TaH1+X/yCbFB5I1EGjv7HhCZQ61cOzJlQcBTWm/kjApVNrndeyhwOLaVaXYj2fz4ZMDU9g2fp&#10;zqeTmP44AQEyILONl97KvZpD2R+Ng5rBiIcjt4LZQW7XwnAg0DEyV385mzwuNoMAdwqfY4aWvBwE&#10;UvX/+PwUuO75609Pzk//7Q/HQL//l788WNrYv6Cg3+DJWNtBSC9tSy5qOXIj+ZfbQ9ZOBkBtdqf7&#10;d7tvQpHm3uEVlqZ5P02xyIK8EQtzmH2hXuZ+qqufdDqrezmxVYyoOm5RP7+L7wzc15V8+Y1slgq+&#10;wGLFkVwqZbNNSBmbSHq9kt8+JHxSTInu0yFs3vTU6CDjYgVf6V5obmAxWio62PH1rAf55Nwxq7/N&#10;STpuCWOjeXJ6CA3lvVQxpa1mUIAo6H0eHba5vq62qqKxta66QW3zyqldZZ1UaMyp5ZUXlopsk1Me&#10;cX5KZlNDU31lcUHzIISZEBAbi1pIz7b7z0xbdeyWSjATqG/sIlomjNX5xUJdgGzwMvuqSntAqgkm&#10;sau6rKq2ubG2MIfst4SYf0DQHeADVkjL2Xsh3XZPTji80/PsD/qp6mMxuAeFo/cLRu7lU+7mU84k&#10;EvZGC7ZHyr+7P9JPXY4DnZMIHk3B09rahv7d5IKreP6D4rsRYlGrc26CxBobW7J69Np3q3pGW0cR&#10;QBFAEUARQBFAEUARQBFAEUAReC0IrPw2siQZAK/cJivCBBjNDr0ZmAA7MAFaA5ye/JjJAHCa+qbJ&#10;gBd9dfSYFZj2Tu0LOKJYvYW3SQaABhlU8AG/QAHfMohS2GZ/UZX3cr0CVbvRZFm9zy+eQ6Ndwh93&#10;sBrYFDxGF6eVdDzJqC6u7tIalt7HqtLol4x5++LiLFvC4ZrEkhUmy+rumF+00bI20Z6QeplmraoZ&#10;uHa0S7nrmd8uk8kESuCFJAH/Tivnh82kNvvCzbbTU1MaBoMziJFRKQICdsIx16hGo1luRGBTf2AT&#10;tF7cbxo5Oiu5hOj6VddmtTdm9TeXSHBeHTIrvwpWAtPCC3xCApQFx1Bu97PLdYFlgFU8sGnrSaFt&#10;woyJ+P3hFM0EKP64ozw5kBD8gezP9t12TkzJmu78px/+GtzmbP7sJ99dzLdN+8mAP/y6iWOY9prD&#10;9m2I7aS2PTq478lzQR28DvHlvVu7WLAp3isehwiM88mAWS+35csvvqeYVbe++SwbK/M5dNlXP1mR&#10;DHDVhR+8WjTq1nGObtzULoG9yTNs6oDO6pl0SR/s/yoNp/WTAf/45a49+/bu+eVvvmxjIirO4pDf&#10;bwqtdPq8ms6I3x+IFxkGN/xsx6h8/uhMDKUcPplKcE7NWOQCic42nwwADWz6qQ0hZUOE7Eu7LxVC&#10;q6zO1B/9bhUyQKw03c3o8Ez4cFTxJ6cywnO6wXs5CAPRfclMGfyFz0S6FH5KrhwEtX6ADPj10VSw&#10;JAD9Pvy9ltAsUiJkXpAMeJTX657w6cyOT09n/OJQktHqAsrhWmLLV+ezGcKFpkhDdCkYFtRjlo05&#10;HJjAsG3/QSkVzO8MNs/m8D5Q4nv92/lh5z64AIL9/qDxv1s0uisCK/PrcwNkwMHYwahqRnQN43LW&#10;cM+YKhBpIEAGlPSJIByxUG0/nki4VzwGsYLrCdItDzEQYGDBJQNNA8dwpwjJAzUsF3k4WAogismp&#10;/+mmK9mVXRAeYH6qbsd/e/wh6OuvPM6d34rb4y2o7YVgACfupOVWdVPZYqlS9ygdCSSwXMyABZYB&#10;gdo+O3AXipx5kLGWVcJjNibV8xUTsxKm4Ey50DXpV9z7PC1t4w/7NA7vjE+tuZA7StL5NfYzMxQi&#10;83AsKaqeBar8ggE5VRsw4pkaxdIvlLJJKo9JLL9VxEJC+LicacXEzDHHQluAGXd26VjeCDJbOCPc&#10;QoZ/277HUlU3voLAbhWloLRH757gEerrsAhVw8LXN2CZ4KBRQWrKqcZZfT5mf1VqRiGo9cvKiruG&#10;RcALTqooMcm543LbrENaWVzMN070VOYT+c82+0+5rR1VRWMy5O5j1MjsFl5RXq16jiT0sjDVdYMi&#10;i4RQVos1unweDbs4O5+/aDlfQdcf6NGqGZ5NGwjdUTyW186dD4Xa6DoQSTqbY9gdI76bP7qyJycI&#10;Z2VY8YYOV+hauPy1TJ6XywOtz39QfLlKXnupOcsAWOwE8lVi/76Wtw60EhQBFAEUARQBFAEUARQB&#10;FAEUARSBd47Ayu8VXFKdZfSZmyCwDACHBkaTTakxKtRGucooUxskKoNEaZCA73PXR00GSBXrjgx4&#10;7S+NiKpkcpLB5q282/ql210ygPBL17ZqQdD62Z0vGR5z5cqti/TLqwqzOIPyzZMBLyHVGyoCWpLF&#10;Svk31Nb8aie8vvmeeV66RQiOGuCoEDKAdnJWeXVWcx3hAEy3Z813l0hw3nALoQpU16ZlV/jEJCgL&#10;BiIrkAHkovM//ePezNyCgvywn/+3PzSOa0ySwSt7Nu49fHjnpk/+wxdn7Z7JoGXArFNye9vnJ1P6&#10;1OynMQOmfQ3hOy6m9vYlHP/sfMF8dx82dvl3G89L5mn65lkGzOqIuZ/+4Qhdht/3xSac35PTym6C&#10;vErcjl//6GJkQUFB2qnP/+Xgw27XjLsy8uzOndsPH97783/5p0dtwqBlwOzM9HDJ7R///hQEF3jm&#10;JkjX/d2ne8jCkS/++Yse7jxezSUN2/TTPNqzUZpPBoB9w4NNP7lfQyi7sfFmEZJpVTdBoNxPqcJH&#10;Ffa3DLLLO0c/P5MJenlw3hVoAOYksN1MkSathgB7/BPKcUEyIOAmCDJojPbDYZUbr+SDJcHimAFg&#10;CgBkAPANK5ABQD9Ao11DiKHPCgdVZIqsZvTR1F0jqvMZpMNxg9K5TdyzE74prcUDFgPn0kmg5Rdr&#10;EBXzfMsAsFroH9fAT8W9iOP1+TEDHO7Ji5lk+EltcpG5hh2P+yHPAjHAxRBYDwAfAA2t5QLRGizf&#10;HAs/ejN5fjTsYMG00rb/9KtD//nX37vccx6x4BqMzKwFA4KU4rb57v5fyE0Q1A8X4Kf77wAZcD4M&#10;MSZb+Zie8tXWjUS0SwDS6o7xo0V8iK0ARRQCeUgeO+AryiiU3a7kq/2e9WemZ0pLCZlU5CJx223x&#10;2UMlbL8qf8pdWTlSykE4PJMIIQOk3lmr1nQnCdu30BPSjIIuuFkr1j/vlMsgkEaVM5eTdtJj6ClN&#10;LWsnUqnU/taK7Fr85KSmqaiUrYUreFqCr67GiXw+N6amYtzPvFpUtMzEYq1vSkdtq+xlI5e5XVJV&#10;UiGy6hrySznztgZYRYNF9YN+J1LI4RL059UPBRyGTbkMLSU5ZJF6uKmwj41Ua5NTi0s7FjsZXFXX&#10;v2qGYMfFavvBiH6RemEjcTXs22W68wXWAzGjY/PIjMWIrUoGsFnsJSO+rDZZXtvvsETMf1B8bfW+&#10;WkXPyAChfC5m7Dt/M0EFQBFAEUARQBFAEUARQBFAEUARQBF4owis/BKh4BBHGsMo1ZcDqa2p3Oub&#10;NJhswAQo1Aa5yiB9ygSI5WAa4EvMXcVNELwLwT7W4PFud2m92gvUwtIoGfDqeL5lMgAUTxNLOeV/&#10;9Y7ARuNXrwSxDPB7nvlIjonXAdqLYgW7mCcn16TiXLlm0PYGVjODFKennZrVXkd0/eY7s9Z7s7b7&#10;SyQ4b7k7a7w1q7vhk18RktOhLEIGLB8zIPLUdxfjKyAEAhx39v7+cEJrW9TB7x+3wlQTDRX+bOvz&#10;ZMDsVOvDfdvuVsmZmC837eRbPTOTzrRz2x5UU9WDOZ9+tblPCA6vkD457WaLqnfH54doSjAQmXbb&#10;HbBDOkgGTHutlWEHD9ypcvvY5z7/uoFunfZ5uqI3rWAZwGjJ/uTQzYCcPUUPfvrpoRHu4MbfbyZI&#10;XVNe9eMjXzxHBoAKlVr7xR92DJtni29/eblwyDcz7R7N/8PWO3yD5d7OH1/O6ZsI+FLxAOGiyvv+&#10;87BWJbg783nAG//kMzJgZsoi6Nrwxy1YvqYj+vsTkZ1QSDna+MevVrIMgM37F2IbCOOSYZYcErj0&#10;Ab08ONOB5sx2d2ELJbYES+WpwN0/hBdeTAYEpkRx2wiUSqkaXI4MkKrMYAwUntvz66Mp1b1ze8AR&#10;9ss5AX8vxzVB8XYCZ4UJBgNVR5A1keQQGwCiBaQ0s7c+xDST5HBeZ3GDt58WspyrsF7OQtT6i8kA&#10;ZGqZ3fDThQwS2BbMJwPc3ikwGtj+qB+C4kLcYDAsSGp45sMdtP+TUzPgPgiau19Chcxrub668dT/&#10;+rujdZ2I87HFB4QUBmdBwAcQx+a6rNKZfr/71s+3XeMIn/lQgsU5IqPmhSwDTBb7b3ZehyIN3avY&#10;A4FUVqnqSYOIDHiKzf3DvKNZLKsXIfNYNO69JsQdDUSz6O2ihfZoA32emrTfTxzGKBGl/4xvor6B&#10;Eo71u9c3myPzKBREgz09SmTfb1WB/t2mM91Jxg89VWv7vJM+pO5JXBctYsCIfJyZdvqbg4qHcczw&#10;+qXDpcDPGpmkvKFP5D+4FEx+YZvRzC8prpXZZ6bs6ray9B621efWVRaVKcyIgZdJTs/PrjT47CMt&#10;xV10A8Bo5BHKGwbs0/aukoJBjj+Izsw00PkmJqagmeSahJ7CHg8vH1NRR1KATECTgEOi/BqM1Wrs&#10;Ks+nQMChaR+1qySvnQpWDCDw/DFdVde/aoZAbXAtpzVxb+WNQxyL+fXDGtWAl4RWKG5VOi/m62Iq&#10;ac7lQ3yDm6AlLQPggZPD5ojFYpFYNDo2Cl9f3bhw0uuBmCJruRwW5Fm/ZIBEqe/Dj7zR9w20chQB&#10;FAEUARQBFAEUARQBFAEUARSBdYLAyi8z8NYEfjmMRqPBf+AobHhrhG2GiCtw75R7YsrlmQSDAIfL&#10;B0yAzelLWI0MgFdQMV+slCqVEiVtlKbXrR5F8CVet95JEZQMeHXY3zIZ8OoCv9EaPjYy4I2C+dYq&#10;n3AZOIMRCspxxegJxdhJBfWUgnZ6iQTnIY2eVIycYPddsBsFIOHKZMBn2275/YsgB6s16pdfXCR1&#10;p3298UhMTMzxg1/91aYAGXD3f/x8dxicirm1dcd5DNcIboJ2bvrdhfthkU8ufLPjvsAAGkN3V2rI&#10;hu17H0Ui+Z6kpEh09qaY8/sv3o6JCQ9/kqf2ABnwxaf7LyK/3jpy6FIG14Bslu9IOrPz0JknT+6f&#10;2vbzFciA1NSKu8/cnmjP/OFXiZ2Y69s2ngsJu33nytef/uNTMuCXZx+DBNFnTx64ltYN9Vfc/sOn&#10;h65ERofu/mJTBh408jNqRvfVPb///gYi56Owa41jaju3e/+OXXeeRN+7da+LrgIy4Cc/2XAHfn58&#10;6+jh00W9PNDPmXidR7/eeCsm5ub5nX/7uyMe77KMGgT4zW4gBedGG54DevmHeb3gdaeqh/bbY2lt&#10;BDbc7yq7qb89lrocGZDfRIZSbQROkAyAmMOgpod75ednsjZdzfdMIERRG579x5PpkYUYIAagRbA/&#10;OBVRCyEHMBQBFL+Z2raCbhEc9YAnH4Ntbis9ka3fEzmQ1Mh2TUwmN7FPpwyBlYDN5b2WQ1mODICN&#10;//DTxQwydCdABsCOeBADDAjOppGiahhwQ4d0JYdyNAEP1cJP4HcIwgXzlDazw3u7cPRc+hCYCIBy&#10;Gb6ucDXBdoHjt1JBIz/GXOhuaE7t6/H+1R+PQ4aTd9MDMVHEcu3ff3X251uvsgTPdOIQT+WTfcg2&#10;/1N308F0YH6L4E0Izi8OIFxcj/nrT078dPMVmWr154q8Wm6Pek6vrVEqzkSO8jx+MoDKu1kjnZid&#10;5rPlj7KHagRzummHQn42nyn2RwkWsKRgnEHwmwxoZeqQJArHN+vSGyMraBg5As6k25lbQiygg6Z9&#10;1mmxlzbRx5Dt9ZOE3vFEghlOyviqUhrin2faO1FWTYonLetOTW5w0xRPfaOZhaVFpQKDpbe2qK5j&#10;oL+zKSslm2Ob9ZiZWYnZ3f2DENGkubaOItJOu3QtRYXlDQ29/di66jqeHjGAM/GJeWW1eAIBj+/r&#10;w48b1fyyouK+ATwBjxXrjfjq3KJGDNTQ297W0t2rAGdhUx7uQF1RfQ8Bj6vOz2gels1OaoEunD8W&#10;oOuHKbFCWgsZYHP5YqrGD8VQ9kWS46rHx0VzQbzN9onqfsHpBNz3caP7Yhh7o+mbHwzGVVGXiyS8&#10;JBkAlx5YA2SmZx4/epwv4BOHiBwOh8ddwhBnEvyTlQeOBq5hFZNBDrYsr3714BmLr5R1SgbAC4nK&#10;6BarbevkzQQVA0UARQBFAEUARQBFAEUARQBFAEXgjSKwqo4MXqVgF1XgGOfKG7rweVWtCblVCTlI&#10;ig+k7EpIcdmVYfF5wBmssOsKyACNQuOwOBxmx9jwGIlAslqssMMKvMMvZSUw43HYTCaT1eaaF+1y&#10;VZHfQQYQXiJXBbsA8fQgGuoHmaBrApFErlC9id5J5Uqw9H8H47cum1SqdW86ZsC67Pd7L5TPY3Wa&#10;xWtPHsecH3mNzuhaPmaASGoKamF9LrOAK/FMuaUcJvgP4UhVIrkCCVRrVcPXwMFRItpGiNGp0Gj1&#10;Mg6VRpPqHIGFdGZyQiZACsKhgXjBiLMTC5c1Dl9lfr2/UcEL/DpOZwa36vrcFj6DyuAKTXqlXOdX&#10;UJq6ZrnnRC1bva5nEbANBocRwpU+PbQSrsrssumkdEQmsUou0Nompn1uKdQ1J6jQ4d/8b9FJ9Hot&#10;g06jsqW+p8HYnQZZIBdLrAb1NGTTy9jwlSmQeSZnppxGJgMRGw6h2vK0zSmdhANnpBqjRKqc73lm&#10;wdy6ENMQXdwfMA8CG5GqHiro5XfdKuFK9Z1E7tcXc7dcKwRzgYZ+xmdnMm+ltTvdXrPNdTS86o8n&#10;M0C5L5AbweP/0YfV15NaLQ53gAwAAuBxfi/U0E3i77hZDERCoFHgJPKayHvvlg2MiURKY2n76M5b&#10;JWAcAAWvJ7d+czG3Ebts2AAMTXMpixwIBgDAjAqMEAwAlPgSraOkT3ggGncle7ioV1jSKwQt/wjf&#10;iChAZdZjiQQ4z5RaQYnfOCQ7nkTAM3VQA5ABuyOwCQ0sCBhQMygFewJwMRTAG7bJ38ofbRySw08k&#10;jh4YCIQAmJ4hsPQnkwlnUoeu543E1y/r0waiEHfhxv72i9OgrG/sJi02bIKxAE19IIww7OIfY4mg&#10;cqfLc/Fhzn/57RH4O8oUgn0AZoh+J74Eggf87Renvjh0X2NAXDAhfZ+dDZgRQPE/7r3DESkCiTDK&#10;icyqg5DFv9p+vYdAW8u+7+wOQR5Jjzj197oqWxhXMiiFo2aYtV6nrbCBEVPP6WDoK5pp0e0iuWvW&#10;53BWtdKu5I1G1SIBA2JrOQS1xx+yYVbAV3eSJUm1rIR6Rq904mk03Bmb1ZRUPB5Xz4quZNQwzH6i&#10;YdbttGSU0WMbWLV0i8NvLCBlS27nkjN75sJBL177oMJn9hhTE2aT0TM563GYIH6JyWIzm6xw9cLV&#10;pIfv/gMCVCD1Tvss8NxkMyLZ4PEp4Gt/etJq8mfUap0T0zPTUzazDr7pzTDEk3Yzkhk5dKZgN6Yn&#10;nFot5LC4nDaH2wfVglXBfCERMgBGffnEF0oWd2rBGdhcAt6BhCqbUGkTKG1BXT8YpoB2mq+wQOIF&#10;ktwCOYG1WrJOuwMYmYUBeGAyMJiMwpLC3Tt38/jIsqbX68kk8uIa3LaRSCB2WHz+UOPj6GrtNJgf&#10;2ZVSsVJrBjbPZTUZjXqpWKxQI3TOHBkw6VYr4JzY6PCvol63Wg7hLjQe37TXaZZJxGojxG151tSC&#10;B8VVkXk7GebcBNmcHpZA+UbfN9DKUQRQBFAEUARQBFAEUARQBFAEUATWCQIv9LIBETItFgsYCqxw&#10;QLjXFZz/gN4fzAJMWpNOpeOz+QqJQiPXyEQy8hDZbFrwFjdj1QrwA4irXBqVbprbE/lC8r69zNBl&#10;sewZGfD2GkZb+nARkKu0Xt/LOCL4cCH5wHum1hlWIAPWY+eXIgPWo5zLyFTUNlLWMQb6U0RRO+Gr&#10;6R0vbKVAIjPlsH+fIdLUYehSjdnumqjqpsF5tcHGlegCeYIJggoEN/WP89UQbZgt0VV0UZuwTIXO&#10;AmrSYONAZkBtEB4AyjZimUKFERgI+BU4BnBStDi2cLAg6Ohr8VJw14NodCGSLd8IXyFBIAGPbwoM&#10;BQaZWqdnErgBOAmu/yenn+UJ5Bzi6MEBS0AvKdM7B5k6cCvUTlGCfYDmeccssE0baoAiPVS1QPVM&#10;8QqsQOeIEkvXWF3LWgZAtIB/2XgJNPWQ/vGb8yGRBQuABw9CO85H/eUvDwXyfLr/bscAsr0aGILb&#10;scX//N2lv/rk+M4LUeml7TqjdZQh/F9/OgvZ9l+JA9ogkG3XhRigDQLFg+kfvj536FrCg6RyGntZ&#10;rfp7NC3fI1GBDIDQO4sTTOxA4gvf3ojYHU6dYSEZ4HK5wh+FR0REbN61GVgB8jBZJBTxeUgc5gWH&#10;2zaa9LDM6J31aIgxiTVAvWKq4xOTM9MzChkqI7E87nZ4SklJScLjuAGxkY1YBowYeZSS4oKSlIdh&#10;6d3gFGq8uyQ6MSm/ql6ksjTkPclIz0jKrFI8NeiB5tbngyJCBkDiSrX4UdbrfTMxEGnGfvIak44t&#10;fb2tv2htCoNLprXKNEskqcYCPwH9qzJ7X7TaF82vMPlIQi+G5e1bLQ2LvHIjMnZoQhFAEfhAEfCq&#10;TXa1waw2WlXmiQ+0j+gKhiKAIoAigCLwzhB40ddOeJlZ9VihTiAD5GI5cABcJpc+RjdoDEAMwN9B&#10;7GB7WzsYAQTLTk+6KPhBnR3RO0BkSNCoWFSCAUxXdw+WIQUnAA4app9AJvV19xHpIodZhfc7ILZJ&#10;qRSB4e2bEazPd7wXHVw0/7pCACUD1tVwvAVhUDLgLYCMNvHmEADlL+zcn58WtGV3uBdkgEAQgTyB&#10;cERAJ4CzlwCDAmfAJiCQ3+WPpQFnFhQPfNWbrE73BKik31zX0JqXRAAhA54esEckN7/wSURUSkoa&#10;GIUEGIJ3TgYgUb61epBNp0cs7cA41Ww2ezyI9ydgK8A+Itgvt41ybcf3t+7eufQggauF6NDS2Av3&#10;WgYpzQVplbhxYnlqGYYPucWUppyKQUY/4iZowqZjjo+NUdoeX43hOuS5DzJ4NnhYnXLZxh9detRH&#10;JFclxXWyEXOcwLE+HxTnLAOs7imtdXItyiaZnCcm3hRzMatmnvpm0+yPfrLG5IhKWrXCN5pBIFHp&#10;dLrl9jrBTwQiCczw3qgMUHk3w7M92fHJE+cfH6+UPnns3JHsaBh5x/pBGks4OEQZJFJwxGEcgTxA&#10;IGPxJPgqVJjeNFBo/WtEAMaCSB6DQUGGiUCGBGOEHSSNMQVrrAHN9k4QgJ0oZlmTkZ2j4rXKOW1S&#10;wZDK7HknkqzPRkVKM3GYunhij9J561PgoFTjbNHiZROHLJvGdS45Kh6KAIrAh4fAqpr915sBdmlB&#10;zAAhVwjeJsYoY1qlFrwG6ZQ66gi1s61znDYebM5nlwziOIjnhbnDMYIZkFk8PpeOgKE4Zqzk9m6e&#10;zjUFgfIw/QqLcXhgxD7jEw0PyZyIg+a3f4hlSjBIf/vtoi1+qAjIVRqvF9yloMfHgoBaC5YBz9Y8&#10;YleeCX9glnt21v32dte+mNITsQw4K2p9zk3Qi9WA5kYRQBF4bxEAMgACPwSTWCx5EhGpUqqDDAFP&#10;KH5ry7ffMgAcXi08mnoowDMFzkLAgIcPHxYUFWit2tD+0BJqyeT03BOjyzqS+LBU53D1VyTn9tJn&#10;ZgQRx0Lya5qamjoYci2xPL12SAo1KOh9FY0kZn9pbi15uLU4q7Siqanw/oUnLJso+26uDAkKPuO2&#10;jz44frusHsp2ioyu+QKtwwfFOTJAoTVhh8bW8pKjZJVMqGs01EdK3Sqai/eMDJCqwGPpchcjUElM&#10;JpMnEFHZ4rWg9NJ5HjW6F9AAm+JdR3LcIeWee7UTl0o9O1JcwQznilwv3dBrKUgiD4PNOBx++m/u&#10;GBkZ6cfieDL9a2kCreQVEaDQ2GDUj4yRf5wm/eOkUCjweAJphKE0ofrld7Yfc8HIijV2Ml3UjR/r&#10;wA7RhqvUlBBSf5ZQJlMZXSqDWTKUAP6HX3EyfEjFR+kQFg0MbJ+b2Gq1GiIjESnjCuP6ndhDpCWW&#10;zdHRUVg2uRLthzRGaF9QBFAE1j8Cb+09LdCQy+kaIY9QSJQh/BB+AK+SqTgMzghpBNePw2FwNCot&#10;KI9vQksaoM1T7BtIPaPWKfjdTu0dVE1YR7oH1IjezCsiD0nsPhMXP8KTURhIOLt3coik4LP7XTX+&#10;TnqMNvpmEZApUTLgzSK83mpXa/UuF0oGvLeaUVRwFIGPDAEgA4Cxnp+AzoSvQXrgbZIBtmXIgDbM&#10;aEJO062I4mEqh0aj1dbW7juw73rn9fC+J7GUVPuEY+7p1E8GGCYgmIKm7HEsVmhsyHmQU9rcP0jR&#10;WK3E8pgbkQX9/f0p8ZFEoYmNkAEkTEVqdmVjb0t+yPmHLNt0Z0lUbllT1wBOqTHnJ96trGvvJ9Bg&#10;B8v8G806fFCccxMk0doh1MkaXlq8UvyFGX2ugRklkwyvnP99JAMGKlhJ37cmHmqJ3Fsfta8+cl99&#10;xL66uP3NCYdaHm4rr4vHD5EoLJFmDUC9pIbxQd1zZADQANkY77liT3qv1+SYKSV4d6U+IwNO5L1j&#10;MoAwRPZOTnncBp+py6c46WYenFCWk0kEUNK1tHXypLo3BxRa8xoRGKayjGaL2zfhs1EndREe3kE3&#10;5wKfTdZqtYN4PJFCfwvOr9Yo6secbZyvis0sfZJdVdnVwx+J5w5d7SI0xdX0RRY00QQalckto1aq&#10;NKqPGaIFfR+hc3UGo9s74bPTJ/VRyMRmnRFxR4APADoAT6au24n9dNk0+kx9PiUsmwe8yhIyCQ/+&#10;MVrbOzkoH4D6vkMRQBF4iwi8ZXUYbEdQKVVikRgSfZwOLoNGyaMEHGEAM4Dtw84nA6Yn3eO49hGh&#10;AV4rnVat1TVB6e3kqMx2gwQzMDoxYyW2tTMUVpdVh+0nOMDBs0vW3dzPUiKxE9/JIZKgZMA7Af6D&#10;bRQlAz7YoV2mY2oNSgZ8ZMpUtLsoAu8zAkAGeCa8i9PEhDeQYCP1W1vGbXanTr+EZQAwE8QR9oP4&#10;4j48pTCvsKGx8fDRw0eKj1xpuvIEF2mbmDMamPSZBRzZBLLjZEYvZvGUZptBQsJisYRRrQ3IgPTi&#10;xl74NspRgSmBTS+TKM0OvZQ0iCXSaBwaz+abcVs1owQsicqyT0yblTwC5CaOLyQD1t+D4pxlgMPt&#10;5ctWV93KpHQHL2xWdXdCFi9nlHx4ZEDe1d5t/1fUxV/kJuxvTvm+tTCkL+dc9+1PS/f+IG7rv4kM&#10;31IuVyiaO7Fyg/sNaeXmkwFfxzj7WJMFA14wBfgqytU46hvgTH4bty7IAKXZi+OZH9QN5xDaROO/&#10;EvX8aLjvjEncYSddGOwqZbPZMP8rq2rfEEpotWtEgKdxJ3UyY/tGsbQzysF/GGv9o5Be5pa3Mmv3&#10;QUS+8fHxyqqqUdRf0FtUuyw5cCyJfu+5O5uvR8XWZInIpwjtO+9WtV0s6/m+tH9LVvv+sOwxjlQp&#10;56vRsAFPR0qgdad2saJ7RzHU80rCP1Bb/8AfL3Irulm1OwMTu6q6ZmT9+QuCZXOQbw6tG84mdAho&#10;vxP3/tNw3ymjqN1OvjLYWQDLJg6Hq6yqWbc0xhqXHTQbigCKwHuEwFt7T1vckEqlIuKIPZ093R3d&#10;4COooa6BOkZ9LpvPzh4hDQwMjLDksLfK6zDRyAMD+BG1FTbPWkc6eoZGKQODJInODhvyIVYdCduh&#10;tXrfVY+E6+8d711Bgbb7WhCQKdVBN0HTU5MGfr+aVrPGZBINvhYZ0EreJgIqjd6JWga8z7pRVHYU&#10;gY8KASAD3B7vUmnC7UES9+2SARAdYIUV2+FwlFeVZ2bnxsUn0Li0x30RdfQm39RafPFNBN0EveId&#10;YR0+KM5ZBvCkGnBNsdrbi5eHvz+pK5gVH5pRhEmwh1ZWTr2cZcD4cHtkVovS7N9Zzxu+GlnLs/ia&#10;yhJzsHK12c3tL91+KRbHUN478m1EA0Pp1w1xsCUhZdQVhB+sjb+XNiBcUeUnkKogpkT+jd7EI82Z&#10;ZzoTDzRln+9KO9V+97Oy8lBc0tGWM/+UFbe/EQJi1DV3S3VOf3NeiUKbdP/wtp17N5+8104DNmWC&#10;w6CHXj26ZefebVuutUtsIqny0ZXtkGHTuQiCwIKUMttasu6fi2oXBPr4fJpPBmxKcHHU07XDvkAI&#10;gdB6D1k0BSeDboLmWwbINEZcbdZGaHfn7m/OxtIVjtVGc4nWOVTc/fSKtRTsZhtC2gVt3Dq94DeU&#10;7sPpeMyxJlYyWNSwyuWCkbGxMVBstbW1za+KR6y/WkAInFEaXSnxd/D8lxFyDeJ5JXJ16oMzmwGN&#10;refyBiVrKOIriLiR2b2Kt/GOonv5+Jfw6+2VKnXFsTc2gTzbTiW0Mtciz6vn4WlcT7qESRSGQHJS&#10;jv9Z7UD+zX7muXrWuESppyTBAI2OjTIYDMLwswt/pD338y++OhhavfBiMTqYElPgcnvJpLcypDbV&#10;vOKd+Q++3LgTLo1tOy91CFdh18YHqh6V9b9k0y8t8woFjU6m2LgkICIG8WJy3dpFBWYxPCH3r747&#10;HJZ/UUraM9i0r7S9LaeTvD+z9X9lDPxNav9/vJhxNb50nt8br0xtbqrMzcwtTC/rZL7Ulb6CeAqd&#10;TaJfyceOTCoq7yQHa1CZXGNETG5eAcjTOCRXGpwdtXUEkUltcgnVjvkjvnZMVs7J17ijukUJZCZX&#10;cl5B+GkDNutWP/NsHWtMqtOTY8EbIExs8OqGGxp9JqTZPdheevzwbphvZ1J7eOS2bZs2fHksgUjq&#10;OLD7W2QB3/d9dB1dYZqQyDVxt/cjZ06FdjPmrOVo/WWHDuzd+O2fPvlm27bdB+M6V3IWJ9eY2Mql&#10;O47hmK618Zs5TXrh70a7D2Tie481s+P6BEZOjZJPGqOOsVisjo4OpSkYDAZZOrKfnELkOXa9Zlil&#10;hom32pXYWZWS2rt6eBuRXC/UPbvuOgsefvL511czcJIF097kKI25tnF7KGFe5pceSqnKyFUjBm1D&#10;jUl3kvoFb+LaROtEEUAReBEEXvHF5lWKw1O3TqvTaDRg0aVWqYEbsNvta64w6CYIKTE95XMYxMQh&#10;ltO/q+udHEKJHHUT9E6Q/1AblSqekQEaRqOodZeVemyNSdC0yyjAfqjIfKj9Uml0KBnwUelS0c6i&#10;CLzXCAAZ4HJ7VkhvlwxwrEwGvMKNY9qmU+ltnleoYa7oOnxQnCMDzM5JrXUJNZ9MxuMMJXOIiZB4&#10;xGg16eSMKnKWu3lWdMI8ckgwFMWnZPOHM3nkVCGrc4GC4OXIAAqm6Mz93DkygN6z8VQKy+IrjLv4&#10;sEnAIDft33ygk+uTKdQnt/7Xn/3uSBvHDo3SmyK3xONeWj0RKBggA/DVrKZ4csqx1uKbmNxL3cU3&#10;+1OOtIZvqArbUl0diS++0w/WyrXNXXNkgNGYffXwhRIk1gJfqB6X6CR8ysl9R5IaGTKokz/aOS6N&#10;/X7r3XY5wliwZUwlQgaIBbSLIef3bT3QxPBzA8uTAV9Hu9pok0zl1IEM15eRzvj2iSyM94vIpcgA&#10;80R+1MXvL2YykNoc/T3DDFWArnixRCc0Hrgdt2opjtp1u43XL6l2Uv+a33G6fFgahZVewukONIqK&#10;B6gejwOch4EleF9f3/yqWF3pG5+0zpEBBseti9u6mLZV23qJDHKF+P6ZQ/ezBhBNk1TQSX1tbp0q&#10;I3dGdLxwbUqNLubGiSsRjVyQRynvHFldT/cSvV5QBJSweQRFEplmkn2n6fx5H74/bVB6q19xoldz&#10;sopmMMhhJkOQDHAWNJ8MUKj1F44cLBlWLhSAid10Ip75gtPpuUqGir++Vjtf91eVcuV2LXeNPR1u&#10;Tjwet54MTbjkLUce05cChD/c/nVI6hr7BdloPNXXu0+HJO6TkrYON/yusrGKp7QI1LYmMv/fR3b+&#10;24ft//ZKyT/tv0Pjq+fqNJpbCjJrRw3wVSQDfe5rZtQovY1Vg+IVlPhSATO5vCvYQQ6dkJTXKtYj&#10;+ms2X6kIYsIfSS3DiV9lzixTtmhIGUtkmORbtN0/xuB705GJrTzZpzlaOW7QS2Fiw8wGT2XzyQCJ&#10;ALf5uxMYHrLgjIywQKqkm4fv1dCpfcV/OPMITvLYA9s3nxrgytIv7LtSidB1PIGKLkVADiZM1tHN&#10;a7jREKtijiQNIreA5xNX47rbxuuT1Dpo/4PffrySLI5Glk3tgSZxfv+Y2z23bII7wmdkgMlWEnr6&#10;eBpCgwkl+jGBWs3Gbz4W7V/nl01rvLLSw6/Fd/GD9Ui4tG27TuMWc0vigcMb7xO0L3YrWU68pszQ&#10;ayWjr0QrvoEZtfarFc2JIvDhIfDq7zbvqAa3ki+2PTUDAKMBFo1m9odue1eHQCxDyYC3AP7k1McS&#10;mEEqR6LZBSDltlyZlV9de5qWXOZ3hb+F4XjFJmAsp95MpI33cZ4o1SgZ8F6rRlHhUQQ+LgSADAD+&#10;coX0lskAjc7wirekN118HT4ozrkJ0hqtQ6OsxS85zP5Qu6LOJS91SjJc4qRJRcws/8Ase/sse++0&#10;4LKbfYNLOe4YO2sj7ODUf77AUOD1kgF3i5pvXDpbgkF2eQMZcPXynvTHYQdCqwWGiTkywOypzwzd&#10;uX3P19tP5w8I1BZ94o2D187fuR7ZWZ9/Nb5HC3E4B+tyd+3ft23rxrS+57Q8UKdAgpABbIIi61pH&#10;5cPB5BOtpfewDzdVp59sh4ABySdbsy52jnWJICTGMzLAbC6+cehyFoGn8W+kNbtqYy9fSMA8U4eZ&#10;NGnHNt+p5gl1wZ2evsHWvEvhNWXx98KLhhYDPt8y4JPHzt2pLnATVEbwddInU7q938QiJgKLLQMU&#10;Mvy+b89ghM+FEACPRhFXj2zcuWfD4UvF/QCIj0nBXzx5YMvO3V+eCCMJrSqTp6sycd++HdsO37p4&#10;61JanyxIBgi5rLuXj2zZtu/k3eLxQO/mpeZxbR2tzsb5x+GGcwypmq224QX6kw3Ck33aE1XjWosD&#10;Hl4hsnhPT8/8UkuSAQqVLi/i2nc79363/0R03ajK7OvJu3TiZsThPTt2nrmbm5dxaOfOXUdiiSqX&#10;UmtqyImAzfW7916pGlt6U3agOXxTyr5zmWKT92nrjobEuLxeZOZgKvJjyyikrvwbj8JPbw0p6Gx9&#10;cOvcxf3XEurHU6PONtMsSo2xNiV0w869e74/0czgR5yKxSt9ao348YlYgsUXIANow20PHzeKjT61&#10;eODahUq61vzo9oFbl85u+varSwnV8Q9ubtqw50r2MyJknFCx79DjcdWzOaDQGKuT738L9iJ7vw8t&#10;G5IZdYUhobVcl9rkro5PKsTy+kqfXHmYfOHI3u0Hb3bz7Ujf08JBqt2HjzYx1qSVkxsnYvpGhJJD&#10;wpZ/odHwLJV1XG4ObeVeJ1h31XBbaApEYzoxodVoBknPrGqekgGSnoIHVx6lnPt+784j9/p45pQr&#10;X/y/f/OTb68mUASG/rrsXfv2bfvuYEa/QqwRhl85fPnI9SeF3fG3jt4NfbJ9884TUfVy0FPzOfev&#10;HNmyfd+JO4XEcfr973/9g7///dbQ8uCUmK+ylPColw9f61C4WbS+o1ce48jkkDshsQ+vbdu540ho&#10;BV3jDpIBTPLAhZMHtu7c/dXJh8Mim1jODA05dulwSHT5yCi5/+KZw1u37L8Y1ya2mIvDj125FXH+&#10;clFQczrSU3/0yP5t27Y8KB9XCMiXjhzdtnPngZv5YyoXqSPnyoPY68f3bt52so5hpVPaQ26H3jl7&#10;aMOXOwpHTEqTG99YsOfAPsh/+EklS+nKvv3df/nhP2+4GDnIm6P0JBJJ+KUdYIxy4uzlX5xPWrvC&#10;CD/CuhG6lzqwi9v520+OHv/x+awvUoh/yh37NG/s/4gi/G83W/8/+5P/01fnuvFPDTjMls7ijGqS&#10;RmYMzHAnvqO9n2NG1NyDmHaKTKGz9DVXpOcW5pc0ZtV0CLUeuUpXW5KVkVtUWlGb3UJBNMsCXlV5&#10;UWZWQUnbqMzsYhB7k7MLc4sacJSR9LjHD2PTG0kKmAxN1cUZOQWFtVg2VKI2NFflZ+QWFpVURRZ3&#10;BDvIZQ9l5jbS5XOLj1Jvb2yspwl1LSUJd8Ji0+vwUq1tdLAL5MnOKR3gW2VKZX1VaUZWYTWWM0f6&#10;WnxXbtz9H3/7P4Pp08+/WiECcFTPKF9yXNT6I+oYJjCxH3Vwr+MtO2t59WMyP8nlNRgMWALS00CS&#10;yomHvjlYR3kWF2cBGSDi0g6fvz0kUuRf3nstn8LXPrtalyQD+Ozx25f8K+T9MqbGTmvN/2rb3p07&#10;zpd0dRz85sc//OmXl/LnrKCCxdsZuqqxJhv3R5T6kwyJCpZNkshwol5wGqM7XjWuNNkDyyYGg3lG&#10;Bpjt1Y9On4tt56jnFuH0kC//y1//+NvLMe2Y5vAHNQJYhST46+fLGGZvX13Gwf3btx0KOXl6N9Bs&#10;Sr2tpzJly66927ccKyRqeaKx21cu3btyZsOX2xK7ReS2tF/86O9/8uXOpO45bvIpGaCvjz59NSLr&#10;6N49By4nkXmyhFu7/vq//OTrO/lilbE1+wmsQpv3wEUzINbbO7NvXw2PObItrG2w6cyduzdO7N28&#10;ZXNsWevVY0e++uRQMQ2hr5qzw3Zt3/PNjlPZfTwatuK73//T3//6mwe1zP7Cq9FdWgiGseDKGu4p&#10;unI/+uaJvZs2H60et7wJy5K1X5toThSBjwGBGdDELZWmwQc/h8PlcGVqow/Ur8tk87qtOp1lavkM&#10;yxX88M7PveMtA9SH199306OZGUfAj8qSk3Z6Ggke4Z10eic9vqnJqakXEhI88Uz6ZJB0Wp7DLoYP&#10;U5PaF6phycxTU1NGiwvcFr9oVXNkgL+n3Nars5LLa0/Twov87ocv2uLbzw8G9x4gPJYaTZtz0gRu&#10;mF/ugvLPk9ll5gnUCcOh0hiNZtv0elq75siAp10mduWZ8AdmuWdn3eJ1qmI0dYF4otatXpdpnUqI&#10;ioUigCLwxhDgC8V2h3OFxOULn1/DvSoh8mCp1Fr18qGyUozLt+zj5Ysu/ja7AyEDXu6W8bZKrcMH&#10;xTnLAKHSPM5ftB0YNHqcAfnQrSlN7qzk3Cx/zyxn+yz34Czv9KwgZFb8eFaWcbDxn0eo18zkK3zi&#10;Qv3X6yQDwvf+z//105BaduDFzE8GHMSMci8dOVRF0T0lAyZGRsf5honxjsyvLuSKLZqb2//4uJEL&#10;2oSW+N33mlQCHv7wtyc6uFa1RkLmL3RL4icDPJQ2/uZ/F7H/B4kH/nvCqX9Jz7/Se+Lnqfv/U+Le&#10;/5iw/4cJmOJxiJj9jAyAbf6s4atn9m3fc6aMZFQbrI+PHIvqec7VjJA2cPTgjn3HQhqoc0rD/Ccn&#10;YtvFdFzN7ttZK5MBAaX/ZxHOzQmgaJvOxHg/n2cWAD8F3QTJ+tL/sC8PTCjETPKdmyEnz8YNyDQN&#10;4deuZZNFFi+TWLNzTyTDook9ejahQ6SwuMkNkbsvNTDl9BPbT/XwrGoJb+/2Tx63CJ+SAYa8qxcj&#10;OyUKvTHlyvFEDGLZMD9h2Ewp+9NRzKnrWOmpXsXJbvnxLullguEMzrAhlyLRWb0THlDJdXd3LyAD&#10;/uWL7SfPXoR04vS5TzaCZYCpNzfm7IM68ATFZ+H3bLpM1nsao7d9e6eBr9ZHHP3j9rutUost6uqR&#10;iBYeoSH3+J1S2NJL7S09ci2Nq19WJ14XGXI0qX/e5lN76b2bCc3IHtj2rNjb6ThcQ+y2AzdHND4u&#10;C7tvw9bGcUSRGhmyqXLYhK+L3/19MiApkQnGpcyQjdf75D61intlw3XMUzJgZLDy0qViIajhBO0H&#10;d2SOaYyHN/40rUcs4fZ++7PfJXaruCOdn+65xX8K2mD+w+13muZtkfYO1mSeuJzHhvES0U/sOtfF&#10;FyYfOFXEcIJnlfw7d5M76G1pF789Hk/X+nIfnLpbOExoTNp5MD4gFU26JjJAYfJ0jtzREP45BUc4&#10;26eEMTrRLTvZo7hOsW+v46f0cYEJgAkP5vk4EmLaEkhPyQBxc8LJjWczmDpf2o2jDyvH1E8tA1hU&#10;zMkTEaMql1pIOLDvGpbH/v6rzwoJoPXT3t35h5CCET5neN+fTuHNxsJrF5+0iRUGU3rIybhuiXqx&#10;ZUD09z//7jAyH+4WsI32gYqH5x/VJ166GNst4zDIX//pFwUDCrXF+vDMvojq8adkgDrq+zPJ3SKl&#10;xTVU+3jP1SaGZPTQ11+XD4OHLtXjYxfyiOBqQHLvwN5yrjH51FdX8kYQzmaud7KLG7bmDarVOjWZ&#10;a5FweUNiq9pii7xyJLKVh6uN+mLzpVGNrzXr5ukn3SR81Zef7ugXOcfaInedqaKKRs/tuNrBhXli&#10;T797PrxkVLXQMsBeE37hWj4Z9oO3Zd/4+4PIZvM1JpZwpL35qKnvJzcj9v+rr8L+75DOv4xj/CCZ&#10;84NUzn+MHfvzW23/v73xP/zqdAd25JlqW8QrKMjJKWkYEoJZgKOvtqqDjnivGupursMLxgjdBXVD&#10;wMdwacTw5CK+xjJQU1xNVCrME0NdlRFFQFOZW0rKe1kmtd7QkJ/Tz5OXpJVR9D65XMM3+J5aBjhw&#10;9RV1FI3S5OpvqGigSIltNeV9PGA6xwaaQzObgsIo9VZ8b21Ceml1PwvIPKXOVl5aQANu4KllAIdO&#10;yqvoB2TEvNGc0s5hMia/jizVO9gKc1DVK1CYP//ymz/zH//9h3/Tv6LPutbh+3riP6TjBoMT+0SP&#10;/DrFtqNBGNfF9kcs8hgMeix+OCgkKJ1bi8K+3XjgWkIV269YD5IBP//Db2ASnr0ZXdBCk5pgCSVd&#10;OLF75/5zlcPIsvDcuvfMMkCf5Z+oCp0u/sKR1O7hG9+dbJBPKPgCWFWWswzAcjli9pfUvmM3BsTB&#10;ZfMS3nB20AjLJkSECCybvb2989wE+UBHf//qoS07T+X1w+XgC1oGjFMaLp7O4Rl8amH34e2powbh&#10;qU2HW5hmtUx4fM8nQAbQcE1HziZxjBMSeteBIw8GaIQtf/iikqJj4XJ2HMwAhmwZywBtyfVvd4V3&#10;cJSGu98fzifIgPI8tjVuxOIjt5ceOZ4I5kEyhejigdO1o9KGqO8PPqhm6X00TNlvvz0IfSc0Rf7k&#10;10dxIsto9aNv7jSBx6GRESrf4KV353x5LkMEHv+eWgZ0JO25Wa8ULbqy8E2Jn284RVH7ugvuHA9t&#10;fxOWJWu8MNFsKAIfCQKwmX3JY9LLvHfgUmZ+YfjjRI7BuVw2FaczNb0DXufQgy+SoiC8aQRAu2sw&#10;Wfw63iUO4AB4FneHxNooNOPVDqVjwgv7w9d8uFzFVuslSKmpXxKJB+CDw5Fkd3q6ifyWfobRsuxV&#10;sHILZqvnfhqBLzOvWZC5jBKZcsLrDXzhtIXMCi+sPU3zzvF6Hr9oi28/v2diwu5wLdluRqstvkYB&#10;jM5LSLXyPIEKqUxJbdtQYXUvOLh4ifrfUBGFWut0PkMDJQPemA4TrRhFAEXgNSAA8YF5QvEKic7i&#10;zlstHbT2krjkvPKyspq2QT67NyW52fH6nh6tNjuQAW9ocX5d1a7DB8VgAGEfbJxe4s3HPMFn4zid&#10;x+3MazOCE7PsfbPC6xzmNTzjNp4djeelbe/49W369x0j6eA5ekHxlyYDjt5MX+gmKObc2buPduy5&#10;085FdF4BMgDHtzOwJTtOxLSXPQI3QSqTsT4r7cCh/du++eTHu+M4Fk3Y8R2NDGTzbIAMGK6K3ny5&#10;cklP/ZAHIQM8HnwN6+pvC77714+3/x/Re/487smW2m3/NnrHv43d/G8ij/3PtO7sMdi8OZ8MgIJy&#10;rZnZX/mrb/bldDBjTp140sZZgINUbRxqyvzpN0frKRoZq3vj77dEFLdVlOVs+vXXReMLnfk8Zxnw&#10;xLknzXWv1vO4cYLAnzQ6ZsqJvo3xS7gJkg3mfb47nWHyqQx2Fod5Z/flSgLx0OfHWvzemdVm4YOt&#10;F1sH2r7ZEEYKBCowDZ/eENrXW3bgeDHHfyY3+uwzMoBD+NMvfv35dnDmvmfjd9+l9qjm90hjsZvV&#10;l+ld30QxdXvLaDdb2DebWdebmCEN9Mu1tLAWut7qAC0zsCZdXc98iUANYBnw9d0yOl8JicYRXzqz&#10;rWtMHnrwRDLO74DbrEnYd7qU7YLBut0Aai9byZ2Q+BbEoKE84c79WkbGlS3/8NuvwXf2lm3bT4QX&#10;8ubcVhiro0Ph5IHjydSnmrsm2KMe2/3MPsOyBBlwIboeagYy4Pz5O3QVgoCfDDCmXjx+pzq4U36t&#10;ZMC1i7v72OCBhHNz46UuUNYLqFsP3R9/Kg+hNHLn9RpRMESEyZ10/mRoA93fa2P2hStZOMZiMuBO&#10;CbITvC0z9OTj1oyrJ26UP9MFr0VDYTCTtKS/KRlqOgE8TQMLxuhGMyukkXGtbvxKzRiGDS8YE54A&#10;GTDPtfp8MuBBNUJrNSTcOhfXEyQD+nJu/NU//gEJxrBz94ELYTg2+/Kx4wQxXGXayNPbKmletVpw&#10;7Zs9FQTihl8+nUIbv0vqlC9BBiRfvJhHQOaDyKgw+xQa/cnP/uIfDqfIzD4eg3z06rWA0rYtO+Ju&#10;6sAcGUBr/vrbR2Q/kko96fR34YOc0YunLgzLvOqxhn/6n7/40w7/pN20uYpmTL+0JYc0b383qegP&#10;W5NppoB618OkUqNvnwNDk9/87ssHdQwgAy7GNcNPw20ZB87m47BVp28mSQw+ObNh2+bHHRUJG89X&#10;8Pzt4hqzr4U2KjjPuwnSKO7tvlTNQ9THPHLrn66lrGWMII/WajXqyzTYr3pKf/pf98X+mxO1DyqJ&#10;GKa6n63pHpento4m1A/FlnanFTezJc92tUNBhR7CKvZHphQP8TTPkwF8TH1V8yhC4CmUqpzSWr5U&#10;UZ5eNmxAoBCxyKk1OLWIGvk4OjmnMDO3IC09Y0DgGGyrSy+u7afIQWU/RwYoJVlx0Qn+POkZWc1E&#10;fkNBxYAU6BOfhM9IKnveKZzZIxaJa8uzc1voEu1CMmCwMS8sOgUiCmTm5BU0DDAEovKc5JLWMYbM&#10;On/ft0hl/XbTtr/64d+Qx5GrfrlksFC15L8pJ1Sf6pFfrGfOn9iXasa6mcjEhvVHr9f3zyMD/Nea&#10;m88TxN05/PX5XOA8gmTA74/eovNpj48cTOpSBxhEmcY03lP6i6/3F2Kf8+j1zE0Qe+Dzn/7q6Qr5&#10;bWa/rDU9bPuhE6llIxBsYxkywGnRhDC7P49mavaV0xcsm6HN4xqTPbBsLiADkHHUWZgD9V9s3hvf&#10;xFmODBgZr921N4fpn6IVSReBDGiIOfk3P/5s6869W3fsOhwSjxslnD93narwqkWYPRtu4JTLkgGl&#10;N76Lw02ojdb0K6cf17GDZEDhnfNXCkn+cbGX3LuV0MIAMiC8AYEIyIADD9LhA5PadO5YGhuYWlLZ&#10;11er+BZTY07GIbgpb/j0n7dHsReRAdT6+E3PX1m4psRzEdVInb25e49ncpYnfdd4iaHZUARQBFZG&#10;YAUyIP5WjsrpHihOqSdJrZzBiCcPw26cK8DI3T5zY2rkvbAn1S2daY+u7tt/sgDDc2hpMXdvhD+I&#10;wPIsk6/rtem9qmeFdzy4LfX1980lbB+bw4a3iTV2DuIoEJ4eaylCHiZDQxA7B1qBD/0D/WsptVwe&#10;l8tVWlI2PEx5lUpeomw5xhSaM643LdS/g5JXodIuSQZMTE5JbRO1AnMjSTPI0OUSpRgIQuEFs5a1&#10;HjRW2tmzP34S9QmQAbv3/P35yz/nCB534PnR2Z2hiR3xBY1rrej5fCMszc5rTVeiOiHK4gvV8BwZ&#10;0H59ln8+kIS9B/Zv/Nsl08OLvwzkmeae5fU+md/cmTNn9i1z2Gy25QQ7evTocqWWm8Pp6enLFYGJ&#10;vKAh8C9htizRut7qPfhE+OWpTr7MAA11Pn/ABbUykivMk0DB5l5yC5b+MKG8oAoP5tovNC6BzCDV&#10;AH6ot39wlErnCYQ0Bgs+Ywbw8FkqU7xEhVBkHZIBUz6bTKzxTS+jN1wXlgGTBilPY596DarNl6nC&#10;rRDI3VMuMUfo8r1M+bdVZtqiluttLqOcr7auW0FdYq7QOSfdtEUFAk+8LXzW2A4Co87qWZR7AjYd&#10;m5+edlm1Co1ljTW+dDaXBVqxLio+aZBIzJ7lrtiXbm3pguAmCKysVkjAEwQXQy0bl1xY75yAJ8Qp&#10;MOPXCLsfhYTHht+7+LDANOHVDrfeDQsLvR3SOGJQCfriQ2Niw+7eTaizTk3Z1byk8CthTx49vvuw&#10;ja516plJYbfD7ob1sE3znzZRMuDl7jtzlgF8qaZ38JlThQVvDlIpl951wz5+YZZzmj5+4fLQ1mO0&#10;b08yNp5gfHecuemR9uK10aO94oVeEV6ODGBTur4790ju94DBxBT96WKq9GnMgNrkq1/sewi7yJ+S&#10;AbAr1ph64cTRo/s3xeNkgs4tn9zEiK0ifOXXJ9OADAg/sbOJiShHAmTAaGvqjjMF3Gc7hZ/TNwEZ&#10;4HG78+/25lzpPvBXCd/8q4dn/2d26NeV2/519Lf/38db/jKi8G5f5qXOxWRAAKum1GunHzU3JIVs&#10;D61Z4r3L7Ci+f/xmLuyJvfnNsQdJGfmQQs9sPphIWuBaej4ZcCTHjWVPPWyc2Jni2pLoimn16m0z&#10;YfUTS7gJUggO7t3XAdtCQRidJuLwjaphyoUNBysFfrJBw7y26VYfvX/nNyH9an+v5X1HtiTgMAWb&#10;DqQyYG8p7JO9t+sZGSCmHP7qZBu4x1lKJac1a+xj/xxfl3OJbDnfyCGLjR6PV2awJfdxQaVVRBRa&#10;nU5Eq+V/dJtfwxJugmjKmFPHozv8uj+9PGz7pQaZOzBYfjLgRmKbEH4KkAGF986F5C/hWGmxkMTW&#10;rC8OP5L4tZ8B1VXQMqAu+s4Fv2XApdhG+AnIgIsX780nA/Jun7lZFAyO+pQMENEOfHZhCcuAkfKv&#10;t2eAZcD1S3swSPgKzq1NV7tlC8kA+lD91zuvjsmfEj9mT86NM7dL/cp9gy7hREjxGHuODDA6k86f&#10;j/ZbBtwrQ9iCtswHxx+2FN4/F5K3pr4H0bCpHw3Wb7jQIzjZJS8ZVhjtbrPD3U5XhjXTH7XSeWqz&#10;x+OGBEH7BojP4qzOJwPCapFxaUi4eSamO0gG4Mqj91+vFM2p1H0yFfvK8RNECYCsjTqzvXrc5ycD&#10;dpWRR7//6nirYt4UWi1mgIw/dHrrzo177hGUCBmw/dQZhgKhsopDr94uIs+RAdze7RtuDPjnsFLS&#10;c2R7Ekk4eun0RQpYb3C6tm24hdMEW0TIgLzheQIw6r7Z+ISi858xmtIvXrhdgIerL+PB6QAZcDkB&#10;CWgx3Ja+/0wukAFnb6cEyICtmx52NmVtO57N9l8pfWUpN2K6lQssA1SymzsO540hzscYuKrPLkSv&#10;Tf3kNVo5Tn2Stefvdly7+r/trPw/H9OP5A2MC3UCla0Uw/gfkcQfXOv5ix1pf9h+iSlcFKzC7MI2&#10;F1eAU6mnlgGDTZVVeH4vYgeAOMWSyuTpBWV8ibwkNWdQiTArPBo+qbJfLWNlpFbRAlDMpQk2m1qQ&#10;losVOubIAI2iMDmXGMTTYKrLy+v2sx1CDjW+eC74x3Pd1PPSE8vGpAvJAGJHdWH38z7oDKaeloaM&#10;KqzimS8vRBK2WLeyTQDksWljiQ1fXujmnupR5A/JjTaXxenuYirDWxjARHLB95nHHSADMIPPohw/&#10;k1NHO/v1ngbOwpgBtIGqXaceM59644Hg8LXxFy7EPBf15BkZICIf+NOZzudXSCq56+x3GzPIpiXJ&#10;AK3ZaKf+JLku7SLJcraRQxIZ3Z4JcA0UWDYL8AKLPbBsToBBldK0RADnntKHh0IqlyADqDUbtqWM&#10;jFZ8sy2W6h/T3If7gAxoS79/9FEr0GyBvvN5hIvnb9JAZhFm9zchA4qVyIAEPFwjQAacfFjDCpIB&#10;lU+uXEjF+i8fS9a12xkYDpABj5oQ2gnIgMNhmfCBSW2+ENDgB8gAWe/m31/rEVpEQ7VfH09kLyID&#10;6F2ZC66swabEC1FIdBAgA/YcS0d4hTUb2aA5UQRQBF4CAXgrWzJNehlABiistoqkJ71slUGltk94&#10;p63Dj27nSSy0lLByvRcp6LcMaHf57JjUR9V0o9vIyM9uNPt/+qgSbFUHMsCvpF6i4w6HY/e+Xf/w&#10;z/9w4MiB81fOf/rlp6NjI2vEB25np06d3LVrV21tzVqKJCQn/PI3v8zJy2nraPvN739z9frVtZRa&#10;Lg9Ifvjw96UVZa9SyUuUZYntDzKJ/s34z+EJAIukcr9hwEKcwSxgSOeIH5JLNIhKppmmK2YbpXbE&#10;XdAaBWBzU8+f/8mXX/4VkAE43L7rN37ZT4zQGawVHeNbjoV248hrrGdBtsRScnTBwGffZ+NHQC2y&#10;9utiWiJXgnPaQBFOx81Z7rlAEvYcOLj57xYkCeZQMAN8mGaf4fVFLGguOzvrwPPHgwcP1iISFtu/&#10;oCB8hSeWJctmZGQszhw4QyQSFxQB/xIGI9hMLISlg6x7lDt66XFzZA7G4/EUFhbMT263e2Wxn86T&#10;pa9HUF7V9FDwY8KE7OpePDW3rKu0RznEhi35ax+dKXjPxRGGAkV0BsM4gxX4zBeK/GTAC1QVzKxU&#10;a12uZ11b3TLAIsxLi30IR1TKAFs7g+jrZmS0zqyCbtec7s6AqenRLVZdrlkl6DANJz2pNHvXSgZ4&#10;JAREHjgSSmVzOlMnpaG4up8f0PHaDZzeburEcqp7lzQ/PhpK15GVa5bRp2RRJKbJNedfLqMRW9vt&#10;XzzAv5S6sxprWZPOXJxxK0XktNHJtLUqrift+PpalmlNtS8l65RoGEPm6f0/ecY72liG5YZnfukJ&#10;fHFqI0Wm5oyK9GvSsJuFpFRkciVQlI5XxnbpCrwudUXi3Hx5GJU6yBUAjCa7vKt+0DY5MViU2jii&#10;ekNNr1KtR12TlQSSFfZxns/pJZSm1ZPlwZMqNhE3Kp2ddQvHKBqnaaC2S+2ZFZJqM8sIr0dynwVb&#10;nQuSxFTiFlQoIFZnVQwFTz69smyt0ZH9iiWH2DXWUvoYwftxfgPe/upXzOwskAErd5MvenbXo3eW&#10;lXbTg8udTtT94Fa21qIqefAYr3dopEr39JSR1xEV38RltT+4k6e3KgrvPiSZTX1pMfXjOq/XWh/7&#10;oG5MjM+LKSXJp1383JQq/cSzlTbgJujl1t63U2rlB8W3I8PiVubIAKNjUrPSK7eX0nrPMXJ4lnG8&#10;k3T4JvNYujUsyXon0nTlrvrEccHGW5wTN4nnVOagl3bkBf7lyADQZec9OHrqflF6Vv7ZQyeSe0RQ&#10;VSCAMGyjrn546vNTGYPjAr9lABI5U8im7PrFX/wpEisXDh2GmJ7pRWEXDvzcbxmwgAyQKVR39393&#10;Pio1PTGiYHChGYSfDHDlX+/d859jMy52PN5Rc/k3+fnXei78NDdyV13hnb4z/5wZs7/hOTLAoI17&#10;/CQ+pSA9t+TU7uMZWJHarEq+cmb36dCU3JL0uMgiIuvejYfwa2p6zvc7z5USRkP27ckFTyaB/af8&#10;3j99vqeH+5xxwHwyoGHEB9ECwE1QUPsPXwtxvsVkAKiuBlvyd209Gg3tZqafPni3S2ihtKfv3HUx&#10;Mrf44f0r9/MGIE913OV958KSc3Nvnj+WPaCTqSWX92278iQ1PT350z99Oc9NkK+7MGzLngvxuQX3&#10;HmUP+7cDB5NGLzFTtkS1kDcU0U8NGo52yLaV0ffX8U706fbW8TrpcnhoA30cANXR8cyxOBRfMmbA&#10;+GD99zuOPcwtiY66fyGyUm7yLkcGsEexR7/ddC+3JCEtLa9xfN7G/8XaInN94r3vdl9NADSSElM6&#10;OUNtqRv3hqTn5h783dcrkgEm9gjmyLdb7ueWpKQktTNNsTcOnbyeGBt+8xf/bXeQDODzSAd2749J&#10;yQk/veeLremrkgHARnTkR2/cejYO5ElNjakfZVF6Tu04+CC3JC7h8fmwXJ7W1ld6f8Ph8LTM9I3/&#10;8NViMoA9hj26Ael7SnJC2yD+0LeXesd6d317a4DSvG1TOLjUWPz+b6IdxpGbt+WMHOpWncZqd1Wx&#10;d1exjncp97dKwYwDHqORQZojA57ZHLApfX/64+9C8sDty8nnyAAR9ejGQw9qsDQWN2Tnt5cTs9Jz&#10;02JycILlyACet6/00eZd5+JyC+8/zh4SW9Ssrg1fHo1qedZWVdzJTZfi4OqA1DfCuHdiZxZBj61+&#10;svta8cjo0LYv/vpCeHZ67pMt227i+fanboK8FVEX9l0MT8nNvXHhWN6gXiR5SgZYvEXhJ3afu5ua&#10;m3s7rIhnWUQGWLyJF7YfuvkkPSU+tYle+eTG8fsp6dkZ333yzapkwJBI9/j4rnORaem5GRcv3epi&#10;WtVS9unNB+5V9TIUc9fvaHfmlr0X43NLbl/c99f7o9UyyolvT7eN4Q8+HazBReyaxuK02kl27pnR&#10;st/+5y9D/9Xhtv+QLvlVs3Z3M/tgI+O31ZJ/nyL611eH/88vHiXkNT5bXQ26mpqWXhy5B4MvyC7F&#10;i410Sk9KbkMvDpcZnVSJF3AYw5mphW04cmtj1f2kMj6Qd/iO1OzazoGh6uLMx0VINNrBtqqs0oZu&#10;HKGqflCsENa2YqF4RUXdiNxHw7WnFzcO8U1Mcl9qZmkbjtTQih2X2XjjhIzsyg4cub4i717mMzKA&#10;ySSUV/eCPK1VZcWddGHQTZCMm5lS2EQRCkXi4pTUWhy5qx/bRRSzx/oq2sit7a3V3fRgzIC1K7BM&#10;40cJlMbtuZSDXcozA9pd1exdlcxjMLHbZJfrGYGJDVNbp9dhBgPb2JEk5nUcPx4BMy32zs1DV/NH&#10;+MxjW/+45U7lUO9cAGG1Vh95evf5tIaHoY+T0gvTsotP7DqRS1jGMgAcjuXc3XrgUkJu/t2HOaNM&#10;amR0UlpOzo0Lp5tZvpHW7G93XSkcRO5cz5ZNg9o8/F18+9CGgvFTOMOxTtn2Mvq+Ou4JjG5PHa+V&#10;NrdsglnDc2SA0ZwRHxkVnwuSX9h/IraDrZbQT2w6eL8aQ6GTv9+7NyIh++G5/Z9/l0A1uR9f3Ho+&#10;LCk9I/Xrbz4DMkDAGT+3acONzMLU7NTkEjJrERlQ/vjq/usxnX4HU5DI7UU//9XnKZ2jhTe+W5IM&#10;4I4Tz2/beze3JCkl+vydFFiC10AGUA5vOvworSj88qGfbosEMqCnIGrrsTt1FFXATZBMpX30/JVF&#10;QMkAlPxAEXi7CCz3+gFkQMiWAzfvPa7ooLm8Tmpn8f3wB2GhVy9dTZE6fEJyS2z4nYYBiZQVIAOM&#10;jQ9Dzt0MDQsNy60dsH6UZABPuCwZACCnpaZ+9sfPoqOjO7s7/+Vn/xIdFbXGFz+DTn/j8g0Oi7PG&#10;/BKxePOGzXqdbnpqaueWnUQ87MV+Yb3k1OQkn88fxOPUKtWVy1fC74WJRSLYyge3VxqNymIyYSvg&#10;ctUmJCTcvH5TKpY0NTb+5je/IZNIqwqAwfSdPX2WMEigDA9v37Y9IT6+vE14L6FDa7AsKAvv0jyB&#10;eDEZMDU9pXB46kXmYrKKqXLiuOZxuTsNTGR1Dod3WVEXVB4bf6WmduOuXX8XE/PHiMhPwsI2iuSk&#10;Qar6YnhOay8B8Fy1I4sz0Hmagvoxg9n59Zm8kKhmcGS45kqmxbKlyQDD0LGS6C8WpPLYL8vjvuwp&#10;2BSgBBaTAXV1dSUlJcXPH3CirKzU7V5WD15VVQUZSksXFoRqwLHhkn0ZHBxc0Erwq1gsWlDEZrdr&#10;l1LfQKAF4piwsZc2NTUJhvsgQzBxOOxVMXw6T5YgA8DzUj+JQ2UpjRbbg7ic3KreQbpx95Xizbdx&#10;BJp61ZqDGXw+n+CpngvMd5SqubI6vd5oMq29nvk5EcuA+WRAd74Jf3CFmAFmeuu+jRtCC4ozQ8tV&#10;fipgdnaa2pp65uTp3CaaB1H2STJvpwgdsxM2LRnX04Md1tpBS+gSUel0GmWELZEymBweHYvBqvVG&#10;MgE7xBB5QU3vUPf39fb09Crts2sjA7Z53eZA8/zmJ7/5zZ6czpqinH73nJrQXBd67fit8B6qBk4Y&#10;pP2pSS3OyVm7ig2N9BKYzzTZPnN1QhxOYgWuT8Xj2aYs3LFxCmGwp2dI40KUm0YxDeIRDo4wHP4y&#10;Gh4ZvtLlejWHrXW55Qwmmzs+0D+g8euunVoBtq9ncHycQ+W71mQ2IMu5k8Sz+0Gc5iTcylF7Zmxq&#10;Aa6vb4ynmgR47ao+ROI+lT+PSy8Z7O/BUbuSryeLnHYuTeCYMHOpiMBDdGGA7RDTsCDhCJ0jUQV3&#10;cBvq0+NCvr/QJ39pimaSXJNZjRP50bW3x0X1SSGMioc+2IPBkhHaZmpCME6Edoc5yumZ2RmgEod7&#10;evu7K5LigQzQ8Dgau0vJ9I97X7/aj5VLJ8JhenA0GnuMB0ODHFMT41Syzu6d1pEf3StFRu7NHHCJ&#10;agS9KSmt4C5mZsbOG6FR8JVXTt5rG+M/JQO8XDLAOLg2CuN1SDk90V2Q1Dwih3mo5fGss3YeDabQ&#10;jFklkmoMQAaUtuMGYFKOCD1eQ3Vy6J3IPI5KLxlnMBk9d49fKcKy2IRqPxkwqeZQ4KoT6l+eTWH2&#10;FGXWj8C9x8zl6WbdEjoHOCq3Vc0XanjQSmEzXB79AzSHzzbYlBlyNQrPFQTIgJlp9/gg/DQ8j8mz&#10;ND95MqDyG6jNzHjdeh6dQcZhyWyZVoRcWQr77JTPxKPSh/GwWAzp3KuTTEAGrBxxdz4ZIBxqKm56&#10;xqnrRAE3QeaWyAiMUDtQnX47NPTuzYu3o6rZjK7UtDbkwfLRowG1qjo0hekBDJzYvKSmUV5H/L1z&#10;1+6GhYZmlveYkPNzaQUywOWZ0FscL3cTf7nFfMlSyI1pxQfF19jW2quacxNksjlHGcs6Z5BrDbSG&#10;I76R7bOUXXrq5bsDG4/h/nR08OsjuK+P4L9NEIfeJl2ga2QLFDovSQYge9vV9dVNJVXNzTiexL8H&#10;mU4fJ4vADQv8pKptwI6IDPjhEUEgKq/JMYTDdY7rwOUycaCnpKatj8TqIInlFid5aJjt39nKYVCG&#10;RIjOTiTgVNdBzd1j/k3H8xOQAW6XM/dKz/Z/G73930ed+2l22Ibqh99W3/xdydG/Td39H2O2/u9R&#10;cfsbQVkzz02Qm0YilVVBhU0tAyKwYIAK5RpdexNypqSZLDDYKQODyOeqlk6SXKI1d/cTubq5cAUq&#10;k60bQ4BgpPPFmE8GVA75yKKp/RnuLyKdn0c4/xTtLMb7rld4liIDkKYZo3h/W01NeK7cj9swHgNf&#10;q7qG+Vpkq6lSZ+nt7oQztTiuv1Evj8uqqW0qaSNG3tyXOaCVKpSYUT6S0+Do60KqqsHQpYbnOB6N&#10;QWOgXucKueF1uA1ZhE1VnC0NQgjdubtkrJwstjtdgS3nQAa0tz9HBsgkom5/SElIKvMEcZgcCLzM&#10;pJKhofKWAboCQebpYHnoo8xRMTLoDAaLJEDIGxaVCDnLGrpHpAuHb5Ey0dnX1oKg0TBAlcOefWt/&#10;a1dJ1QCRxiay9AIhf5CORMiAwRocZkn9xiLDFBJTiQjAHCMgoLUMQVgCoVhQX9XU3DuO6WdADADm&#10;+PCwBCaSm0Yml1V1DlBZGJxIYnIThgMRR61ELB3x4q0z9RDYgfnwNLkGe0GAppL6PgjjACd5zDGk&#10;L429Y7JAX0ztNc1ltUTiKGtUYuayxof8u7C5bDaWirhpCvS9spkI9xtM/zhfpe3tZwqUqm4sZ55b&#10;/GctGtiRKgGmkcTcntm9sXR8U51gRz1/RwXjdjNDqAWzAERhCgdYBmAJzxT0fDYNmR4YFp1BJQkQ&#10;8NkMJo4Oe9LdI4SBknYyX+sWcOmVMGeqmgb5dpXRgh+iipDduy4KicwEWsJoI/QPM3Q+iNeN8U+h&#10;6r5xCTKFnP0draW9zCAmgXEPpEG6tLV/DBCTaZSdvdTxsaETIZeaGpER7GYgykqxSIClIz7TlVpz&#10;j38O1w0iE1WhNw2SxsX+PfugWGxvRWprIIBBiZs6TB5/Xv8ulcmamiFDJ55nkknFNQ0tJc0kEpVO&#10;EloEEFGEgUxOeFHBkMQCmRw3CoFUfCqNssePsFwmrWtshcoxzIDyFOYAvqSVyIbwCXOj7BzoaocM&#10;HWRuJ0WoNhix/dT5g4UEmXh+zdFa7FYHSY/fKBqKSCjs+u/Hyv9DIv/TPtslofeSYOLzfvv/E8f9&#10;izNtNxPq+Ir55KWbwxYMkscHyfRRvsHv2cZBHWMOknlMsZIlh1HzcDh8yIAjUfMqGvzRy93UMTrk&#10;H8B05bYMIzDq7aNUqGGcyNbAEjpO58DnEYEJuSi0puGR8VGYpWYvfdyfhy7zLwJu+jgLycZVjfKf&#10;mSnItXoSIgwkPnh4h635DJ7En9/DYLAHx2VKs1cskSAZKEy2yi1TaYjkcfwYL7AovWjSc2JU/J62&#10;YfaOjO6NJTT/xBbAxL7RCPYuYBbgJ7mADNDp+nDPyAClUdcyN9n6qUqHTMyvqG0uaaHwpNI2UsCx&#10;m5fDoLUROMPEoVJ/zrZB8QKzLT57rJuhDwgMAPZ2+lfIfoZMbyNisfC5cQjxeBa4BTQNPxdqBcLU&#10;Gcau8kXsRw2D32YNbgwsm3XIslk8JAoum2D5Dt7V5lkGwDJIqfDL09jHBRf8MApjQ4MlbUNctZ1O&#10;GS6v6uwfgVVICNeOgM+tg7tbO5k0MkYUIAwuCFwKd9KaFrj9yXX6QTITWev0sHQwBAafUMivb2gN&#10;hJ6GND6CrDCtQ2LqyNAomNqYPdRhKhkWXr0OO4CMLHJ18BiQp7Su078MTrDHR8kihJKHK6ufipAf&#10;MrVqcEgkB3MEpayTIofAFSRcT0l1a+8Q3JRFgKdELm9uaOoY13EZFKIQuSkvuLKEIsHgOHKlS6Xi&#10;PqIInIa96AxB86MIoAi8EAKgdFvy8E0w4m7mKJ3+Hx3a7MSkYalaRau9ci1FYvfaLRaVmJCaVMyk&#10;9SQnNxgczrGKqKR2lsVidbq9y9X5AZ+Hl+vAO95yfUwFMuCzz7744osNGzf86te/4nF5a0QD09cX&#10;8SjC7XKtMb9YIvp2y7dwE4T8W3dtxRPxyxUkEImlZeV5+fmjo2ML8jjs9uzs7KTkpKLiwvNnz2/8&#10;08Y7N+4M4gZzsnMO7zt84cwFjVqzXLUcDufC2QvHTxz70Y9+lJub63QG5tBKh9VqjY6KBo80n336&#10;KewfNxoMy+UGnDk8IWIX8PwBcYPZZlcmTY9jm+upmge9smGRq5ikrBNbFHZPMK9Wo62qri0oLCop&#10;LV3chEqd09m1vbNrB5F4MDP7UEN7KYYsuvyoAJgAcG2/OP/I6FhZeUVeXgGBQFz6IvJNFjfQbse2&#10;x+f2fXMi58ffhIllyLgsOGCwAlIVFZcEf4I+ImQAuDnyH5xOsAw4G0iGoaMlMV8sSE0ZG1qzviVW&#10;bQvkmWaf5mEi5zcETxeVlZUL1PRlZWXNzc3wQrAc4O3t7ZChtrZ2sX4fyKElS61ABohEogVFLFab&#10;WrMEJpAN7ELUOnARMQWPRiBD8BAJhcFKBvEEZA7nFVCpQBs8OwLzZMnrcZgh6x0CN9bIpSqUKBoH&#10;ZJkN7G3nUj8915ZYNjq/EpVKXVVdA+NSXlG5uKcIGSAU+/egTFitNoVSjbxWud1aHUIGLMjf1Nxa&#10;UlKWm5evUChWuBLABRaQAcEMxNXIgFmPBd9VmlVYkhVWoZ7TggIZkFfU0Ff4JAYr1s/MkQHTvSWJ&#10;ebWt7VV5seV907PyxNOX0qq6GEJuXXhIeG5Lb3n08TtJ7R3tcWExFK1ZRMR2DeLxNQmP8oga41os&#10;A56RAZNWWWFsUkVXbXEuNkgG1Ic96iQPRDzKl3unAmSAWS/PSbLHmm0AAP/0SURBVIhtw0EQvSfl&#10;RPkckTHjIdZkpFZgDU43eDmZcFGv7b1U1dHfW5UbV9LnnHHiGxv7icS8qEfN4yqHdCQ+Lq2X2Dsw&#10;xmqPjcLIlLUPrj3Ka+sqiYuvGrPbdSUpcQ3gJq0t80pImvypKCuqimVZt+KoamB27FbraOytHLnF&#10;mp/8qLmtPS+nUmKxC/GYLjx+oDr+SQHJ5rFWZ8RVdfYMtOdevRIrcvITb2QKDWPX9l6ubm6ND4sh&#10;a6wWNiYyIbefSMgIv5zWxpjXtK0tJhLzSmRARmkXHRHUrq6PfNwndYkHCiKy6jGtZdW9PKtZ3tPS&#10;iu9tCruTKJzwaSlNESnFWFxfTMiFSgqvOyW2iy9renQ9LLu5tzw+qpRid5oq0uLquvsG2nOuXkmU&#10;OOeDNDOpJEQltS12RvM6lO5zdehEfampbX7Chp90LR5DaLhxJryPJfGTAUrVSN2TtHJiV3lhI90z&#10;N1FeY+NLVTUzNd5VHJfdrHW4p2agSUHKzXSZa5raklfWTSOURt98lIcjEouTYttGmI1ZT8Liy0Q6&#10;Ycm9yC7aQNipG1UkIYdQA2SAWUyOjE8l9jVmFfXaX1Zy+XhX+KMcpd0JDu9mZ9XF92LHrbNKVnt6&#10;dg8TX3L+XCSWSGzKiS/sGSV0Fty+mTgilvjJAI+wPz8yu76vpaymj//UBgDIgEddQjPMG7fHZ1YN&#10;XDl8s6m18fG9kDjQaNQlhmcTtBbKtX1XazqxvZXZ8eVY12piAxmwsmsaiDAcXNCcSmrsw9tYjsVi&#10;MoDiRcjqTU5qtnvNzZERfdTxh08yJRYLozvzdmQ1i96Vktrm9BobHj3Cqhz4gie5GJ5BJUq+erx6&#10;REZvSI6vp1gsFofruftygAxYcoFVGmz1OI7O7Fhh+X0LP636oPgWZFjcxJxlAE9mGGE+t5Nx/ruE&#10;SEhnFP/LzMAfp/o/lzVvZQ8kyQYjJrj5s8r2o92f3SddEBmXiDfw8mTAi2uIXujNZ8nMQAa4nA5i&#10;I7vgRm/B9d68kJ6si51ZFzpyLnfB10DClI7DE8mCmAGv3vT8GuaTAbtTXe20Sap0qmN8sgSP2ATc&#10;qvJ8GbVEzICXkwE0/rVFiY+iEh+F3D79sJ69RtjNExoJVtV3TUnOq+zsLyaKM7DcxlGZwmADH/QB&#10;TRzYWID1KDxBvpxgaKnXgIDRpBkKVWJCB/pbq4f4qX2csiExSaANDBAyUAgZ4FKpVFjCsv7BXoMY&#10;a5xUz2cDN0EnQq4HYgZ8wElrcZodbGXXBhG1EmLG9o7KrhWPfZNO+KpC9Hm5+A+Z7BPZ5BosV258&#10;MRzAPLmnD9PSiaktq2kZlQNbIOSx4GtLR29pUT1evDAu7nuGsMmqGQpTYu4NDrRWE3kwsUuHREMC&#10;DUzm4MSG9cdPBryYZ603jINXI8GpMCFKUk5VByawbNaPSBUG6/xlcxEZ8CHP/zcMOAodigCKwJoQ&#10;WO7dY9Kn7G3Em+f0qF7pSFdKQlx2U1NP3YDWLi+Li0tIzRyVObx2Q0dFRg0B1HOayvj4uPikNpJ4&#10;Cb3pO3nFeYuN+t/xkC1yy7WZmpj6g//4g+gn0Q11DX/+//x5RmrGWqQzm8x/+uRPLY0ta8kcyMNg&#10;MP7d//Xv5HI5fP7Lv/jLpsam5crCg2BSSmpJWdniDA67Iz46fsu3Ww4dOPTdn747fez0hVMXdmze&#10;8csf//LYoWPJ8ck67dIKXKgKHi4Liwp/8IMf/N3f/V1AjLUcxCHib3/327/4i7+oqKhYIT/gzOYJ&#10;FpMBRre3U2FLxSuY0omYPsltnKp5WN3PNSeP6ih6p+upSh1qBg3+vfuhSwrm8ZBcrlqbrXwId9ck&#10;K80rebTvxPXm7sHJSYhiu/SRnZObnpG53K9Gq/N2cieTrxRJtYPD/J9tDH0QW7tk5jEq9f6DMKlU&#10;FvzVTwYoliQDJH0Hz+3/pwVJPnB4lnduljdHGCwmA6BmUOifff4AU5W1jA4ej19QEL7CE8uSZQsL&#10;CxdnDpyhUCgLiqxABsDOJZkW4cBgRiU9f0Aoi0A98FNicspiZX1gnix5Pbrc7txKHIbAsdndeLox&#10;rpRy5VF2TY/ot0frsCPSBeKRyMP3Q8OBFVjcU7AwGCKPDBJI4CBIKJbApnT4jB8iw2e5QrkgP2y9&#10;Cgt/tBxpFMz8wmQAbJaXEUoWkQFlXWyPhhoblcIx8fyWAfy0O4UaxC2Npjw0kzchz7uTyEG2t5sb&#10;wx/hDTNu22hSeKnR68bmJrWO6ya03Mb6uprqtLu3cgWqFyMDYDf0cF1l7SIygGCc1dAaH6fV8bm9&#10;QAawR9vzywmw3X7Sy0oPrzbN27nPwVY8eRTdQuRbXbTEB0X+/eDassfJILCU2gu8VPLDO5mto+Tq&#10;/BaKzK/KtQXIgLqwx0PGWYeRnBxRxeVgc7J7EUoB9Ms3M9ZIBsSfOHM/Kh6OuLh7IbdyBCryvRO3&#10;iiqrEu/eaeMYPVpOQ11dVWXKvbsFAjk5M6HFH6cg4CYoQAZQE0OLDROegfzkZqqgMzEFr0Y06/TO&#10;guLXTAYkXL0WiggaH3Xx4OkeqbI29FZMUW15SVZMUqXR4RwdaKmtLQk9ealfpa4JTaAhTqMCboKC&#10;ZMDjQd20x0FNDCvhiwhZqe1OBCtR6q20+WSA2yYoTcgYUzzHD7x2TfxzZMCNDJFpPPF+oW4i4CaI&#10;1538MCKjtLa2KPJRpnJNpM7rEVA+0hL5OKaqa8y1kAyYcxOkGO/Mq8Ax+krzG8bgyiq5H0OzynP9&#10;V1bATRC9K/t+WFJtbWnUrUf0V6BTnGJiTFRsZkmXdSEZMOcmyGVhZMVV8HgBm5uAmyBVzf2bsTAl&#10;irNiU6qfOrwCMuDW9Udx8fFJDX0sjQqfEltv8zk6E2N6RGC7wI2/kSXUjiQ9LDMiJgGakkcpvNVM&#10;GoAMAJM5JD2/Ed1/j0YSxAyYvxhOWvjZcfD4mNwBnr30nH7MuNvnHO/q4hodHEwt/FLQ0obpGlUr&#10;WVgsw+Nz0Do6YDOu16NvzI5LTk9Oewx+O2AjgrYhLSUuLr5hUPCM6p+aWpkMYIm1BIZUpbOt5Za3&#10;II/HqRojc12vvNFl1QfFl5Dt1YvMWQbY3ZMKw8JgtsF3de5InbLy7x3NP2bk/wt9MB/iGQrYRHbH&#10;dRPucljzr4f7HymNyPbABen9IgN4YqXeYLBYrWbLSsloMtc1d0t1y2L1igqO2Hb3J4/n/ALBh29i&#10;nYey3Cfy3d9nu7cmuT598sxlENgHXK9YdYP8Sq+CKpObPIRv7YFEBfu6l5Ac0z8AvJzZYg4epnlH&#10;S0vLS9SJFnm9CAxR6LAPBRmmuWP+EJkEAsHA0NjrbfHVa4MVZpglWuBQ/tWrXW81aCwevVWjHgkX&#10;9txWiilKMUnGaBxnDBEFZgLfMiK2inWuBb7X1tIFhdZMYwtHGEIqVwtbs6GITKmBr5AYYnMgRu4H&#10;kEhjTJlMttzEFovFCwMIr5tew0alFZbNtrb2JWMGfABDhnYBRQBFYB0iAF443nkCZatOb2tuYnW3&#10;j8M223cuz0sJMMXhI75xlywLdPWpU6f+6r/958tXLyckxP/wv/0QVFqrtgL3OLAJ+OS3nwwNEcEl&#10;y6r5Axng9vezH/+surpqYAD7o3/40SAOt0JBs9nkcsHO/YVzwGQ0gkFAUkLitm3bvvvuO1Dj3r5+&#10;O+TitT079ly7eO3GjbvgAXC5aivKy3/2i59FR0d9/vnnUJbLF0dXKss7BSuIwWIwv/nuG4AIgtz+&#10;9V//NQ43sFxmeJfm8sHVDAD9nMxim6uQbaglqfhKXxtVX0TUkXl2tsKXhFV2yq2W5ycVaGZXEMbp&#10;tNYWhJZk371x+WBjS4vfJmDZa8Rmg5iFoFxYIoPbPVHTTj0O+4vVWsjQ1E3+dE/Yt0ciCRTmkvkX&#10;SyWUyP0Kd6RyTtetoGUAxAxYPoDwL55aBpzh9UfNbwiw3bvMYbValusjmGssVwoCHS1ZKi0tbbki&#10;BALYqTyHFRLyUatfXI/F4SVx7V1jZrMVbM0niESwY3mWgrBAQZPJ6OcGnqs2ME/AJ8OSElpsjuzy&#10;gZwGSko17VZ0oUSu6iKIL8X0eSYWXmWwNGk0S88W6D52ECxCkHbBGoBKZwQ+QwBhCULqLJwSK8+6&#10;QH6ZUu1ALGnmyq5uGbA8GQB+XsRjrTn52ZEhSUKHJPV2qtg+OTUhKXiYL5takQwYYhZnZPVTx2nD&#10;tQ9eKxkwPeXEVWbnlGQlJLVwqV1pOZ0T0zMuMyk9ptUaCHc6PQXdB882kw5uQngcV0OLvpWtcU1P&#10;ugWFUWVqOelJcuUIi1WT9ii7dWy0Pr9ygAdlfD7zYjKAzxtMTW1yTs74nGPRN9LXSAYscBMkVI89&#10;DonCjzJYLJ7ZoChIzxyg0ceGqkLvFggVoykxEEphxudiJN5IWooMEPWlJ3bwEe9J5LqUgtdMBixw&#10;E6Rpjrhf0EdlsVgSlVE6VJ9U1jFOJyRdud6v0jU9iR7U+cBpTE9WdP1SZIBATE5JqLX5oC/0uJup&#10;T8mAGY9D0pxbTBIYkC3pb/JYkQwQ9GdGZjThoWsimc77hiWZ6+XMDOwP9k3NTLkk2Y8imGZxyq1k&#10;uHxINanFiGVASilWCDl5xKbqdhoTsywZwOorikytBsm5fOnaHFUtgbLXDXFvpqcn9DWRd3FqbemD&#10;qBHjtGS0LhmxDKhMyMcinJ6SmJ/VIxHPJwO0TY/vF2JgSrAlKtPU3AZ/xE0QTjNnJ2BZhgyIvpev&#10;c8NFxy+IqtBM+axGq2/aazHafJMei9kBl+f8A8gAWCQDByiY9HoDRDnSanWgUEUehiYnecs/Kqxw&#10;Y13wE4RKlkqlPMbgw7AEkd6+XEGgllWIndkSt2OlzsqXGx0ud/8IX6k1+gn+hcnnNvVXZz18EHo/&#10;qVRlfe65yKonJj4uN7iXexJQNaWXiWCBXf1xeqUHxTUUX0sTL5xnzjJApND14ZfdIMwZbaZl/yOp&#10;eAufOwq+IwIvM0q9mdoVxSz+Pa358gdABgiU5g4Mob0P39KNWyl1ge6UIzfMufp57e91w0LvwUzn&#10;AqV/0C9Q8ANkOJzlHOAEY+S+G+3eGEPQjyeDb27YhNs3MNSLJfZgCT39hG4MHhKBgoTARdO7RUCo&#10;MOGGRvsHyRgcCRmjgadj1I+MEbhSESjmnIa/Wzk/yta9GrNLY5ArWbUKaoFSiFfqwLX8c165PkpY&#10;1rRogBenQdLYshN7YIgvR+I5r8NEZYlWWjaHx1+CAVqH3URFQhFAEXgvEIDXtXeVwJwL3Iaw2Sy+&#10;QFZUQL4eQtm7I9JoNL8recxqBgZHn/C+FCDgyAXIAP/r7+Jkt9nuPz1CHzxoaGhwOh2rdrOyosK/&#10;9xM5nI7V8wcqBM3pMGX4YcTD++H3sQP9APKqDS3O4HI6yxEf7aW52blFRYXgxL+jrQO89+i02prK&#10;6qLCEqC0l6s2NzOnob4exJDLZdBp8BrURlCmlFNWEAPcfKenpQEDARtXsrIywdPecplBySsQSREy&#10;4HmcaQZHGlGNY9uqR1SRWFE0VhSBEfWxrNUURRFLp3J4XgKEVywCXnSMJptGZ0I015OTDodLozWo&#10;NXqr1b7GmoEMQKgIf0853bcRLT/s/eefUwweeXDhFwuSmnR8VnhxVnABMkA2JGYANnpBQxA24P79&#10;e/NTZmbGWoSBHf0LCsJXhAxYarZDpOvFmQNnxmm0BUVsNju41VlcT1GPCfayh6RQM6pG4GKZXyGw&#10;AqvKHJgnSMSA5yWcnq6ann4MyeV+0NC7q65rs954Hb7qTHdFiuvTU52r1hzMAMMK/jYDX8EvEI8v&#10;DHyWyRUqYJteal2VKdQQUTlY9tXIgNlZn7Mn59aB048hZgCuMik6ISEpJjqrnTI7uyIZQOHVpsck&#10;ZmXnF0Tfeq1kAKJDtCvjr+6/nNRiMmkrksOTc3KiwsO7eaY59aLP1luXn52dk5cXnVdONlipdw5d&#10;Ss7Oj494UoJjz5qZD++EZeTlRd2/ntFKtyvH4iOf5OWldYzwFpMBOouxLP1JZmZWYWHMzTW7CVpA&#10;BoBvloq0B0lJGXnlnXqzpio1Kglky4+6fbdAZXPU5kSkpWUWFsbevBy3FBmgMQv7Hz+MzMvLjb53&#10;LfMZGeChtBXePPr93fj8AdbagyTPV8AuETNAx6q5fj06L78Yx1Arx9tCQyNyC9JvHbvQr/Kq6c1h&#10;4TF5eVnhly9XL0UGaKzWqqyI9HR/X64mBciAKa+z4vHpq6FxeXl5da2U1TaIvxJXsIAMkFhVGXdv&#10;5veOBmIGWESdt29GgBjdFNlLx1x+MfmmvaSO4oyM7Ly8uMy8XpPXXRN3LTw+I+JuSC5CBsTdeZwM&#10;8jyOTmJonGpax5OIOAKf5bcMsDXGhkZVDzIHq8AywKmjRz0Ig5xVHaMvHSBCNNyQkgKzPjkhoVzl&#10;8Q6XPQl5kpYc+yACIQPKboBnrLy8yIdPsCKLQ0tPeBDaQKYHYgZo6FU3bkTnFRQPMtVPDW+ADLj9&#10;IAmur7yaLoJUvKRlAOX2kSupOflxT56UE4BsE4KLJLGVlXA7T6BEbG4WxBIHMsAHAdn9iUSm9GNx&#10;sFG4q6tnbIwKSyCc5AlEL7cYzi+lpHbm5uTkFpZSREvcLII558iApdZeucbIkSCRL2xOT2ULEfzB&#10;LJbKJuyKSm6zeiddKqXG7ZqatONqC3LzKqX2SasuQAZMKOkDRXkF3aNCH/AJXs9gY05eQUF9fcGF&#10;vcciKvsd7rn7NXjg6Mdie3v7YIcf7Bh41taKD4qvDtTL1TBHBmjMHqluid39gTcZ2EIukYll4Mv/&#10;ed2K0mCXysUK7Zwb5QW/6rhyHVO8xqSVvXvFjcLoQZLBvXJSvqDXjhd6G1SZfRyVlyrzUqUrJpmX&#10;q/a+RPjNFxIGzYwigCLw5hHwqs0TSLKgNMB61N2/+QmA9hpFAEUAReCdIRDc1fWWPzjtJi6DSBke&#10;olOZHR19d+61b9mYnpJS5nK5A5K47PTwY+fu3A+NLWwx2ideWjweob4KvG0+PdT8nntnLt+7fS+u&#10;rG+upac/eVxWvcEKr6/zDmVNXA7bsnrjwAL4LQOmV8/6hnPcvHlz/r7s7w8ffsMNrlK93TlxK2Ho&#10;cUbHaxEDEJbKVYtxHtU6cgaVfeOmNIKsWmRulVlyWIY8grxzTFcwopHbPau2Pjvz49mZH66WfrVq&#10;PZBh9qc/nf3hD1dJv/zlylXBjEIsA7zeQDZO791Z/vlZ4YVZ8UUP/4IAf0xAeC5NiC/Pyq/OSq9A&#10;Bsg2zT3HHYhd0AS4BuU+f0gkz/Z1riAPmBYvKAhfwWn+kkUWtxIsCxzSgiIOp8toWuICE2s8ex4y&#10;f72vgC/VQRS6+a0bjcZVR2HJedLe1obD1eBwRcunhr6+vlUrD2QAMqCjsxMcKMGBxWK7e3oCn3v7&#10;+pQq1RorWZANDHkBkOBJhAwgrBRAGFHaTnrAA7jN5Ag62plw2eyuucifk26rzmD2TYNu163XKJVq&#10;vdsHGSdtJqt/k/W00wyu4CDG7ITVbAf36G6b1eWdnLCbVEqlxmTybweGnxZuB36mWjV1AUclatse&#10;DCA8OzszAdSly2G3uZ/uIZ52mpBWAofLAqsssv3f57JAKxAKbp6LoJkJhxk5qVQ6vDMT4CbobjZL&#10;plaqDRPI7vRpi04NPxlMFn8Hpx0mLXy1uqEmCyzmgVampzx+gaEqqF8uHmt4HNlkWc31uV80BBbA&#10;yn8gW6EBEI/DjDSpNoDNiMdugo8ILCbAatbrsqpVSp3ZbEG2TsMGaptvasKK/ITA6EQiCIPAKqVC&#10;Upue0DQseQratA0ZCThUZgfiAunFD5DK5nAHFOPT/r5D97z6p3VCyG2DWqnSaIw6E/w0MzNp1EB8&#10;azVY2TgnfC6rxeWbfDbufoG9TosasKLBxvF6kx8BINLMOr+YMER625oCML94TwIlpnxuqzXgnR6B&#10;cXJ6xmbUaEx2jx0Ehm3sPiMArVQabW8pZAAy/C6bxj8RrW6k626b4enEmwCpwOU9fNWbEddKM4A2&#10;6EddMDssE9OzHsipM0+4HTY76P+n7AYERI3B9tImDVNel3/WK41IhbNwRcNnnclstbm9MA9MRmR6&#10;6iyIJNOTFoNab3O6LGb/uD+bEs+uRDMiOTKmBovX57Fa4EqchinhRua9D+a83TKS9CCPLUcuOi9y&#10;0T1nGbB4KZhPBsDDmxT0wmKpQCAKMgRABrzcYvgSpcDOTKXRL1lQotQxeOC0cNbhnuwh0MPiS+H2&#10;uiCnyypKDX/SjBtW6JF1j92WEVOJFYOzpxKcWoOQARIZJyY6js4YLUwrhiip3Pa8+HIMV8Sg0/Hx&#10;l8MxfD249QvUCTdH4hDp1u277R2dcKcINrR+HhTn933OTRDwJIARqvVAEUARQBFAEUARQBFAEUAR&#10;QBFAEfgYEHiJN65XKQLubsxGqVwwIOJUaxU1XE4raYjS3Nx151b44/BECCQbrNxpG42/X6B2zp3Q&#10;MnqTE2Jjs5ohh9su7qtrLiso6qXS+mubGmtLs0rrZRxKbGxsE0kMBTTj3fA5vbBSqhDEXjt19Nyd&#10;rnFNoCIFqz0lvd1qlmbce0Kz+BwiIuRMzsjl6icNivF+HEvBG8b2dWXFxjYSuQxs0emdB27ntJod&#10;DiGhOT4uuX0U6jeTGlvaWmuK6occT8WFdzw2D3Ff8yrgoGVXRQAQVmv1i3HmmZzVY4ryUWWP2MIz&#10;u5R2N9gKNLO1pSPyDq5BByql1Y7Z2X8/O/tnq6UfrFYN8vvsn//57J/92SrpL/9y5aoQMkA8jwzA&#10;3Ee0/FLQ+F+ZVYfMam/O6hcl7Q3kJ6AEJJenhRe4g3Frkfbd5nG5PaDBWVKGgqbxU+F13mUoh5XF&#10;XnKe4HC4VdWVAwMDawRkcSSDYFwDoVC4xkoWZAPLgOfIgJ4C09BhhATyiFeV/N1kMHeDeKKOnfPI&#10;gNcmCEIGzMUMeOE6IZhNSxGYVEVfv/+EwDO8cPnXUcDA7k9JgvgDj0NTarTWl9P7vw45VqsDuJS2&#10;YsAq5uaDJ1gmsnsaPT5aBFzWYMyANWEwnwyAOOr5hUVXrl0vKCx+d2SAbsm1VyDTksdlZLpgeJx3&#10;OyKzoqEbHtgW53QbJO315bGRmUyjsjXmztUHkTExD++GZ3NlCBnAYnVcPXQ+MiYq5Ni5Xrm8OjSJ&#10;NveAKsm5HccwL6yPRnu2DSXw2/p8UJyzDOBKdcQxzsfw2oP2EUUARQBFAEUARQBFAEUARQBFAEXg&#10;5ZRWL13K4zTL6SVua/v0NGZ2qsdrr+1vjY6LjL587cb5a9dhC3CwZqdtJPxMWEsfboQl1kvpcZGp&#10;XI2eg8mKL6OYjENXDt4e4qucbn7UiSvVRH5/cdiRh2UW6XDEzQSu205DHJ9aSDVpKXVD5NbctLIB&#10;p3uu5gAZYLMp8u8/HjE6mASK0mLhgm/f3D4OrSU1q2scW3j+cqpKRom4Ec+w8jJvRAwpHVoeITQm&#10;S6fiFSUXSlzKnKtXcroZZjvssJw7/O94QpQMeOmJscaCgDA4fF+MM6iMPbDR0eubgC15yDEZOOOe&#10;O7N69euSDJA9swzAPphVXJlVXZ3VXp813Jw13Zk1L0rG28hPkEF1dVp2mYtPWL3b7zoHdNDlXpqq&#10;gfAhTtfqJh1L9mDJedLV1QVB1FY+enp63iEkC8mA3kLT8BGEBJqQrEkz9/YzWXtmRRdF3bvfBBkw&#10;OzM14fGuaU//oo5DuAiPy4EcrnemhZ+enPBL4ACf729/ZNbe4nysZl4O7rU3huZc3wjMvOBFN58M&#10;gNsuGAc0NbW43Z7lyACfU0cGVhZPFGpsLptWKFBNPGdgpqp6nDBmesk1GFzwQcyAJQtzRMq04o4r&#10;YRmZ1b3ZZa3jLMHibBNmhczonvQ58cXRFfBUmRFRiBOANZvN4TJrETKAyx2MjMiV60wWi9XjNbXG&#10;PGzlW71ep93OX5IMWNzE+nxQ/DOlaUJlnrA4fRqzFz6jCUUARQBFAEUARQBFAEUARQBFAEXgg0dg&#10;Tne69n+gsJ+YCKS1Fwrm9E64zaoRBbds0t3jNpTYxLEC0uW0+KO7DxzJyisCe+pgToeVEnryXk1r&#10;J57KE1C78ouwLtDv+liJtwoEanJ8eInWCV+FGbcSWGYfC1uWWQFRdpUl9yKH9V4OpjQ0NDTkwpmH&#10;+Rhqd3FOLTlYrZzZfGHfydvX70UWtju8XiWlCXLeCjl/J66OMdKSktVF66/IKCdAVaX3Ish6ad6d&#10;GJrRJxypOnfw9P0Hd89/f56gVRTfjaQYnus9vOOx/GTAS2CCFlk7AoCze8IHf9deZI05p6aqp6ZK&#10;V0mTdWupbaqmZqq0dJVUW7tyVaBHEIhlcJ0FsrEHwmY112Z112eNtxAawHpv1nZ/YbLenbXcQTLo&#10;rk+prvEISWuR9t3mga2S4FnhtcsQmCcLrkfYsC9Y7YAwla9dmDVWCCMu9VsGBPMT+4pMo8dm5Zdn&#10;J8AyAPGTs+6SvRfEE/XtfSNkwPpWm6LSoQigCAAZAITuComLuAx6ejh1HblJuXWd7W0dPYNUMbcr&#10;MaHe7IJnSv9tDvkvf/pwBQ+YEDEn8EAIn5FvgVyBI/AIimSYd9biJwOWXG85AllxXbdEoY7Jqq9u&#10;GYlKr1yczaEcfnLndmjo3bCoLI7aYZFjbpy+FhoaVtHL0WuHkp6Uq83a0oT79+/cC42v0HsmtHzM&#10;g2tXH0Y8GRIa2pLvXUmptwDxt+KxPh8U/ywSPVAEUARQBFAEUARQBFAEUARQBFAEPjIE5l7D1qiv&#10;8vlkcnlcQhJYguflF6y50MKMMuEQsSdSy7kvoVzE13yTdPsnpXkZLtczLRgUcFhHEDdBDqSsioON&#10;iMjXOT1GUVt8Yo/asCIZQMPdjq0x+nxjrRnRS5AB7clpbfbAO6aaev9JHrw7ikgVj1YkA+T07ojk&#10;ahdsNUeOJcgAUOQxOYI3oaR+aZDRgu81AjCj+EIp7I4P9EInIXL6T2npp7WMM1rWOS0b0vlF6Rzy&#10;E2Sgn2b1nTGq6e81Ah+h8BKZ0m73L3n+AyED6CdnNSGISyjT7VnLXYQEWhcJaKe7ftrpBognHjjo&#10;81hQxSiKAIrAx4YAkAGgpV8hPU8GqMsSkzAsFaIyt8kKo27s23cyubj2SXqhw+VVYbMianry/Dst&#10;mLjyBzduPYxIJovMehYu+kl4eHjqkOSZor+8ohI88j8IDZfKZMEF02yxKlSalW8cY3TBoasJDxPK&#10;3sn9ZX0+KP4ZGM0NDZFIpGE0oQigCKAIoAigCKAIoAigCKAIoAh88AjAwz+8AiCbsV7wEInF6RmZ&#10;YCj9guWeZXe7nPThnob884O1mxNv/zg19rbZZFxQm8NKzYiq0MDufa/XbbdgKxPvPbgfcityRGmx&#10;GUYzY6t1TvhFXPg4i2P2cvB1hfXDXq+qJiJ5VCHPi7h358GDiLjo9LJBNWvgSdi9JooiUL+C3ZOT&#10;32P3+L84NTXJjyFnZHJsYnoLm9qVW4Rh4usL6shIVZFJI3o7Nj/yWkqtRispS3j04P6Dh8n1Jq+y&#10;KiJ5zPCcvMF3vJfGBC2IIjAfAVBV8EVS2BsZOAkbI00atl5OWWMy67gonu8XAjDiEBzb7kDWtcAx&#10;Qurk9p/3qq55Nde9uptew22v8c66SCAJJBBJfd0husTuvzHlc35salC0vygCKAJABkDclxUShy+c&#10;tw57dCJmXjw8R1UrLA4lrzspsdFi11Ym5rDMxv7c7GGDuOguGHeqC+6HdozLRjF1hU1EOqaquA6v&#10;N1kQ24CnB3jvSU1Ll0il8xd5i9WmVGtXXvY9Hs/QKFOuWiXbG7p3rM8HxT8D73gQK9tkmkETigCK&#10;AIoAigCKAIoAigCKAIoAisAHjwA8/MMrwBt651lLtYT+1kc390U/vmE2mdaSfz3nWZ/veOsZMVS2&#10;lRGYIwPm6z9QyD5oBGDEJXLlfDIAFG1WLVM0mreek3S8zG1ToVpRFAEUgY8QAVijnC73Cul5MmBu&#10;BZcN1z6MK2My/WSA26sayEqu7c2pwYCbID8ZIE48de5+dGIi7NEY4nkmzKSGsqiYRDxbv/IdwGxZ&#10;nQx4t/eQ9fmgiJIBKAuCIoAigCKAIoAigCKAIoAigCLwESEQIANg6/G7Sk6nUyaT6PXadyXAa2wX&#10;FHkMDh/cBL3GOtGqPmYEQGfBE0rATdDHDMJH1XfY9oq4CXI4g70GRdtHqF5Eu4wigCLwviDAF4r1&#10;RvMKye9H6OldzCRtaO/hcnm00da05Ho2C5sQVcBRmT025uMrj2oJdM+EDMgAks7RkhVe0ELi8kVa&#10;s8Nq0gi4nK6KlNIe9sp3BCADFKp1/TwJwZLhQREi5ayrWxtKBnxEL34f/DY3tIMoAigCKAIoAigC&#10;KAIoAigCqyIQIAPcHg+aXh0BCCbAYCPveK9eFVoDigAgAKrhABmAovGRIADqISADbHZnsL80Jlum&#10;UKEJRQBFAEVgfSIglSslcsUKyWZ3zFvAHQJSZ15+fmFpOUfrcVqNA63lLWQhZChKCCEKzG6PaawX&#10;J7V6jGpWbX5+XknNiFCr4A1V5OeXNWPUZnBHtNLzaiBmwHq+X8w9KE5OrishUTLgIyIDzOYZmw1N&#10;KAIoAigCKAIoAigCKAJLIwCPCqvqkdEMHwACATJgZX+v6K9rRGDC6ycDJqfWmB/NhiKwMgLABgAZ&#10;4PZMoEB9JAjAWAfIgGB/rTY7mlAEUARQBNYtAg6n6xXXZ7vFyMTXpWS2qpwrxR5YSysBMmAtOd9V&#10;Hu/cg+LkuxJgyXZRMuAjeukFJuB9MTtC5UQRQBFAEUARQBFAEXj7CMCjwgeg6Ua7sCoCATJgZX+v&#10;6K9rRADivNJZPLABX2N+NBuKwMoIgGqYKxDD/kEUqI8EAVDTiKUK2Ej7kfQX7SaKAIoAioBFr+xv&#10;bxUYnK8OhclilQMZsGIMg1dv5VVqAIO/dfigiJIBH9FLL0oGvH2tCtoiigCKAIoAigCKwHuEAEoG&#10;rKpG/zAyoGTAq7zULSgLLj7GmVywAX+NdaJVfcwIAA3A4YvWs17jYx6dN9F3IANEEjlsAX4TlaN1&#10;ogigCKAIfNgIGE0WcKa0nvsIBn/Ig6J3fT0oomQASga8RzoKVFQUARQBFAEUgY8WATBuW92+bWZ2&#10;BtJHi9GrdxwlAz4MXf+qvQiQAbANFU2vjgBCBrC4Pt/kq1eF1oAiEPC9AOET3W4PisZHggDosMRS&#10;OVgGfCT9RbuJIoAigCLwGhEwmS1ypRpunq+xztdbFUIGrL8HRZQMQMmAV1cdvMEapv3HlP+Y8R/w&#10;dXJyMvg58GsgG5yEnwJfAxkCR0C+4Ic3KC5aNYoAigCKAIrAqyHgnZ31zk75Zr0zs1Oz01OzU1Oz&#10;PmTpn5i1T85aZ6fdM7DGT83OTsOyPj077ZuFVX9mdgIpNWOdsYk8EHVRY5+Z8sxOTaOswIuPBUoG&#10;rKpG/zAyBMgA2IaKpldHwO23DAAy4NWrQmtAEQAEgAxALAPcHhSNjwQBh8stkoJlgOMj6S/aTRQB&#10;FAEUgdeIQIAMcLjW7zPtnGXAOntQRMkAlAx4cVXBWywBGnxQ7oOKH/T7LpdLq9XyeDyBQKDRaCYm&#10;JgLcQED173a71Wo1h8Ph8/l6vd7j8QSIgSBtAJ/fouBoUygCKAIoAigCL4MAaPaBAZgG3T7o+xF1&#10;/9SUb3pqZto765mcdc7MeKenYM0P7P+HDD5gCyDX5Ows3BJ4DmkKPreIUG9wO33TQBsDY4AeL4YA&#10;SgZ8GLr+VXsxRwY4XHY0vTIC4OGdxuAgZMArV4XWgCIACLhcHg7PTwagM+rjQMDhdAfcBKEjjiKA&#10;IoAigCLwoggYzeAmSA17+V+04FvL7/F44UHRu84eFFEyACUDXkxN8JZzB9T9oMfX6XQ0Gq2tra2i&#10;oqKqqqq1tRX4gPlGA8AENDQ0lJSUNDU1dXZ2joyMACUQyBCoBLUMeMtjhzaHIoAigCLwMggg+/mB&#10;EfD5yQBQ+U8DG+ybnoGEmAnMAD0MbABiGABEwSxkA+LAbwIwMTvZISNszjp1uzpe77BOTQNBgJIB&#10;LzwCKBmwqhr9w8gQIANsDtdbSWYGeVxiMlKHRkW6BS2a6GS61PzSYli5Y+MCnf2t9GJZIQNkALzj&#10;vVsx0NY/GAScCBkgBDLgg+nRa+mIViUZpcssb2nVeulF6WUK+skAGZABrwUotBIUgVdGwDhOZshf&#10;/tb8MlfBK8uMNvrxIuAnA1RgavBqs8guYDA5Sj13bIQhtwWqMpkUxCGWzvKKNcP9fI4MeDUJX1WM&#10;Ba2jZABKBrywpuBtFgjo8WGHzPj4eG9vb0FBQU5ODry+ikQihwPZOcPlctlsNny22WxgMQA0QFlZ&#10;WXl5OdAGLBYLzAVQPuBtjhfaFooAigCKwKsiAEZcoPaHLf+IXQB8Ak9AM2Am4JpBkgeIAXAT5Ffz&#10;TyJehCYDFgKQHFOuLFr9bzMOpw7X2rwuoA/AddyrCvPxlUfJgA9D179qL+bIALsTIla+iWQyaQmd&#10;Hdl5FZk5zRyTujmnekRtUynUesuC5lSN2TVj6peWwdBbWo0TWd5EFxbXSaXRMdiBvv6B3t7+ru5e&#10;LlcQyON2B8gA39sRY/21Yqfju1NSSzLzKtooshXFkzeWYyTGlx7uD60gm8sLzqju7j4ajRFADzzI&#10;s4EMcLnX31gvOQSquqzi5JyKnJJ2lgoJgvuGkpg9VFY7bLS+qfrfkNjzqxUIxYER7+vDwohTRsYC&#10;v8JLrTBABrwx9NCaUQSeIWCziumk7OyKjMI6DE0u5Y81d42bbfOvLEVdVt245j2+1tDh/vAQUGt0&#10;c+snBlk/+/qxwT4GAgjDNv819louHMlIKMiAZ9S8BpYuOM/Ngw0NPXSVVqVWG/XYmjaqxmmxmuUK&#10;3fNXx8tcF3O7Rrzr60ERJQNQMmBdqzoCTn7A5w+FQqmsrMzNzYUPJpPJbrcDE2AwGJqbm8EUIOAX&#10;CCgBOIPD4bKysurq6kZHR71eb8AmIOBNaF13FRUORQBFAEUARQAQADIA2ewPWn7E+Q/QAJOzMxbv&#10;1LjOzjS4YMM/6PhhTQcKAMgAsAYAqgAMBcClnH7CeK8v9Q/5J5sV5IkZ7yQ4FELJgBefUSgZsKoa&#10;/cPIECADrHbnG0qU/qbKLqbJ6rQaFGK1uimnmqI2UAZGJUYdCTMEirCyqi4SX221qxqzKhsx+Iqq&#10;9gGa1OyXZ6intbSqtZ8qQ76qJY2NbaVVzSNii9WuwfcQOzsxAzS53qDHtDVXNrcXp5UPiOCnN9WR&#10;+TUPkSgDg3gmm8dkcegMtkKpCfzqck9Q6WwgA96OGOuvFTulp62JKA4KNtLfAUPWS5HC87qATiOQ&#10;h2uqmoc4yhFce/iDtNxO2vrrwtuYP4t7TRtn9vb1szjIjGIw2RBCNpAHPMizuEKYWO8JUPLqzHqG&#10;1knBtFb3cax6VXdHF0yAASZc4HoyXO8YbOeQ0CDnwMmKuk6WCumjkjdeU9tchyUOYmgKgwrfR+zo&#10;wAwyFFLWCGSrbceLdU4JjzlEptTB15Zhpd0pYg+VlnfU17TW49jvCTIL5xWLzevq7vOPOBdGXCiS&#10;BDoCOiyhWAas5nvaL1Ts9wwBvbQsv5lndFrMVrmYU1dWHB5d0DxAxVKQK0svZg/Qxquz6mgap1Yp&#10;aq1vbuodU5qdVp2is62ztKqPqTK+Z/19K08IKCZvGgGFStPS1kFnsplsZP1ksbnBFoEMkMpVsO19&#10;jTKIOaTSGrIBnlH9c8NiseA6myvqW0vzqrrpcuYQBU/Gx4cnJtcOciVCAp4tU4iIg8PN9e1tQ3yL&#10;DRgC22Bnc3lde2cfeVxsWEujQAbAg+KEd309KKJkAEoGvLiq4C2WCJABsMEf3P7k5eWBgyCwCSCT&#10;yRgMBv6C4yAgA+CgUql4PH5gYAA+gKFAfn4+GAfQ6fSAZUAg8MArkgELwhG/RQzeVFOLAyzPD7Y8&#10;36vS/DjMb0qa5et9O60HW3k7zb19GNEWUQTeGwSQbf7TiEMgPxMAkYFh+ebr7ffrBiPaKDyLewL8&#10;v00CEQC+hBAywD2LqPwhyjDfLt1fHLKn8d6wQzAxMzExOwFuhd6bXq8bQVEy4MPQ9a/aizkywOa0&#10;volkllbndfMtjqeV+8kAlaIWUS5Ic6Py2oaFYi4jN7dRZFbVpOZXDXDFImFpYe24wsAb6Cxsp4nk&#10;ysryGqpIK2By2WKlgj2UltcnsQjjQ3OxdJnWaCS2NNXhOBIRryAxqx/IgDfRi0V14okkMmXUbLGr&#10;NDpoUanSwmf4MEcGwDveWxFj/bVip3Q3F9bjKWNMgdIkIPYVNFPEKl1tRRWJqyR31CUXYcWc4fSc&#10;To6Gk5dcT5Wb118X3syFsNp8GKWO9w8MAhoIsWRzarQGgxGZzOA0Zo4MWK2G9YHkHBlAw3dWdTGl&#10;QiGdI1HwqVmZLTyzLC8mr4UsVOuNDApDoNLxhnuzaoZlCnFpUSNNpBTSsHGpzRwVJz68AM+Sa40G&#10;GpkhUumI7U3l/Rwavi02vR2+jmLayruYXCY+OqaGxWXlplQxQDX5foDznJwMFqerBxMccZ3eBAm+&#10;zpEBVmQ9QROKwBtHwGoidbaXNA6McBQw/1ij2PyKQblUWFjZp7XZh9vqu5i8GuR+bW4tr+gZkwxj&#10;+3tHxLQBTBuBrVAZDP4bH5pQBN4yAhAiuKGpxWCyBO6Y8AAGj2EBGebIALtrjSKBnVlWduvQCJMy&#10;JtDarLTulvI+plgqrsjIaaOLweQUwxE1ZJZiBEalfLyoAMNkk2KiqsY57OL06jGdmdHbVtJNF8tk&#10;1dk5zWPKtTQKJqRzZMB6unZQMgAlA9aNBgJcQjw9AjIFdvTD7n4Gg5GYmPjw4UMIGNDV1QW7/lta&#10;WuAvHGArAL6D4ENNTU1HRweEDYC/RUVFMTExaWlpEG046CYoqN0OEAMr6HyDMYeD8vh8PohJAG6I&#10;IIIxfA7IFqgwGKM4mHm+FcKCqgIFg72bL0Pwc1C2YIXzYVmgow8O3vzM808G25ovc6AJoEBlMpnV&#10;aoWvEGwZ7C3gCERdhpMQpAEsLeAz9BfOQ+Zg3IUAubJk04EhC/IuCyQPCB/8Ox+K+cjMn5FQFTQN&#10;woDlx4K+BHs0v8IFU2iBkPNbnz8KEIwabEqcTif0y2w2Q/cDw4oGnFhHqwMqykeDALJMwFZ/vy8g&#10;IAOQOMJTkzyj7VRFz57clgGl0el3HgT+gZAbxOykcwb8CE27Z9z9+pEvk76/jUsXT+t8M17vLCzW&#10;qJugF543KBmwqhr9w8gQIAMsNscbSSZhRU6P6FnlqkaEDJD7lQuS8oxGlg7aNfSV1Q4plQ3ZNSNq&#10;+GoZamrGcCWdBY0jOpvFZhvu7mgfFuvErNLS6qz8wujEOq5OUJDWKjJAZnl9ThvbBB/0PSXVAyLz&#10;G+nFInCwOAJhaNhotpIooz0YbHVtg0ZngKadbs/YOAs2fL0dMdZfKzBYTVllXb3YIbpE2VfeQpKb&#10;QEjqQHfTIIfU0dJCllhs0orMBqZWVJzezNO/mVn3hibzm6x2eITa09cPWAEr0IvB1je2CESAlQOs&#10;TVhcAbBM62+slxw7WWF0RnxOZXp206jcYFCI6mtqs/KLIyKKqJrAuCOlVOzhrHzIk5dY0MfkjFY3&#10;UHRWOC8sSm8BMqAwq1NiRLKxSX2QLTEpK7t5jDrYVdPLRsrKWNW1OAadWFpL1lu1bbkVROV7OYto&#10;dFZbRxf0aJzJhhFvammHLa7wFVYRgVgKJk7vyYi/l+Cj2D6HAHAAY5T6irpmkoDLIpbWwS5pC6mh&#10;FidUNDUR1ba5+3VuRHpCTmVycl5RD0MuZlQX1VZ0UVTIzRdNKAJvGwGpXFlVU683miHCSm8/trO7&#10;D57KAlPRYDKDZQCyx39tM1PEJqam1nb1D/Vix1U2dXNuMx2Z1SZcfUMXXdRTWo0VyuFGM6R0aJRA&#10;BvQx2cMllQStRd9VVIWTKFpzm2jIDctCaG7sGFOspVEIGrAOHxRRMgAlA15YU/DmCoAeFrwAgYYa&#10;Nv6DAjqgWQYVLYlEAs8/jx49io6OLi4uTkpKAl1/amoqnElISIiPj3/8+HFKSkpkZCSchKACUVFR&#10;sbGx8AFMB0CXHVB2Q7VgTCCRSMB9EDQUoATmK7WD/Zqvjgc1MRglQCsPHjwICwu7e/cuSCKVSgMq&#10;74CE8zXgUGGQbAiqnhfr9wM/gVTBnwIVBr4uIBgCggWkDWYICr9ABsgDTAnwFoGuBTX48ykQaFcu&#10;l4eGhgJQABF8BVV4XFzc9evXAR8AB/r4/fffA9EC3YfQCzdu3ACzDPDLFGwLaoNS89Xxgb7AXzDd&#10;gIANwJ0s6N0CvXygs4E8wQ/Bjgc7C7UB7EeOHIGQ0YGhXMymBBmXQB+DEMGI19fXQw2BM1B8vnI/&#10;OGrwAeCCkQU/VBCVGqYWzDHgA4KdDdb/5mY+WjOKAIpAEAFk5QLiEK5bv5sg+AuLpdzre0zi/jGl&#10;Mo8jNwEZAD+AbQCsiv6IAvDRNGmOGs7/JPVg1niDcdbum5nwzXrBeAAF9kURQMmAD0PXv2ovAmSA&#10;2ep4M8nUW13eNCwzWhxmg1qqgcAA1cNKRLlAVUsKkyuHJWadRlyW1yayKmszyzA8o0GvqS9tpqvU&#10;A1VVTaNKg9nS3dCMp/FrKxooEp1WTstIbeRoBflprUI9yKxtLqzECYwGnbI6I79fCDT+G+rIc9Vi&#10;+gcH8SRoa2h4JCevMDunQK01wFcI9xp4x3s7Yqy/VoAMaG0kiPyCmQkNdfVDEoPVgWlt7qeKgQxo&#10;JknMVmlFRgNDg5ABXN3bGKz1h9ISvSaRR0GdAaKC76ncvCKYUXwhYAWqYReTKwCW6b3ohdkqq8qs&#10;o6lsRosdBO5vquukyXQqXkFqxZg6MO4Os1KYkd8iMdvErMGMgj4WbzyvpEdpsKvElPTUZraSU5DV&#10;KTY4zCJqailWYbZRMM35CBnQkV1PgTrZo9iadgaHSSypJessCBlAULyXs2iMymhu7YAeCUTS3Hxk&#10;xOlMDnwFHRaQAWAy856M+HsJPortMwQMerZYA1+VEkZRWQ+VilxZeovDJCanZDW3kPngPch/v1ZX&#10;51SRREaj2WaCu7nVYbKYSe1NzWQZCiaKwNtHQCJTVlTW6gzII19uQVFObiEGOxgQw2A0S+RKcOCz&#10;RqmErKGSGpLOHFjK9F0lFT1cg9Goayos6hhHyIB+gbwVWGeFQ60cLyzoY7CHiysIGjNCBgyINb2l&#10;FZ1sg9FkbC0ubhlVrKXRwK4Rz8T6elBEyQCUDHhRRcEbzA8a6vT09JKSkuTkZNAmBxS7oI8Gy4AA&#10;B3Dv3r2MjIwrV67s2bPnzJkzBw4cABoAlMUHDx48fvz4rl27QKULintQXoMiGyIJ8/n8gIIYlM5g&#10;JQAabagcmgA1cVDvvLg/81XeoPePiIgAaoFIJEIQ4+7u7vv371dXV4O9AtQAUYuVSiVo0mHfOnyF&#10;SAYgbUBs+Awn4QPsrwcVczAPnISt7kajMRD5AH4F5Tt0Fj6AkFAtfIAMcAb00eDmCApCRIRgJGQo&#10;ArVB8UDlcB5kgKogP/wExaG2S5cuwRs+fJ6/+R1qgzxQEHT6cEBkBUCsvb0dzkC70CIguWHDhrGx&#10;MQDq6NGjv/zlLwFh+BVMMb777jvAP1AQbCNgnz58CGjYA2dUKhWIAQiAJMDBnD59GhgXUL6DDAHZ&#10;AvYHAVigraDlAdQPZ+Av5IGqFrMj4APq22+//dWvfhUeHg7ZAkwJFIdSwfqhIHyGvwAUSBKwb4AM&#10;MAH27t0LUMBnKALIAJhQCYwRgAwtApJANUFm8Ci1b98+MCWBM2BoAo1Cd0B4yAxzEkpBkfk2GW/w&#10;GkCrRhH46BGAbf4QMcDvKgixEPCHB57WzsyUilW/Si67R2LLfP5YAAhLAKsQGPFAtimJS7Wv5vpX&#10;eSdapETHrGdqGgLGICGIP3o4XxgAlAxYVY3+YWR4SgaA8u6NJJWQWVZSmZ5TkVHcxtOqWgvqR1Ty&#10;hvymcY24KDYvo6QuJbOyZoBhtiqbskuzyxtSsytKOigQo00tFZbk5KXmlOfX4+U6A7GzJTWrNLe6&#10;LiujhauFnzpFekRg3vhQdkZRTkl1ZkopTgRvhm+kFwuqlcgUEKFOqzfW1jXk5hfk5AXIACRowFMy&#10;4G2I8XY6+yKtWEf6OltJ4kARjVxckV+QmluRXTMg0RmHe9rbh0HLKa3Ja2FpjK1FhckN5Bep/EOG&#10;VK7UiCTgNcne1NKaV1AIM4ovRGBEyAAO308GvBfdl9XlNTM0c6KOE3rSMopzKmrSk6vBLZh/3O1m&#10;o7azuioltyK3qjavFCvV6vua6zNyyoob6lMRN0Hc0vxeicFu1ssr8kpg8uQUV5W006iD7ZlZlRm5&#10;FSn5zXSFScgmVTZSgAzoKqohKd8LZBYKqVTrhCK4HOyd3b2BEWcgZACECkDoAT8Z8F72CxX7PUPA&#10;qO5qaIArKzO/vGdEKRdzC7MLG4bEZou+IC2fwFUDGeC/X9upxM6U5OKMwhYyT8WlEvNzy9OLm8aE&#10;+vesv+hl9UEgADQAly8EaooyOgbrJzyG9Q/gA1PxKRkAmv01LaEiDjE+MjsNnlFzK8gSu5Q3mp1e&#10;mFVYlZNZ0c0QY6oacEIdo6clpqSbyh4pK8WyuCMVtUNABvSW1+ElFrmQ5s9fmZle0jqG3MRXTU/J&#10;AO+qOd9mBpQMQMmAF9YUvLkCoHi9ffv25s2bT506FdjUDxpY0HdDJADY+A9a/jt37oDGFiwAzp8/&#10;D0YAISEh8Bm2csOWdvj13LlzoLWHHe5wPjs7G3JyOJyA1h6qAvOCw4cPb9++/cmTJ6DBD1S+soYX&#10;mganQ6D9B/14cOc7mBeAfhx08cATQHACaBFYCtCtg+K4trYWlOCQE3TH8BkU68A6QJwDyAD0Rn9/&#10;P6iYoSqQHLwegUcj2LcO/ARswwcPSODpCLTVwF4AXREwbgDSAjJAR6CPQEJAi1A2QIpADcPDw6DR&#10;hr+QASoBmwlwjgT7+qGVLVu2QB9BLR7Q14M8UC20AqJCuwQCAbJBnVu3bgVWI6A6BzSg5q+++grE&#10;6OzshA+ggocMEIABlONAEgwODgIHAG6arl69CqMATpmgLyAwnIGvwL6AtJAZsgEx87vf/Q5GRCwW&#10;A+bQNSAnoF2QARqC+mG8YIzgLzQEfzMzMyHP5cuXATGoMDAiAcmhy2CQAZIALQFqfegsyAkaf4Co&#10;tLQUui8UCqEG6DLIBjUDVwSSQDeZTCaAf+zYsV//+tcgMPABkB8aBd4IyCQw9QDQQCpoFGJLQFlg&#10;m6B+ABYmBoAJVQF5AFEogAc6e/YsVAumKiAMyge8uWsfrRlFIIiAd44MCLgVQ5T+EEDYPDszoDd/&#10;W9S0v41Is3uQeAL+pQJcCIHLIO/M5KCG+rvM/TtqQ0atoolZWN4nwYkbygW8xLxCyYAPQ9e/ai8C&#10;ZIDRbH/rSVyW0UBXv/1232CLdidCBsCGr7cO5hvsFNqXd4iA1T5HBrxDGd5K0xbhaF96+ZBymYVo&#10;DNdZ1cN6K5K840spYCsAZMDH0Fm0j+sWAYNWVlHWzNO+48th3eKDCrZuEQAyAJwIgf3K25RQp1WU&#10;5VaThNq1NOrwm5B6JrxryfzW8qBkAEoGvISu4E0VgT3moMX+zW9+8+WXX4LyGnZkQ0ugkYdd+aDM&#10;BS02bNkGFT/8BAp6+AuZ4Qg4BQK2AFS9oFkGtTtseB8aGgLtNjAKgT3ssA0cdMGff/7573//e8gQ&#10;9IC/pHo3aBkAO8pBNQw1B7zJg9aYy+WC4hj02iAqGB9Au319faBQhm314OAokBn0yJANWA0sFgua&#10;dFAxg7YatOcgHkgFnw8dOgQ5QTZwcHTx4kVwqgPaZyAwQH8NpAJsqy8sLISTFy5cgCKghgaBwSES&#10;1AkKdzigBlDBgxIc9rNDtaAoB84AvOhcu3YNXuxBDw6b3KHv0McA2wGigi4eBIOCUDNo3kFHDxnA&#10;9w7ou0GlHugv/Lpjxw4AE3ICnQAI79y5EzbXQ37Q70NboKwH30GwQx/ML+BMb28vqP73799/69Yt&#10;kAr6C7CDvh7kh+GDeuBXEAnEA5SgINAVIAlU++mnn8JJGEegIoB1gJ+gg6C4B6oGEAi6+gGRgMsB&#10;rKB+6CCYfYAGHwYCmAxABvT4QGMAMQNEBej3YW6AmQjo90F4aLSxsREIJMD2D3/4A8wQgAU+f/PN&#10;N/AXuJkA2iAV5N+9ezfICZnB1gQoFiAwwGAChAReCqqCbEAyAU8AH8BoACUD3tSVj9aLIvD/Z+8t&#10;AOPIrqzh+Rfz7X67my+bDWyS3c0mm2TDk+EZ22O2ZZKZJKOMsmWUSbYsk4xCi5mZmZmxxcwM3VKL&#10;Wf2f7rLKbUm22ha2dCs1SnXVe/fdd+p1ufqc9+4VQ6AfYgCEAFG0IOY0SP1ugaCop+9cYMJ626Dw&#10;5vZe4aIB0bKAkeGBkdH24X67LP9PdXddiHheOcAV6gMQCV4HFSN83wMBEgOmpNEXRwFGDGjhdcz5&#10;XuVhG5zXMPftzmKLHV29GVl5vX0Dcw7mLHaK+jKPCLR1dGNlAJaczKMPs9p0fV2dj7OjgZmDpqVf&#10;bkXL29rKSor2iSmaVU8WiHFEVCuBGIAsKPPwTKZGCQEhAjXlpS62TpG5DY00CAkBqUMAYYKqEWGy&#10;c24eofnJEQZmjljD6hyeW9/SLkmjmDWyAF8USQwgMeA9OILZLgp6FxwxyGJQ9qBfwfBiLjnEAPDv&#10;4NzBz2K2OwK7g5/F3Hnw6WC0mSQBmKGPY2YSPahesPZgdVEFbDImdGM6OZhrrBtYKdpA0DNRX8QD&#10;0I/rGnMJ/kBdANcMRQFugKkH6Y+J8GgF+gQmrYNMh4fwCkoDCGt8BFGO+ftgnOEkmHGwz7jE0P3g&#10;r3EeXoGtBqONirAMPQB0PBwGAQ3eH02AVccUe6wzwLR0SCBwFTQ9GHlQ7YiPhCpYrAANAPhAAIAq&#10;AJcwWR7CCVhvHx8flAcdD4Kb7SBUB7QIZ9Ai2kUx+AOhApP3wc4zxUDBQ+FARVDz4OUxHR5lcADa&#10;HRw96HhE3r958ybUAsAOTLBoAB3EegUIBigAm9Bm0BDcAMkOYh3HcEZWVhYowVvQ7qD1wd1jlv22&#10;bduwJgBNo7/r1q2D/5BqYBPGcYaJJsSEh0LvZGRkoKZgKQYcO3XqFFZawBNoCXAMEEHVgAWMGfQX&#10;agHahVaB8pj7j3uHsQEBAD1FSgAsJYFGghsEqQZ6CW4EJBzgCS0BKRYgBkAVAPsPfNAQnKytrUVF&#10;LEHAoIJl9BGrEEgMmO0nANknBIBAH6b0I0TQIJM2YFQULEiYFaBleFgjvWSlsa95TlWbKD+IcOHT&#10;6FDn6GjFAP9+uMlnWtt185xbh3uhEwgGkV8Y/yNE3xsBEgMWB9c/ZS8YMaChpY326SMA6jadk4vM&#10;AdM3RRYIASDQ2taRW1Dc0dlNaCwRBJq5/OKySi6vfYn0l7pJCBAChMAMItDcwq2oqm1sXbiPUOQz&#10;wIsi1gfMYK+nb4rEABID3pspmL0K4NzB0mK2OChaTGbHbHTQr5iej2D94IUxkRxcMIQBcPHgfzHJ&#10;HcIASHb8BbGLA0wwB2mOAgjgg5g5KA9WnREDwPaCdN64cSPC34PmZujvt4UJYvhxdBP+YDo8mG7M&#10;CgeTDs4dPDJUB3DrTPIAmEVJMODg6DGJHlQyZsSjaeTmRStIvQs+HceoAg4d7sXExECWgJzA5NeF&#10;jAEOHTIDmGuw2LgEMQBdAN+NM5j7j07BPnMSx+DooRDAFMQPTMaHIIE+gpRnIvZg6j0ECVhDMTTE&#10;6Bn4C8YcPD50EXQZrkJ+QKdQAHICGHmGeUdJWIAPq1atghgDQh8YQgOAdoKYPyDEIVdATQGAkDfQ&#10;ffQLmgpuB/6iuV27doHiR99RDDcOywXQHDQALMXAhH3YQRmIHIihBNBA2eO+gOsHNQ+uH7cS/gMi&#10;iAGQPZibAleh/UCuQOoCRHYCF49RsWbNGqgC0FrA7GMDRIwYAChQGMIJWoE4AZtYUQHuHudxu5mw&#10;SLgE/QBRgHBPMZagTAATGEEBiBaQLjD9H2IANCS0BUUHHuLGIXcC/sJhKAQwMnsjnywTAoQAi0Cf&#10;kMgfGh0eGhVmAEbAH6QBxjNqhD867FLB3WIWfN0/qap/EFP/8YAbHBniCwZTuqpOuD9crSMf0JzC&#10;Hx0QLgoYGhBmFGCNMmGF2J3gfjsCJAZMSaMvjgKMGGBl70r79BGwcXAzt3a0dXSfvimyQAgAAWt7&#10;NwsbJ4wrQmOJIGBt72pp62zjQA9kQoAQIAQIgfdGAI9QKzsX4d+FujMvijaOC+ufdRIDSAxYQKQI&#10;WHsEAsKyAPC5mK8NjhgkL7h+8MiYxA22F+Q1iHLQx6CkQe+CqMXEcxyA1wYVjkwDTLAdUO3gr1EF&#10;NDQixoACRswc2AE3janimH7OMM5vWxnAXGUoaegQYI1B9GOqONhnMMKIDgQ2HJPcoS7ASZDLIL4h&#10;GICnhsOg7DGBHS7hJNoFrQxtABQ8KoIcBxuO1tEdLCZAZ+EkZsSDvsckdyYiEMP7g5IGNS8uBiBM&#10;EK7CGjINAARMdQehD9mDWSfBiAEoj6sg2YEDnIHYwPQC8YUgP+A3P2LsoDtg/GEKYgCodnD3uP2M&#10;NALVBBrDsmXLwLlDVIBBfPzkk08Qdh9rEVAXfQTLjybwERoGlhpArYEyAYQhxjCMOboMzQNRhrCO&#10;AeCAmsd9AekPU7AJNYXh1sHUw0+IGbjR0FHgP+bgQwzAsgnmvgAcOAymHgw+OH1gjtYhEaE6iHvc&#10;fczWR8wlCELQKkDi4yQ8AcIABCsAEMUIUZswTnC7Qf0Ddix6wMoMDAygh1GBMhAeoFtAw4BjTJgg&#10;eI7RhbqAC32E87hTuCOnT5/GSXZlwJTrA9jxw6pNk1ZhTk4svIC+kOQKITAfCPQJ+rtGuniDrT2j&#10;7UOjXYJBpAAYBLHfPSqIau076Bh90D48uR1qwKhgSLg4oEvQFdiSssny/CHTm/ldjR0jQ/2CISQQ&#10;Fi0nwGMcz5RRUe4BhB4ahq7AJhIQSQPC9MMz2ktRloPx+4y2MMvGSAxYHFz/lL1gxICAkAjaCQFC&#10;gBAgBAgBQoAQIAQIAUJgSSFAYgCJAbPMK7yPeST7xTRt5AwACww2GZw1CHcQ62B7weciwAs4YsxG&#10;B/sMGh1MLhMdCJwvCoAXRnwYbKDIQTQzAeVRBkwu+Ggwv+B8YRZz20GUs9PhJ2VpGZGAEQPA9WPC&#10;PphoUO2wBlNg7UGIgyvH4gDMhQcHjUbhD4hmlMfSAcygx+x78Pug11EX6xjAZcNJsPbg5UFhwxQo&#10;aRQGh44NYgCswTjIcfiM4DaQQHAGNtEEnEHfUR08NcCBA7AG2hp/IQkgUhDm5oOpBzg4g/LoOyhs&#10;FIP8wHQTYYjAyyNaEeCCY3AYroLKh2NQKdgFBPAHCgEm8sN/KBnwCmVA0COGPkh/IA96HVoLpA5A&#10;igPw7zgPpQTUPFpELcgecBs4QwxAJB9Yg5+YXI9LMII1HyD94QBCBuEmwk8E80HeAggt8B+QgvfH&#10;LH4GeSwHgbeYrQ8hAZ6gdfgMh2EKqwHQUywXgNgDVQYOYwxAAQKDj0bhCdxDAcgtIPRhAdII9ACs&#10;SIDKAtgZy8x6BfQCDkBWwRoOeAX/IflAIwFWTGwlyBuQHyAkwDesFWAHxrsH9Th+/93iAYkB7/OE&#10;oLJLAoHBoaEqXnlUcVAhN7NjuHFkuFsw3IfcAMgTUDAouBKUstHYz7WirRuPaHD9oyOdgjbLYs9l&#10;Rod1ou2a+ju6R0eQdQAphftHRnqHhnuHRyAZIKqQcIXBiDCXwDgxQETcz+A2UQyQslhFJAZMSaMv&#10;jgKMGBAUHks7IUAIEAKEACFACBAChAAhQAgsKQRIDCAxYAZJkGmZYihgcPpfffUVAriDKQbFjxnc&#10;IIsxnx2TvnEG9DqoYVDYYHUxqx0zzUH64y+OsSGYDyhgGAGDD8qYySILXhiEL4h10MqY/Y0wOCB/&#10;WQZ2Uo/B+TLT6hkyHdYwKxyT1mGQCVODJnAVFDZoeoS/h9IAEhlVsIF5B2kOmh78NVMG4gRCBkEV&#10;AJsPBhxOojvoCK5iBQA21MJ56ARMj0A6g9nHGTQEVQBXoSvgJMP4o0VYgzOYgw/tBAXQFsrgGOUZ&#10;N9BrNMckvGVm2cNhKA0gxzHPHaw6I5aA78YBNAAUYPoLKh90PDQAhn9HcyiPjzhgkjfADSzdgE6D&#10;TqELaBRn8BFUPkQO3BcUw61BQ5AfcIDbgcj7uAqzaBFXIZYAHyYhM84g1j+wZToCC4zPuIS24B7O&#10;MGmQ0QuUgUQBf2ATWgIQAPLoKSzDAu4Rch7g7uAeoQxgZPqIYvAEXD8wh2DAZJMGSjgPHQVgogl0&#10;AR2HDAM7cAwHEDlwgL+AGpIGiuEkuiM+WthZ/5MOIcZnZuI/uvO2MuI6wbsNTuurRZUJAalCYHho&#10;uKKlyC3JwjPduoiX3jfaikcpZvrjoVkvEGilFqw29HmRVtEyMtqHDPOC0ZaR5icpJssN5cJqEzuH&#10;u3pGB/tGISAIqrv74osqqnjtvXiAYPmTKPvAeOpfuEBnVsUAKVMCMFJIDFgcXP+UvWDEgMT0PNoJ&#10;AUKAECAECAFCgBAgBAgBQmBJIUBiAIkBC4glAvOLmDAQAzCdHMwv4gLhAFQygtJgdjZWCYB3BrkM&#10;Bhkb1g1gA6uLM2Bs2Q1cMMhozATHLHLMmseG+DAwAkYYUW4+//xz6A3sdPhJOw/2likgLgngmCHN&#10;2as4YFh4/GVkA0ZFYJcdsEbYMgxHzKQrYA6YjWmLaY6xz15l1ygwJ8Fxww1sTOusM6xBpiKKsRaY&#10;g4n+My2KW2DOsF1gjpleM0YYaQHdYbvAdJlFhnGDOcP2S7z7jPbA8ONMSdYUzrP3hbnEtMsqN2xd&#10;5oBRMhgLDO3OIMPAyGysJ0xJFhPx86yf7B1keireHHtT2AHzDu6eucR4zjg25UoCpukF9FUkVwiB&#10;+UNgdHSgZ5hf0JLpmW7uzTHPa0tuH2ntG+3tHxnoEIz6VfPWmAcoBnNKekd6BIJOwRCns/ikl8pO&#10;O6UcftnAaP+wYBDz//PbO+8Hxuy6/8w9Pp43MADNoB8PFaQiEEYLGtuEcYIQKOh14KCZ6DSjLkif&#10;BsD2ncSAKWn0xVGAEQPyiytoJwQIAUKAECAECAFCgBAgBAiBJYUAiQEkBswE+zFDNjADHTl1EckH&#10;UVkwfxzx3xHjBbQ+TmJmNzPrH1O2Mb8bE/CZDR+xMQfsGdjB7G8sDkAkekR9QaAhxK7BHHCYRZB6&#10;ROZhWdpJiVqGkWc2lrtnOWuWaBYnfNnCDKvLbkyZiR/HUfziGgBTWNyguLesYxP9YXlnlrhnW2H4&#10;cZZqZ+l+VoQY5yHjD1tF3Fv2mGHzWZssA876zxhh22IpexZAZtQwrbBsO1t93AFbi70j424N6w/j&#10;OYu8eGcZb9l+sY0yJxkL4kAxPotjzlL2bBXxsS9uh4WUMTvlV4Rpd8piVIAQWOwIIKRP9+BoT8cw&#10;N7c53jPT1CPXMqstlT/CHRT0Do4OZ3b07XCO3O0cm9zS2zM6iuzBPvWxWyxOXQp9VtHXNDDcPzAy&#10;VD/Qrxkdt/aFwRF9s9jikvbhoR7BSD/EQUQVEokBr6h6JpEAvnczTN3PsLk5vuMkBiwOrn/KXpAY&#10;sKR+71FnCQFCgBAgBAgBQoAQIAQIARYBEgNIDJhjnuFdzWFlAKbtI3o71geAskeQd0R1x7x+xNNH&#10;kBaGqEV9xJCBNoAoLpgbLk6UM1wqQ3CDwEX8HETzRxx5xLVHDH2sM0DkfYS8R8QhlhRmqo/bxOl7&#10;HENjgLSADRoDy2gzDbHMMlQKJpYOyyazlLQ4+yzOnjMsM8LoYxP3B8eIwIOQQQiGw4TWYa8ytPI4&#10;CnscK42PCHoDfxgKm+XExYuJqwJMYUYtYKl5cTmB7SnjvLgGwLLn45j6cSCIVwRK2NhbCQuYy484&#10;SFVVVYgRhDsrXpftAtsLViEQR1XcQ3SHwZMdDOKIiRtkbDK5l9kyDLbiegBjCiMNTqIkE/2JbXGi&#10;EsA4hpHMdJNF7N1fM+CPuzBuJEyqNyygryu5QgjMCgLCVMEjgv6h0f7uYV52S6Jdhr4jxySfm9Y7&#10;zB0d7Ufu9atxuWvN/DwK6jpGEUKoRyvP6Vu9Q9rZjg0jHQglVNPTZ5icuvzpc1kD88DK2hahEoCA&#10;QsODguEhwWsxQPQ1xg4lAFkEpJu+n9n7QGLAlDT64ihAYgD9GiQECAFCgBAgBAgBQoAQIASWJgIk&#10;BpAYMLM0wntYY4l49gBx8NXU1JDcFblhcYBks8g6i0n9yNOLyPUMtQ02Fsfg96ETgC5nOXeGn2Wb&#10;RzEEDoIFBAiCEeTsRSZY6Ar79u2DNUS3Z/nrScUA5iqMI6Y/Ev9ibQGCDj158gSx8hH0RrwtFANl&#10;jyUIEBtAAYuz6iynLE6yMwQxs0FmQC3ks2VZYJzEAgichKuQMVRVVREEiYn5w5DU4vPrWbMMCMxH&#10;HEPz8PDwgJ9sH9mrTGfZj+Dfka8YKzDAXLPMPstfi98gti8TcWMcYxET/8ieZ06iI4jaBPcYSh2u&#10;QvbAbULWX4SBunr1KhQggAnPEdMJkfrZLogvU2CJe8ZhcbEEfDqMI8kEY3+czyyGLN2P1jE2MEiY&#10;hsRlAHEdBcfIV4GEwxg5EC0YfBj74nhibQqKYYRA0sBaFmxYwiJeTBx5tiJjDUoDMmQgjQFuBJPe&#10;gBG6GK/EK7KNvsc3jYoSAlKFAKKRCQRDwyP9wyOD7cO8lJYY50xjv0zr4sakwRFkERkyr2xcZeii&#10;kZhTNzJS0d920k99g6GCe2VEs6C3anBYP4mz8unLbfqmjgVFTaOCLoh5oyODwmUBeCzgUflKVUby&#10;YTyVBAgcNDoIPUD8YcV+wdnv4NhjTZhyABbGHqHM45R5GghDAzF/33w+CB91oirCRxej54qKvTKF&#10;j8wZ5svOfN/H/XM2x3ePxIDFwfVP2YtJxYCsvGpObjUnpzojqzotsyI1oyIlrSIppSw+uSy3cIqA&#10;QnlFFZn5VdizCivn5jdVVFpRa1sXt72ruqmjoqGjvJKfXd6WV955X8fmbQ5EZ5Z1dPU287qqUKWu&#10;o7SyPbO0LYFTo2flNmkVdCojpzguLTckNiM6JTstq2huukatEAKEACFACBAChAAhQAgQArOHAIkB&#10;JAbMMc8wvjlxRhX87549e5AzYPny5bKyssj9iwyxoP4xwR9Bfpj5/pgyD3nA2NhYSUkJgYBA44qz&#10;z6x1lERGAVDDsIDsryD0d+7c+c0338D4kSNHEIOImQM+aedZUgb0rpOT07Zt2xCqCJQxEhG/fPmS&#10;YavB3kKKQDJelMFfSBcg7pHngF1AAG9B8bNLChiRADQx+PfKykpkuAVhjZnmDx48uHHjBjrFNMqk&#10;UEai46dPn2J5BBSI06dPozxMoQyqo2nURUUQ2TjAhibwEVeZhL1wz8bGBql0URLlcQb8NbxFc0wV&#10;MNToO4rhJKQONPHo0SN4hUsQM1AMEgWOUZc1C5EGDuAk0vyyE94ZmgzloaygCVxCRXQTBZhMyDiD&#10;JpgEA6gOuNAcJBzw/kx6AJyH8xcvXjx8+DA0CQCIqFBIdAxrwERDQwNewWf8RUWAzHSf8RwnGfuw&#10;wyAJ+8Af3YHqg1oM+DiJS/AKdZkU0+gLbhlzFWbv379/7NgxYIIzMMhgxWYdYCQB9AsD6dtvv0WM&#10;KfD1TAoEYMWMBLQF5GEBqYwxJiELoSFoOcrKygwssMwMNtxcdjwwbjO5r5mTtra2SPsMJQAVMdjg&#10;Gy6hadSFcab7rFwxz19aap4QmFUEwJmDHMcs/mEBAvtwh5uzW2K904wD0qyquFm8oa5QLl/WyueU&#10;b3xGd19KR/kai9MH7K4mtuRXDA1Y5RVveGm26omBfVZRdV9/38gwLAyPYH0VGP8hAf6KyPdh/B0d&#10;GRoeGBrGWgI8oyAHCvl6YcOvGHlUQy1mqZDwcYVdlCOmDxKkSBIQqgrMjiQpIsYfOy6hpDBpChPs&#10;TWRWeB4OMDs+iv7iX4QhVIXgIfwraktk55UD87hWgcSAKWn0xVFgUjEgKJTv6tZfkN+fl9vPSeen&#10;pvLj4vg3bmSeORmVkl7y7l8j7pF12u512q4N5oG10amVoNE/+NeLT1yjW1SjQ2ilbUjxO4yEJuZy&#10;23uqa/k5Zc3pec3x6Q3+cdXhqU1nbuu8rVZYckEbv6+8ui27tDk1qzkytdY3utojouihrtWkVULj&#10;Mm394j2jU0OSU3yiUx3844Nj0rMLSj+4a1SRECAECAFCgBAgBAgBQoAQmHcESAwgMWBWSZ2pjbMT&#10;n8GyWFhYgHL9+OOPP/300927dyNdMBObBTmBwbcyjCq4V9DNCAEE/p0RA8ZN0GaaRMmysjIoAWB+&#10;QQFj8jsMfiLaVq9eDYqfmW4/qX8MGYQNNC4EiS1btkCNwAR2TLcHyQ7uu6CgAEsNQNqCd/bx8QFZ&#10;f+fOnaNHjyKuEaa3gw6G2wy9i4wF2ExNTUEKw5Pg4GCw/zgDrh+CBDqFXmCVA7NSAS0ydDZOMkQw&#10;ymCVADhlEM2IdISrIIXhjLe3NxBA9CRYA4ceEBAA6hyKBTZIII8fP8bseKAEb1EALqE5zFhHdXgI&#10;U7iE5QjYioqKwL8jMzMuQeeAygJPYAFT4MFKQ1RAefQUFsCGg6EGR49aIMFZVhpQaGpqogAuoToQ&#10;w11DczgJfOAhOg6foXDgI6xB7IG8wYgB2NA15IjGGcAYFRUFt7EmAIs5QLvjfvn5+WFhBBZkgFsH&#10;wnAMwAJVuAdnsHwEegmcAW+OafWQGdAR1GLQwx1nYkxBZkAB+ImruAQfkH0aXcNVgIOc0rhxUAiw&#10;KOH27du4F/AchZnbwQgeuL9YGoKSBw8exF0ARLiVcBh5rdFQeXk5wMcQBVCrVq06ceIEOgKFY+/e&#10;vfAT9xqLITCGca9xAPs4g4roOEYIrEGNwB1EFUgyGJYAas2aNUAJdxkwAkxICLiKe4qbxSyDmPpL&#10;RSUIAalGALz9iGjmPOL3DEMTGOgZac5piPJJM/NNschpzMzgt5/xTFhtEeRV3+zVkPQ7ve0nfe9n&#10;dzY6l5RvMrRY89LEKq2gtXewZ2ioubWpqCAvPy+7OD+nuCCnMD+nsqy4r6+npaUpvyC3oCi3uCSn&#10;oCAzL59TXl6KZDSNjfX5+bn5+XlFqJaHS3l8fjuzBqmysiw0LDAmJqK7pwNChWg6/6u1OyNCfh+E&#10;fj+khc7ONg4nIywsJD4+tri4sLcXyWyE0chwdWCgp7KqNL8gu6Awp7AwFwd5+dk5uZm5eZzc3Cy0&#10;hUYbGurZtOrzdQ9JDFgcXP+UvZhUDAgM7rC16hnof7XubXhE0N7Vd1Qpcts2s8S0yXl5M2+Od3Sh&#10;uU/h4afZW5QTN10J3qmaqW5bkpZT9l4/clJzqky9a3yjClDrmRPvimX7ae0S39jJG80uKM8tqgiN&#10;4zQ0t0eklnpG5ToFZZp7cvScOXZBZadUJhEDOHnlsByWkF1Zxw1MLHaL4Nj5cczcOdqOHEufnEnF&#10;gPD4bLeglNTKuMyGoPyW8JSmoOiKUKfwRM+w9PfqGhUmBAgBQoAQIAQIAUKAECAEFhQCJAaQGDBf&#10;hMPrYDUM8QqGGjz4l19+Cb4eU/gRlQVUOJMxGAfgfBkxgAn7npeXB14VBPe4kPri8RkwK7ykpISJ&#10;9g7+FyQslgXAOJQGkPjMpPK3iQEMy4O6WJcAehc5jTF/HHQtw+CDqAU1DG4XdkDmgklHoBusPADp&#10;D7exgAC1QOyCZQZJDUJ8//79KIy66CDcxjFmxyM1ArQK0Peg0eEMAwIWMcAy+G5mGjh6yszoR54D&#10;kMswW1xcDPsgrCGEgJsG940mQPrjYMeOHVgAkZWVBQtwDAcg+sGhI14N2oJ+EB8fD5IdptAcqHCQ&#10;6YARnoAlR3wbLJgAN42VBOCjEUwJzDvKbN++HfbR9/Xr16NRuLpr1y4GdmZZQEREBGBBE0jGgA3V&#10;QdADLvQa50Fqo0BQUBBcArUNZQULPoAns56DuelAA55v3boVTqJpWIDugjOwhj4yqSNQEWCCNIcE&#10;gh4BCkCNG4qIUkAM6gsQNjIygkIAO2D8wf7DAdwm1EVfQKljwQG8ghEmLhMq4hLcBm7wDetO0H0Y&#10;xCW4DWafzS6AA1RHGVwCPnAeMgnIfRgH448xhuUsaB3aA6QswAtFAdkscAkLSlAFNgECzvj6+srJ&#10;yTFe4cahMGIBoSNYBYKTGJ+M0gDBCeITbgoOcINwC6BMQA7BGagOzCCZt28sNUwIzA0Cwun7TOwe&#10;0X8jA8gi0DHcmNuc4JyoG5jnmMtvfhhX+mc9X/3CcremtN/qbz3iezeWV6vo6vvx3WcPoxNrBgex&#10;kGxocAhfPR2tFxfOnT5z/MiZ44dv37jiYGvZwedxOOlq91VPnTmmcEJOUfHYw0eqLq6OzS2NsXHR&#10;j9QfKJ47ffLksYsXz+u+1C6vKBUt4+nT09eW2bT2zFmF8vKikRGI0EIxYOxfJczux6T+waLiXBNT&#10;A+Vrl2/euq56V+Xho3vGJhBSdV3dHLu7sZqoxcXV/tr1yydOHlE4ceS80qkHD1W1tJ+/0Hh8/4Hq&#10;ufNnTp1SMDc34XKhDQvXE8wN2BNbITFgShp9cRSYVAzw9OkwMOb19Qn/oRkaEfC7+yvr+XIXYo8f&#10;C01MLZz0B4yea85Fo7Lz+rVrz4WdeBhr4ZOx45rvGe2ilGwh+S757hLVcFyzWvFROKpcNKrcrV6z&#10;+mLmU+vJaXenwGyfiIKAaM5DXdurDw0V72oq3tVVvKt39o6ewm29vefuTWxX2z41JavM3C3yznPz&#10;i/dfiqroYT99W09eWWOiGJBTWO4SlBKRFZbfGFHVzqniZ2Ev5aXFl4Q5+idn5tHigPe4uZIPAypJ&#10;CBAChAAhQAgQAoQAITAHCJAYQGLAfBEOr9plo82AvF63bt0XX3yB6dXgu8HegvgGWcyEYmeyvLLz&#10;tcEvg1XHlH+GU2aMMBbZY8y8xmRqRgwAXw9WGlzw2rVrP//8c1DAoHTZ+P7jIGApHnDWMAKmGM2B&#10;aAaDDHodzDtoa7Dt8A0zymEZM8fBU0MPADUMzhesblhYGNwDI4xZ5CiD6DGQATAfHIwzZnkj6gs4&#10;7s2bN4NlBncMvpiZa48NPUUrYLqZcPOoDgoYfcdkeZDaIL7BhoOaxyR0CAOIroO55wg1gzUQYKuh&#10;K4BJh4qAVkCIu7q6goYGsY4VBqiFqejoCBrF/H0Agrn8mDUPWh+ZCcA1M2IA6H70F7Pm0QXAhR5h&#10;RjyMoxXw3ZizD8obbD5UDWZBBgAEFQ61AEQ/CqA5VEcEJzDmQB7aA+wAEKw5OHnyJIBCu8CECRPE&#10;3ErcXAgSmP4PiQKIQWmAHoAWgTOcAQjg5RlOH5cAO4YEEIPiAlQhb4Bex60BfQ+zGAzoIxpC33EV&#10;rsJtwA5uHV2GMwAQxmET8KKzaBfQoY+ADoQ7Woc19Bd3FiIEMzYYuQKz8sHyg6lHuziAEVSE7nLh&#10;wgW0CE4f3URzIPRxR0DiQ8GCP/AWt49RcTAeYASAY4Rgwx1HAcgtaBF2sLwA6yeYY+hDQA8HwIoJ&#10;GAVlCCsnIB4AK1IC5vlpRc3PDQLQfUeFqwLARYoS/PYOjfb1C4baBluiy1zcOS+z2ousSps+NQy4&#10;Hs3xba1e73B6m42iW13u/aSMFQ91DRPTucLQQANQFNr5HYVFeZYWxptl1nzz5V+szA2rKooHB3vb&#10;+a0xcRHnL5z68ss/Hj60MyzMv6Ghpn+gm8trSk1LPH1GYc/eHa5uDsUl+d09fGQvKCktOK5w6Jtl&#10;n8lsWh0U7Ds4iOezcJmOSLLFmgCEC+tKTIpWvXvj6dP7cfFRFZUlFRUlKakJui81D8rtOXZcvqy8&#10;sLevo6YWywv8N8qs/urrv9x/oJLJSS4vLygrK8zOSUdzV65eOHrsUEJCHGIHiWIWzc9GYsDi4Pqn&#10;7MWkYoCbS6OWTl1fH75Bgrau3op6flJOw/qj/vsP+CamCufsT9w1nAq23qs9Y8hXeRmXxBFS5Mcf&#10;ppzSKknJfqMwJ7dIV9+Y2TOy8yfaeenZulmlQNM2DZeuGXCeWmctU4zbe8130kbNvAp33EzwisSy&#10;muLMCTsnb5KIRhc0s049TUrMnKQ8LORMiPyTkVtqFxDvlvAypcovqzk8mxeezQ1Pbwh1TzVyj44O&#10;ict6x4+04LDoLVu3sbuXb+Ac/KKjJggBQoAQIAQIAUKAECAECAEJESAxgMSA+aEbWOKeOQB/CtIT&#10;CwLA1G/YsAFEKrQBEKPgwcHegn1m586DfAG/jzndIKDF49WwU7lZPQDENAhokOPgZMF6gwoHe4sZ&#10;7p999hlyEoBexyVWQhBHgZnsiQ32man94KDBF6NFzJQH7Qv3wP7DLEh2sMxohQnRAy4egYBADUMw&#10;AMvMMNQgfyEGoGnwueCgQQGDX0ZnMXMc4X3AXGO6PUwxkgYMoiSIaQgMaB2xaFAXhLu7uzuaBjOO&#10;YxDEjBiAADtg3sH1YyI8JATIFYALND0oaTgDVho0NMLQww6QxIYAQRADEIoHLoElh3sgxJkwQTAL&#10;pQSqAIh4TGQFrQ8/wX2DvwaxDh4cVDVagcAAMQDKARPIAvQ0gvCAqoa2gWnsYNtBaqM6jMN/AA5P&#10;QNljzj6m+aMtLKpAd9icATCC+4LOAgeEEoKrKA/SHCVhE40CPUTyQRWk+YVNwI6lHhADwNcDMYCM&#10;XjNRiQAamoZwgobQdygZKA8VgekLoABTD9IfeAJnTNjHjcAAQ6NoHeIKbhx8wL0GTY8VHuDiWXkG&#10;xYDMpk2bIFDhAHoVBANoACgMHQWaB9qCtsToDUCJycYMrQWT+oEPmsZViAFwEmACXtxiXEIB6DTo&#10;L5zBOATIGDYIN4TbhNuKAwx4aD/wE9oAPASY4lmU5/NLS20TArOMAIL4jyBZgChMkHCNgKBnQDCI&#10;nMJ9wz3Z9RGuGbqJDbG+ja0b7SIPuce6NTcrRmitMzhkUhbq3Fi/7rGOqn9I9WBf/0ifMHbPCBIC&#10;9FdVl91SufLFF39ycrLq6eHjHPaOLp6Do+Wybz4+cXxvYWEmGhUlD+jjtTXfVVPR0n7W0ckVZhQQ&#10;IK9Ar5+/F8SAvftkl3/7maGRDr+DKxQbhHH/mQBBfSWl+VeVz99RvZabmzEglAqE1qAZNDbVOLvY&#10;KZw47Ofv0dfPHxruaWtvPK4gt2btMjd3u8GhruGR3pFRxBfq7epuy8hMgR5gYWna2dVOKwOm5LKp&#10;wDQRmFQMsLdudHbt1TOseKJTcO1RximV+J3nA2X2B23d4ZSQMgmDjx8bz2wL1irnbbqWuv1qqF9k&#10;Fiev7MiDtMuGZem5b6wM4OQW7ty156//+q+3bpPNyJrE1AtX7nrVAufgPNgMSSjyiy2VUc7cfM5n&#10;0t8zpp65a5QCPUIRALEsB3uBcM8W7qXYcTyx1rkXSQfuhCZmFL9ZRVgee27h+HUMGTkllp5BBv43&#10;ndM042oc05q8EhvcQ4oN9IOvesfFBERmvPuHVlZuUUZWHvasXKyoeL9FEhL+hKNihAAhQAgQAoQA&#10;IUAIEAKEwIchQGIAiQGzzOu8xTwzf5+dxQ8mF9w0AvggYQDIepC8YFdBoYJTBqOKWfyYPc2QofgL&#10;OhVUO2hWZn46ppmjOphTzNFGIAZ29jQYfGwoAwYWphhaFmLDX/7yFzQEFh6E8qTesesPIFGAOkfI&#10;GtC44KBBK4OPhjOQIsDIIx4OWF1Qw2ga2gCThhfcNJwHk44p4eCOQSuDBQYNDTafiR4D0hwMPih4&#10;xBeCwACyG3w00zsmzy0qglUHAw5SGw6D1AZ3D6IcLDxIcMgACHeDWfMQSDALHvFzgA9QAlWNtiAM&#10;QClBu3AGzcFbkM5MnB+QziDxMb+eOQNpAVfBxcMlaADwBH2E5wy5j2n+6AIC8qCD0FRgGaw0xABG&#10;k0B/gTmgQ3PwH4w2FhPAGeADT5jczjjA/Hp4hbj/MAVGG/2FKgAwIQaw8+5BgsMN8OCwA24dRDx4&#10;f2YwoC6gQGHURTfhAE6CfAcsMAXEoLugaawqgK4Dz0GgM2GCUADMPnh5YIUlBRBdYJOZto+7g+EB&#10;Yh3eohikAuglKAlkIANgJQGCCKE5qAgYSBgGCNAE2QY+Q0WAYABv0QQ+gvfHeUCBkrCDA4wu3BE4&#10;CXhhH3cZtxWqACoCTEDBuASFAxvGAzQD3CD0EdChFYCMupCdcCOAPyQN9A7rDwALFDLIRRiK7LCc&#10;n28stUoIzBUCI4JBpPwVphAWrgyAGNA3JMDTH/8N1XUUemeaBRa5xHU0nQxMk7EKNqxv1i0KXv1S&#10;7kGmdVR7k5yRtZy1U3Jba7+QqRdG2xkYGeju63B2tVn+7ae3VC7X1JYjpA8i/3R1tZlbGH79zZ+2&#10;bV0VFRWAp69QDBgZgHKACD9p6Yng6KEE4G9zSz3C+Dx58kDfQOPLr/909dq5ikpEChJO3hfugkFe&#10;W8NLvecbN63CrH8sLxiFkiGKGiQQ4O8A5AdfX08NjadYjoDgc51drRcunlq7brmXt8vgUI9ImejH&#10;36GhvsGhvviEGENDfeQ+x78Ic4X3+HZoZcA0SXZpqT6pGIDR5+4m0NFtvHQjUumC/2lFDwWF4B17&#10;QtbJmMe/RQxgf34giD+O/aPz5J5W2AdOEkUnr6js/gN1/J30F4uGS/XO+2W3jXJi0yuSsqrMgrgb&#10;VQoU7odNWtjSK90lJNczODEgLC0whuMekugemGDrFWvpHG5uH66ibjqx1j2T2CROmbVrRHgMxycq&#10;wz0kwdkvwdYjytwx/KWZn6G157gqWfll7mHJdmHqlom3vcu0whv0I2p0fAqfOSU+cgmPjE+bXBph&#10;jbzQ1Pm7v/u7jz766MGjJx/2C41qEQKEACFACBAChAAhQAgQArOEAIkBJAbMF+HwOp4PPADDDqoU&#10;ND02hPUH3w3iODQ0FJPusTIADCkIcUYMANmNyeYgW5lgNeDf/f39wZmC7wbDC2oVs7ZxHnQzJpiD&#10;v0Z5GEEwGTDgmNbN2Mdf0PFMEPaJ/WckCiZkP9qFHgD2GUQ8uFrwvMxMfISawRx2UMOYGA5iGpwv&#10;3AD5C4aXScyLWecgqcH8QgzAhHoIDyD6MbUfRlARjDncQ1pJcOWQPUDos7GJMH0eJ1EGLDOoeczZ&#10;RxfAREOBwEm0yyQJQDcRKx8cN65iGjsi70MwAK0MnxFeBqw3/ARnjeYw8R/NQUHBugFM4WeMAF5Q&#10;5EziXPDOmIcOyh6ugt2G/1jEgC7Af7D/MA4pBSfRBTgDCQREP7MOA5IAHADnjlZgE5fA44Odh2UY&#10;BErwBDPrcQx8mF4jVhKyKbCZHpisDBAb0FncRECNnsJzBBcC5rjRAAdegbVHXfDvsM9AjTIIWwSv&#10;0C9ADShA5TP9AnoAB13AGfxFXTiJYigMzHG7QfQz/sBh+IPz8BAgQE7AhoagkTCDDfcFIwdmYRCd&#10;xUkITqgF8QCm0Gs0geqogjMYiugvesEgAM8xdNF93DggBmYf2gb6gg1KAArjRqM8lmtguAJk2MFY&#10;AsjQFWAEfWcSKiDMEUY1GwuLIgXN2wOLGp4rBJApALuwNeEfhAmCMADaHRT7SGtvfUiui2e2WVJv&#10;2aPkwtUmvmp55S4N2Vttzp8IfhLf1nTTO3SNjqlPeVWvMKa/MMjQ8Ah01r64+PAduzYeOLgzPSOJ&#10;EQPq6qru3rt1UH772nVfGhhq9CAt8OjQwEB/QkK8puaLpqY6RgzArH9M2D937oy/v090TOjGTd/u&#10;3b81Ni58aGhAtAoNyYUHExLDjhzbqXDyIDID498Noc8C/B1idiwd4PFaMzMzunu6ULi7p+3CpZNr&#10;10MMcENWYYQYwt/q6gqkDh4cHOju7sLjoqtLKP7NFd4kBiyh90BxoWJSMeCFVpmpSf+128m//8sK&#10;xWsPXYNTdh03XrPR49tVuvHJwjn7794RGkjNsuLs89KM3MkZ/7yit86RdwsrPfQwZ7da0Xm9kism&#10;DUefV61VDDRzF0YNmrhn5ZdjLr9zQHR9c3thaWtybk10WnVwdLljUGFwYp2iqu7EKpl5Qpcc/aKa&#10;W7tzi5uTsqsjEqv9I0ts/Qt9oosm5gyAtuEZmRWeFuOb/zK80TS23SqGax5dbRKWHeoeljlxJcH4&#10;FovK76iqXbx05R1dnhJPKkAIEAKEACFACBAChAAhQAjMBgIkBiyhH4GY7jdf5MLb2mUXBzA5Yxmm&#10;HosDkEYYc7rBQYPwBcENKhYkOxOaBnOolZWVQc2DNcaUf/DImFeO4D+I/IM51Ajngkn6iMsPmhsR&#10;V1AYdDO0BFC9mOe+bNkypgksPoD2AKL23WIAQ9CDxAeTiw3cPcNi4yTIaGgAoJXB5DIfseEqmsMk&#10;biZBLuhjpiKbLxcFwPCCBWZMMZF2UJGJSiTkvcaSBoMUBl/M2MRJ/GVaxF8mqTKM4wDgMLH7YZDJ&#10;OYyPOM+kHGCaQy2UZ2IfoTw+MhZgCkbwF8coiWNw4hAMYIdZYcBcwnlYQxUc4CQMshH/YRBdQxV4&#10;izKMD0x1xiAO0CIT2QllABdjihUD0GU4hjPoLFpnCjOYw08YxBnGK3iCj2iO8QplGKjxl4GR7RfT&#10;HRQD8kw30SgqsnAx/jD2cRU9YjoCRh5uoBijBDAAMneWjRyFTqEXcI/pOJpgesTIMDjAzWUbxRmc&#10;Z4cNjgECIwsxwwPl2UzRTGfZvsMORAUMdSw9weBnpgmzK2kW2heZ/CEEZhAB/EM1lgGGyRkwjCej&#10;8PsoGOkcaU8oC3LNMExqz3Auqdto5nsqIi2iu0kx5MV6K8VIbqlhevZXTw00Y1LbhpB4gBV2h8rK&#10;Cy5eOr1+47dOzrbIAYDvX0pq4t17N80sXm7ctPzY8QNNTbWi5QKdTk5QSB3xYMBsfczr7+vrdHK2&#10;u6p8ubISumPlxcun1q7/2tLKqK9P+BRCrwcGegxNNNZt/OruPeXGplrRvynCEEdjeoBQG8BTjXng&#10;o4me3vYLl06t27DCe0wM6Ormu7o5JSUl9PdjdQLKCKVWEgOkZX699Po5qRjw5FHp8xft2w65yJ+5&#10;7OQenpheuHnfk89WWn/59Yv4pNwpf4cExFUqm5R7R04xa35SO5z8cnOPnB3XIr484oR92yUPI+ck&#10;zjvz9Np4htY18QrKm1PyG+MyqoMTqj2iqgMSmk6r6LzNVQvX4Jb2ruzi5sS8uuiU6oC4areIaqfg&#10;ScQAWEjNLnEKy07MSc9uiyrqCsnviE4ty3CNyIpKmTx9wrhGIQOQEjDlmKEChAAhQAgQAoQAIUAI&#10;EAJzjwCJASQGzCCH896mWL4DvCdirbBiAGh9TBXH/HdM6gctAmIUE6hBlYLDxQR2JBVATlrwtpij&#10;jdA0q1evXrFixbfffguuHwcrV65EGBZMrMaUc1QEBQPNADPlwat+/fXXUAKYYEQQAzDPfVKPWcqV&#10;1SomHojP1GaofPYMW5g9I86eM7Qys/JAvJb4eeYqW0b8AMWYGDvMScZ/5pi1MM4BRmNgyzMlGeTZ&#10;v+LVmavjesR8ZOESb4I1PvEky1+zDrOusl6xnWXId4ZfYyqyFLx4dfHy4kCNK8zCMhFMpiEW/3G3&#10;UrwXDNRCZm5MHhCHhTkWh30chTduIInfL/ERxTggPgAYXQELAhCmCUsTmIUj7M1iDmgjBBYrApOK&#10;ASDYhwXDvYKu3OYk11SD2LroZH7XQeeIXc5hCf096hnOXxnIO5SHu1aVr9e1OmHlXtrVM4g6r55k&#10;Q63cBg3NR+vWr3j4SLWnt6O/v9vbx8PC0jgpOVLu0PYVKz/N5CQNDHQ3tzTq6GhDnMYSAcT5gR6A&#10;io+fPDA1M+rr7+rp5ds7mK9Z97XSxVNINSx6tgy3t7dcu6G4cvUnWjqP2tsReo79erKSgHBhw8AA&#10;liPg/wc7u7gXhWLAcsgSbW3NLa31SFl8VfliULAfshBjwRXWHOAv5QyQXpJdWjyfVAxwcSu4oZp0&#10;/IzrZWXXGzecL113lJfXObAfIfWeJaVOvTKAk1+ZkVueN9UCgrf92skpLI9PLw6Pz8Uel1aYUzBF&#10;qH1Hn8jK2ubM/OrI9Jzw1MKQ5JLAuBLfxAqVFxZva8LaI6y+sT0puzQiLTsspSQkscQ3psQpNPul&#10;ldukVdJzSvxjc9wiMwKSst0ictwistJzS4nin/vfq9QiIUAIEAKEACFACBAChMAMIkBiAIkB80ko&#10;sZQoiHsEyseCAMzZB18PWh+B7MHIYPo/ymDSNMQATNwGQ4oALOD9EVcd0XIQYh7CwJo1a7766ivo&#10;B1hbgFUCOIO/qIvILagIXpWJLYOwMKgI42gF5RGuHUrDpLyqOEXOkrDiBLo4eyvOCLO0OBsTnzHF&#10;sMAMK40DhvZl/oqz+SwFz5ZhiXvWAsOVs/S0OBHPHDMGx5HU4sQ3S2ez/L74GXGSmu2FOAMuDs44&#10;ZlxcRWBbZAEcR76zFDxL1rNsuLh6wXZQvEfixtlGJ941Fr1xmsE4+UTcE4aUH5vD+0o1YcCfiCEr&#10;P7BSAXuLmV6PsywuM4wrIC42MBVxBisPsHyBXfDBWpvPbyy1TQjMBQKvdUcRtz7MxA0aEYz0C3pq&#10;ewq90szCinxK+tquhiSvM/IOa+w2K4ldbnL0dqiuX0PVAWu31Y9041t43VhVIAzUg6/OEKh8D0/H&#10;zVvWnj5zDPP3eW0tVtZmkVEh5RUF126c//Lr3zs4IW1va1Z2hrr6IyQqF30lsbigv7gkX+X2tfCI&#10;IFFk//70jPgDB7dv2rI6PSOZCR1WV1+lcPLAqjWf6Rs+7+zi4es7hhAjBjD/BODBwmiQAz29bRcv&#10;n1y15st791U8PJ0srYyVLpxauerrgEDvvv5OpBkQLlzAogSh5/OzUc4AaWHzp+nnpGLADP7AWEym&#10;MvNKkzjF+LuYOkV9IQQIAUKAECAECAFCgBBYsgiQGEBiwPzQDSwJzrCiCAeE/K6Y1L9582bM7ge/&#10;j7n/CNAPJhRXsSAAs/ixUABKAKL9IIo6kgqgpIyMDI6RIRYH2LAgAEaQdBc5aZGvFeHdQdaAB0KY&#10;F6w8QPh+RBOCZYQSQkNIcovoQ+8WA1gim6WPxzHC4iyzONUrztFPPM+S/qzAwPK84tz3RKL/bXz6&#10;ONJZ3AhLOrPM9TgGn6W5xWUApr/jeH/WbfFeizctPjefRYwtzKoUE4nyib1mmhafks+cYXh5Vkdh&#10;XRJ3Q/xmMSsAmDPMX1Y8YKyxaxHEuXtxTCauCUCVcaCJd3wcZS+O6kQAWePi+oe40jNuIDEf5/Mb&#10;S20TAnOBwEQxAMGChAGDBgR9bYN1Ybku/hkOJR21Olkla/XdTVLK3BoLt9pf2W5+zoNbeNE/+M8q&#10;D2wLS1qFK3vA6UNaE87xz85O27tvu+z2TRmZyWXlRYZGL4uKczGvX9/gBah8BPeurilydXPQ1tbk&#10;cnmMAtjX3w3B4JaKck5uRkcnr6OTi3BD124ofbP8E0Mj3Y5ORBgbqqoqkzu0c/m3f8HKAD6/VZQz&#10;gN1eLXIYU/jgz0B3D/fSlZOr1yJRgWZ2Tmp6RqKtnbmc/J7AIB8oFhADIBiIkg9TAuEl9Ho2TVr/&#10;w6qTGLBkf/tRxwkBQoAQIAQIAUKAECAEljgCJAYsoV+bCy1ngDiBi5mYSP+LgD+HDh06cuQIaH2k&#10;fkXQf6YM6FHks0XgIMz9hwYA9h8bIwPIysriJA62bt3KnMS2a9cuLCxAdCCmOiQBiA1QF7CS4MSJ&#10;EwgQBL0BKYgRRGhSXkucwJ2Urp1IoIuztCzZzRQbN218SuOTEtzjOH3mI7NKYBy3ziLGusTy4Kxl&#10;lhZny0wk01neXNzhcaw9w7OzPrAl2ZPiksBremxsyjyz8oA5L46zuNgwznm2s+K9G9dl1g3WW5Zq&#10;F2f8mWJM02wX2JLinrMlxwE4sSFxbxmz43QacbhYaUe8ljgU7Plxd2cuyFhqgxCYTwQmigHCxQF4&#10;mg8JBrpGWtOqwryTrXKac11qm2QtfS97xXp3NBzzefql1j7zhvinCfF/UntwLzq2GjlIsJ5AtNIG&#10;8XkQ2Oe80unVa5Z7eDrHxIabmBo0t9QPDvV4eTtv2rLi6PEdcfHBLzQeOznZIySd6Akw0s7n6ulr&#10;Hzi4W/3xvRcaTzQ0nz5/oX7oyJ6vl3186vTRispy5Eapri4/fHTPN8v/rHb/WkNj9aThfZjnnNCN&#10;kYGunlaIAes2fOPt6zI8jOQufby2JiPjlxGRIQgThKUM+CcLHYXMMF93gFYGfBi3LnW1SAxY4r8A&#10;qfuEACFACBAChAAhQAgQAksWARIDSAyYL8JB2C4buh1iwNmzZ6EHQANQV1dHqHR7e3sIACx7i4A/&#10;zs7O5ubm4eHhSACAbAEaGhpubm7x8fFxcXFOTk5aWlpmZmYIsI4FBMbGxsgZgEjrDFuNv8XFxQ4O&#10;DggupKura2RkBMnh5s2bSOXKktFvQ+EdBcZdEv/I0scMpyzOg39AQ+JV3maNJY7FifiJbbHVxT18&#10;X5emBG3KITXO23EoTfw4DoFJHXh3jyS5jxPLTOmnONrvGA+TAjLR+Nvu3fQBn/KOUAFCYCEhACHt&#10;VR5eJkyQUAUQfg2QSniwb7Sjgp/lmWQZVRkW1tl62jdOxszfpr71XoLTn3T23M60synNW6ahedTJ&#10;Lb21jQkSBGJdKJ6ODGA1wJq13967f9vcwsjF1QFZz8G8Z3JSDspv37xtuZbOQ7X7KqmpyaK1Pmh0&#10;OL8gR/naJRQODw8KjwgODw8NjwgxNdeT3bEOkYKCgv0HBwe4vGZkFV624mMEC8ovgIDN5CMRrgkQ&#10;GWHDBEEYRk6U/p5e3qUryBmwzMsbYkDfqGBwaLgvOSU+Ny97YAAJ4VFdGEGOlVrn/r6QGCB1tP6H&#10;OcyIAUVlNbQTAoQAIUAIEAKEACFACBAChMCSQoDEABID5p5qELYoPqsazAvC94OpB0EPKv/p06cQ&#10;A1xdXZEwgI0jj4OCgoKoqKi0tDQkA8jOzkYVLB1AsgGcyc3NxUecRGig5ORkGKmtrWXrglUpLy+H&#10;watXr2J9AH79YlnA9evXkYJ4fjpPrRIChAAhQAi8FYEh8P5jaYSZnAGQB4T8OnIIDwi6m3rK/DJt&#10;vYudYrsa1eJyv9D3fJ5bYVYS87HhgaPhT71bynZZ2GzWMw2rqu2FFoCKwsUBQl0AVP6u3bJ79+1Q&#10;vnYxOiZscAjk+3BDQ63yNcXVaz/bf2Dbcw31uvoa0YIukPKDHp4ul68olVcU9/Z2YNp+H+LW9Xbn&#10;FWScv3B89dqvDAx1urs7u7v5mlqPVq/9YuOmFQFBXr29nSLtgVEChCIEDnp6ektKSpECZHh4oKub&#10;C/EACYR9fN2xUEC4jw5AloBlUfbgwcbGBi6XyywtmpeNxIAP49alrhYjBngFhNBOCBAChAAhQAgQ&#10;AoQAIUAIEAJLCgESA0gMmBe24Y3gNuBpsAgAKwMePXqExL/4C1UA3D0SqMI5JtIO1hAMDAz4+fmd&#10;P3/+6NGjoPVRDLkBkHZ4//79OMB6gsuXL+MS/iJDAEIDsasKYKG0tNTOzg5lHjx4gJUEiDiEJlpa&#10;WuZx9uX84E6tEgKEACGw0BEAcf+mGCDKAyzMITwKUr+/Y7A5qsTLjqOf1F5uUVT/J133q9GZvtzi&#10;5VYKm50u+jUW3A2PW/3kpWVyeodQRhAGi2NibVVVV1y4eO7Tz/6oeE6hqqpUFJ1/BBS/g6P1shWf&#10;fLvyS3cPJ/xTI4rB1t/W3vrgoepLPc3+ASwyQxB/NI7/hvkdzQZGz5ev+OTCxbPV1RVDw/2RUYH7&#10;D2777Ivf3VG9VlVdCsafifvP5AHu7+/lcDKxXq2iomJwsLejs/XCpZNr1mFlgCvWBIjKIGkw/sES&#10;Khb4pwqKNVa84d+7+bpLJAZIHa3/YQ4zYkCUz4ncpHu0EwKEACFACBAChAAhQAgQAoTAEkEgyvck&#10;iQEkBswX4cBEb3i1Ydb/hQsXQJeABLl9+7aysrKXlxefz2cWELDFMN9fU1MTKQGQBBjJA/CXSR2M&#10;YyZbALIHm5qaYgKmeC1mZQDiDiGRwK1btyIjI1FGVVWVWXkwb/2nhgkBQoAQIAQmQUAoBoj+x/zB&#10;UxphgoRigEgRGOod5mfUR1qnaMc1ZwS3tq8w8j3lGR3UUncsUH2tiYJdUaxjRe36h7pq7j5tQkpe&#10;ODef0ZXb2ng6uppfff3J02f3kQ14RDhzf3RocCgvL3vL1vV79m7ncNKZgEKDQ71p6UmK504EBnoP&#10;iRYQCBe0QQyASjDAj4z2+3blpzt2bo6ODge/38qtNTB6sWLlpxs2fqut86y6pnxwsGdkpG8YGYj7&#10;u7KyM8zMTPFPW29vD2rzO1pOnz28es3XCBOEVoZH+sf+9kFaePjwwR3V25WVFZQz4MMIbqolOQKM&#10;GMCJVRH0htNOCBAChAAhQAgQAoQAIUAIEAJLBAFO3G0SA0gMmDcuiqX4wcgj1M+NGzcQ8T8xMfH+&#10;/fuY3e/h4VFTU4NUAZ2dnVAF8BeLAzDfHxMnsSYAqYChBGzcuBFKAA4YVQBKwPPnzzH7EiVhs6ur&#10;i6mODSsPkFfg8ePHDx8+TEhI8Pf3RyuILETR2Oft9lPDhAAhQAhMjoAwQ4BwHYBIDBgViQFCclyY&#10;DhhnhgdHukvbMpxTDSPLw9L5PDn7yIPmvl7VtTqFfut1DuuluMf3dO99YXLa2Kqip3eQCeEvNDTa&#10;09Pt5+8tu13G19cNTL1oBcAowvngH4uLF88rK19paWlCQwjaU1CYrf74ruz2jU7ONlxuM3IDCMWI&#10;EcHAQD+o/7iEoDXrvvxm2acPHt7Lz8/u6W2vqil89kINYsBGmdVq925FRATmF2Tm5Wd4erk8f/HY&#10;39+3u7trcLAPCQayc9J27NqwbMVfNDQfVdeU8NoaWrn1dfWVqWkJz56rb9q03sbWoq+PWYswPxut&#10;DJCcT5fqkq/EgJhbgp4Q2gkBQoAQIAQIAUKAECAECAFCYIkggPlAJAaQGDA/dINwluXYlH9k+gX1&#10;D5oef7EZGBggho+trS0SBSPgD/IEIGSQi4tLvmhDVgBPT0+oBdu2bWP0AGzMmgAsKfD19UVGAVD/&#10;yCLg7u4Oa6iOpQBg/5E3GDGC9PX1cQwLEAOCg4P7+/vnrf/UMCFACBAChMDbVwZADAAD/0oMGBaJ&#10;ASKNYFjQ39xXHlXsEVUYUNjVopNcctEp0qumKay9/LStil6iXc5Q10Ov8Es2rmkNjRAWRLl8hcov&#10;OP38/JznL9SLi3MEAgTzGRIG9h/B+UFHRwdHR8e+PkznH8zJzdTRfX7y1GE5+d3Xb1x293DBMjK0&#10;ipI8Hjcg0OPZC1X5IzsPyu06duywhuaz8ooiLBdoaCx3dLK8eOns/gM75eT3nDuvcO26kvpjtdCw&#10;wPZ2nihzQCeyEKs/uXf4yJ4DctvPX1AwNXvp6mbr5GxtbKJ77frFI0cPIplBdk4GEztovoYGiQFS&#10;TfFL7vyYGHBT0BNEOyGwoBDo47q319ku4r2nxXVBAU7OEAKEACFACBAChMCSQoATe4vEABID5oJw&#10;YCbgMzF/QLuA/W8HO8LjIYUv+H0sVMeMfsz3B5uvpqZmYWGBHMKIm2xpaWljY2NlZQXiXk9PLzQ0&#10;FAoBwvscP34cmQNOnjy5Y8cOBAjCmgAEDjp16tTFixePHTsGC4gIBKJfW1sbSwFwjGwBMKKjo4NW&#10;YAcFYBDaAyIOQSeActDU1ARnkKKgpwdhHEAOvYpNxPo8FxhRG4QAIUAIEAJCBMZFbxOKAqDzmbBB&#10;wscyAvGP8Jt7yxu7K3nD3QXd/Yl17cU9g7VDfUmN2TntJU2CgZwWfkJ1Q21Xz5Aohe/YU30YKX8r&#10;q0oRvQerDRAiCJegE+Cpj38FRPHl8C/AQGNTXXpGclp6QmpaYkZGcn5BLhuzDhP8C4qyU1Jj0jLi&#10;0zOS0tJSOFnpXF7j8EivQNDf1d1WUVkcFx8ZEOjtH+CZnBLX0Fjd398Ds9gHBvrKyoszMlNgOT0j&#10;IS0dFhIyOUmcrBT8xcoA7MUleb19HUg5IIyMNE8biQGS8+lSXXJMDLgh6PannRBYOAh0tzhlxalU&#10;5uos4p0Tp9LRYLtwMCdPCAFCgBAgBAgBQmBJIcCJvUliAIkBc8E3sPR6dXU1kgHo6uqCkcf0fyT+&#10;VVJSQhz/Fy9eYEGAiYkJCHoE9DdDiGVTU6QQwET+a9eugeXHEoGGhobKysrU1FTM38Qc/ytXrigo&#10;KCB7sLy8PISB69evg/p3cHDA0oGqqioUhh6APAR37tyBDABT5ubmkBmgMUAkgH00B20AtVAG9uHD&#10;vXv30Jy3tzfqItAQk1uY8XwuMKI2CAFCgBAgBBi2f4pNuFxgYKhXuA8P9A0P9Q4NDowMD4wiIW9/&#10;/0g/BICBESQCHhkaxYoA0P0IHIdEvn3Dw5huj49I2DuAY+zCxQFCqWB4cLAfO7IHi84g0ly/MHPA&#10;IJYKdIPEF0XwFyazx9oCnAS/39vbhUsoL6w1DGsDorowODg01D8w2IurXV18HKMwYxZ2RC2iXeQk&#10;6ENeAeE+1It9YBBl+kWZhxnfhEmMpwJhtq6TGCDVFL/kzo+JAdcF3b5v24c7PFuLjfJi72RH3Kzi&#10;aPU0Owu6fd5Rni4RAtNHoCZfs7XKStAbuoj3nlb3wtR708eKLBAChAAhQAgQAoQAIfABCHBib5AY&#10;QGLAbBEK4naZiECYcol1AJikDyr/zJkze/bsQXifAwcOMHrA3bt3sTgAqYNxFTP3kULg6tWr+AjB&#10;ABsuIf2vlpYWCH3Q+uD0DQ0NMc0fnD4YfGw4AOOPxQRQFCAtYG0B7IDlhwXIBlAUwPvjDEQI9gBq&#10;BApATkC4ob179549exatYCUBsg5g+YIozPTrBQ1zARO1QQgQAoQAISAZAnx+W0NDXVVVBZaZcbkt&#10;/f292JFihsdr7evrAfOOvbe3Gzv4+p6ervr6WuSRAR2PjyiAYthRBcfY29q4TU0NWDfAVkQxFKio&#10;KMNfGMF5GK+rq2ltbcbJwsJ8HMAsLOAvkg3AB6YumsBJ1CorK8FJ5m9HRzvqQhXAzrTY3cNv5Tby&#10;2po7u9p6ejsZ/9EQZAOREiBUo+dlIzFAcj5dqkuOiQHXBN1eE/eRTo/eZvsKzouK2OvNWZdaci6V&#10;xV/NCr/NqzQdbHOdtAqdJARmBIHqvBe8GitBT8Ai3vt57gUpd2cELjJCCBAChAAhQAgQAoTA+yLA&#10;ib1OYgCJAXPENjBT7AeQflFEeCC1L8LytLS0IEtwSUlJTk4OYv0nJSWFh4cjVQBi/SMiEBYHgOWH&#10;AAByn8n9i01dXR0fNUQblhFgmj82lMFfnMdkf8gAKAbeH1WePXuGYlAOoB9g0QDM+vn5IYsA0hSj&#10;OTSKGEFYRsDlcpFkGDkk4RgmgjLLAtiVAXMEEDVDCBAChAAhIBkC0JfBv8fERPn5+URHR0ZFRSQm&#10;xmPHmYSEuOTkxNjYaBykpCThb2VleWNjfVBQQF4envkF+fm5CO+Dktg5nIzU1OTw8NDMzHQc4xLK&#10;w058fCzEA1wqKSnCjpI4xkkvLw8UQ0JgWIaRrKzM8vJSnA8ODoyMDMcBqP/q6sq4uBi4hL+lpcWo&#10;i3ZhFmVgKjc3G7VKS4sSk2JDQgNi4yI5WWnJKUhsH4fyMAtZYkwPkAyLmS5FYoBUU/ySO/9aDOhy&#10;F7y5c4v1K5MflUZdrU+7zC+69GovvNSSeTnb90yq/6Wy5KddDTbjatFHQmBGEKjOfcarNn3f37TS&#10;Vb6f61iQrDojcJERQoAQIAQIAUKAECAE3hcBTuw1EgNIDJhpImEye+zKAGZ9gHhcfszSBPkunKuJ&#10;IA6iDYH7kVQA1DzyCiBSM6L5t2IGpmhjwjrjI+h7JtA/DqAo4Az+YsNHFEAqAlxlPmKDEViDWXD9&#10;2NAQNsgS2NC0uDPioYGYZQHs+oC5gInaIAQIAUKAEJAAAYgBkJXB2oPHB8sPFh5kOvh6aAAg68PC&#10;QnDAUPnp6alg5EHQh4YGQyRAsaSkBKZ8RkYaeHlw+u7urhADsKMwiqEuVAFUwRnw+LATEREGswUF&#10;eaiVk5OFdrE4AMXA7KMkruIMPkKWQIu4BAEAtH5xcWFNTRWO0QQsQx5g/sJgYWEelIDIqNCMjBRk&#10;JkhNTUJ1eIVWIAaIQhtRmKAl9HomOYM/gyXHxABlQZfruD0n6kZd+mVe/nVGBvCyuXnp1Krq1LP8&#10;oou8LKXqhBPJbgo1ObqjneMrTjRFZz4MgcFWu16u8wfVdelvsu1vd/mgum/c0BG+Y3eTw1CbfWej&#10;/eiEQTJm37m73m749Uhw7qm3HXrLwBhuc+hudny7qVetV+c+5VUbve9v2onlRztduhscRjpZrcu1&#10;u95+6PXH8RrY9FuU3EJ/q11B8p3p3yOyQAgQAoQAIUAIEAKEAIsAXn4Gebb4y57Bx5GOSV4pObHK&#10;JAYsoV+bmO4nAccyK0UYkh0bM+meWSXAKATiH1nyfdwlptjEuD3s/H32ABZYy4wRcVMM78+2OI76&#10;Fw8KxBZjDM4KKGSUECAECAFC4IMQED3Ih7A4AOIvpvCLJOB6fAT5jmOED8JJsOoI+4O/iA6EKD3Q&#10;lHEeFD8uISIQ/jJl8BfT+ZmoQbW1yGtTCVMoj1q4CmYfH3ESVxEmCBWxoyFYxgEi/6BFhCpiyuAv&#10;aiF+Ec6gPGMEZXAeqxMY47gEN2prq8orihsa4UMNJGx8RBlI2+3tbVg+J0pjQGGCltDr2QxS/JKb&#10;GhMDrgq68AvhjT0n9kZr8diCgKJL+hpX1q74pDzxFD9HgZ91tJ1zNNP1WEHi094W24l1BVzTILPT&#10;Wk8OGxtfqKkfb3mS8m82zSt8YvXkTHmD4ztKDnHNfA0Oe0fqokxp+BUtw+vtbY7DZc+0dC8UlVtN&#10;2QQKcPPV0Uplk5Mkhd9WprNCw9ZKpZs75mqHQ5b/9cRss+nYHKvrGK2zV9/++QeZsva8ssUp1vSD&#10;6r5xvxrSlO8oKZZn3nN1eDAk/Bk56f78xpbd5U3sJZ3H27dy6iYvXBZ2Tu321YG3mnpVqzr3Ma9K&#10;T9Dp+Jbdrjz8hv6TQ1pPDtnYqrbx3lbMcaD5wY2d++ua2QIaaltl8+vfarYy/CpsGuhc5721aWHd&#10;rkqthGCNQf5b2xV0Wud5qFQ2vaOAY3+rZUHy7enfI7JACBAChAAhQAgQAoQAi8AA1zLSbW1Vtgpz&#10;hlepGeW+vrXs2USIOLFXSQxYQr8251EMYPl0yYl18cy9U9aamOZXvMoHtE4awAcRdFSJECAECIE5&#10;Q4CVlV/lpBFXl8fE49fSM4RdVlcWF5jH1RonUYskZOGCNnFpWZTiWGiZOQ/unln0NvYvESM5M/ur&#10;RsdKCguKTgrn/jMXx7RnsP9CA3MG39saojBBkvPpUl3ylRgQfUXQ6TBuzwq91pr3Wgyw1FfcL/tl&#10;TcIhKAGMGJABMSDhcW+z1fi6fJuAJ6t+/qPv/++v//3LlR/H5I23PLGtcWfKI85s+vUfI0vsyj0O&#10;7D67v7Z+EgtDzcY3NvzrH0+cHO40fbDhhx/93Y+9sqxqXWS//+dPE/Msp2wCBcrCTm389R9jK+wl&#10;Kfy2MjXxFzb/6nf2CYZMgZ6KpxfX/PGF51MB17KMo1mQ9oLbZIfzQ83mFVkvSvINeprMW4oNKrN1&#10;WhtshlotqrJeFHB0OyCodDr01xmifEW+8dCre2EXrb1Hx1S1NO1FXbUQ5O4qfRQoy9fv49m1lhv0&#10;t9kLuBa15eYjnXaNuRqF6drdbSxQFp5XNlv5PytJe1FVZCoyaN9eolOQpsVrErY12GJemfmiotB4&#10;kO/QU2PcUm6IVlrqhZfYvbvqJZpLDVa8c/4Mt96spdJitM26Nk+rIE2b12Qj4FmWZwk72NqIDj69&#10;IbMtKVUbl9qaYUTr8fYtnFqHwWazirFWYLajHA68iHVVUFO5NMCfYlRU56rzKrUFHTZv2U19b25U&#10;N7iaHnMvP0O7r828OV+3JkejvFB/sN1G0GpSmvmsIO1pW7P1QJPaje0701I1CtI0O1qtBB1P1bZu&#10;za+zGWg0LM94WlVkOMR/3USO9+Erl+VhM9XvIqfIZqTNoi7naUGGRmu9haDDqr3oZVOpbknGi85m&#10;83T3I2cP7y8sM8X5huxnhemaPW02w1zTlqKXVZznlSWG3TVPn8h8YRqh3SVsdPJe9LeYFiTfms7w&#10;o7qEACFACBAChAAhQAiMQ2C0w66Ccz3ac0tllkpzyZNoz2158WeGeBPe2DsdODFXSAwgMWDemQdy&#10;gBAgBAgBQoAQIAQWBAIkBkg1xS+582NiwGVBh924PTfiVhPndbYAT8szFw8va0iSfyUGpB9NcT5Z&#10;lPS4twk86Rt1R1rM1Lb920+Xb6hptuuq1GyqtWvKuK2pLHv7ycnScnNBh0mQptxtZVlTz/uxVset&#10;PJ70tZk4q+8NSdDmeJzR0layeHEsIeGWtvKJrMy7ypt+9P3//vnlBycNH8oGJxkKOgyc1I/Fc3Bg&#10;J2i3cLr26W8/31xXqbrlV//6g3/753vu2pH3PvlCdldZpZ7dQ1k0YWR/p6/ZNMbymL6RkuGz01H+&#10;57R1LwfaHb334FBOsWUzR1VL+URDi4G/4VE315t6T/c+N77a0WIjaNQyvL3zjoGSy+O9gQm6E5ER&#10;P1MTp3Rl9zfHzyg0twIEs+A7G06d2GLooF4TdvXB3d2Pzn55+v6tjg7bQN3t5y/K3Ht+Kj307J6v&#10;vnzw4EhchkGk6R7F8xuvK667bnRN0GHsdX3nVdXdZmaqna/wtInW2rJ336Zn55btOnumrcPc78Xe&#10;u6q7T+1b4RL+4pnapqxCM27o0VOPlasTzh07uvbRFRkjN43BV3XNPC+vlDu186nqbsWjWyJzjfi5&#10;qpdOr3p0bfOjl7f7Ouz89Tcpndt86+q+hCyDyBeb9+1HK98cv36pfexW9pe/eKC0UkV1t+rFbxXO&#10;n8rwO61251J15DWVi9seqR5LzTesi7z2SG3Xo7NfnVS9zu94fPi3f7hxa6/qqfWXNa70dmg8lt3M&#10;qbHzfSlzQdRKcrZJX8ljlbMrb6vuvnF62VmViwPt48fbOJyrcx7yKl4I+GZv2Q18b8jYhbwqMMK9&#10;c/B/f69yfduRvaujcnSrg8/fU5V9dPoTRfWbvEaVA7//g8qtnXcUVt40vNrHf6i2dVN+rZnT02+v&#10;KG28rrwvq1B/rAkt7ZMbsiqN2RaL/I6fPPHtrcsbTt4/2s/TMN75yTHlPXePfaqmf8Xo5opVX39i&#10;GfS4KVbh8OFVD69sMPd80pittPfzT+5f3bh376bwkNPyf/ivIw8UysoN3taL/mb9guSb7x5gdJUQ&#10;IAQIAUKAECAECIEPQKA842aQ4ybsnMhTox22k1rgxFwmMYDEgAXBPpAThAAhQAgQAoQAITDvCJAY&#10;IDmfLtUlx8SAS4IO63F7Wdzd+sQxMSBPMdn/sPmTjdx00coAzlFu/NEE+xOVmU9G+Zj4/GZdvkWi&#10;+fZPf/RPP/rJbww81Nor1Xb+5ke//8N//+4X/7r2zBEv9RW/+OEPvvzqV+c0FJ/t+uWGC+f5rZr7&#10;f/7PN81u2V348/f/5V+//GaltfXOX3/0G89wxe2//8d/+H/fXSe/Q2nrj5efPtWWcPKPn34cmmks&#10;atEyz2HX53/4o4eN3LIVn984+KfNZ+Sf7P71YXWV1kq1s8t/9dUn//mTH/zQJvjBkx2/+Ncf/Xjl&#10;qo1atz//91/8fPvK//n3f/remWc3OJ77/uej/82sfXLx25/99rPff/vpT777nf92j32offR3P/n5&#10;z5ah2N/801UztYnIiJ+piTunevmkzeMtlr7PWxKvnL5xJOj5DkOHR91lGgmhKnF+Csc3bS2uf3x7&#10;587SeoshnkV9yoWrxw5zRVPU7+/anl9jMdzy7MX+XUU8HavzO1w8VWqqoZcweFpGa21/anRnhPdE&#10;bfumrDrLykTVmGAVg8ur1Y1VovXk3UIeuN7bH5bxzP3ct3f0L8f4nrupuK+umalr7Hl5g5m/xkiH&#10;dYrNQQ3jW4kGO5SuHYkLvKR6bHN23fMba7+ycLlp+2i7jt3tyBeyz83ujvAe35XdnFP/6lamW8pp&#10;GKmgenXsmevnT2b4nVS7cyE/8KzG/VPpyc96edY95ZqJwg6eOCGzubDh4eV1m/KrLUa4LzTlZdJq&#10;nj2W3cSpeXZtzVeWrjetH8i+dLwTq73XwOkhDBb4HFVRURpoHz/exuFcnfOAV/FcwDd9y67ve2P5&#10;mtUfy+/94u4jJR739sX1MiXVev5qm8y8HnaVqMeHXIvzPXRs05bC8puXNm8przUeaXn4RE4mu/aB&#10;2laZ/Nr755d9bu921ezWRjOfe6+aqLt5fc/B+tctPtM7uDGu1HCYq2FybHNy1VPTPcu8sgx4OUrK&#10;x+Wyo86oXlTo5uk4KXylZnIpwuPErQv78tKULsvtbWrQsj252jP1kcW+5UElb/NfeL6/Wa8g+ca7&#10;BxhdJQQIAUKAECAECAFC4AMQaChU97Pbir0gSflt1Tkxl0gMIDFg3pkHcoAQIAQIAUKAECAEFgQC&#10;JAZINcUvufNjYsBFUM/j9rps9bKIi8LswXkX+VknUnyVPI3kWtOOCMWA1KPloUeTXE9zy3UmVhSd&#10;Mc3zO3Nj/29+/Iv/MXq25V++/901W7/e9NkPv//7r/ev+M62G0r9KNOs9WzXLzZcOMdvfS4SA27a&#10;XfjTH1ZsrG61LPTd/+uPfpXGNY998uffblhVVm2WZrThk7/87rHSVyv372/kvnJ1IOPSl5/+aIfM&#10;H9YcOZRuvembLz7f8M1PDSKMuwpUVI6tPL7vs//+3kcPbO882fHfK48caWk187r92S//vKKsRUvl&#10;m59sv3om3X3P/3z068xa9Ysr/nPHVcWKrKsrv/s9Tbsr8l/9y3H9eyNtT2S/DzFA9S0dfOVDTZyi&#10;6uVTFXFXTl4/4vBUxtZHPUpju6H1bQ+d3fefHjTW2Sa3Xqaw7t7t7fvqRG43pl24c06hg4fjh2rb&#10;d1e24EBTb49sVotld+VjNx3Z+8qn6psZ4+bRWjv07e5DNni8fWNm2t3Ll7bq6By+Kf/lPcPbnYln&#10;ldSPv3x5uL5O1/HEsnMqB4x1Dnt6qXUJLWM39Ly80SlaeHdyXU+Y26nE6mw5fnQLythZX21tVb/4&#10;+cf3nh421jken6YR+WK7odNDtKIuK5NV+6pfScb7jW3voXpDqtKd8woZfifU7igN8o3zvM8/urrJ&#10;K0DdR2+P2mM0Kiu/dkN+3YMbm7eVN6KutrnCzpyWp49lZTg16uc/Y1pRSMjQCH+629bvCQyWhZxU&#10;Uzk30D5+vI3DuTrnHq/iiaDd8C27ju+N9XYhj5mrI623rm/dWt3wMvThJjOHG04vtj98utdYS0Zu&#10;w8aC0us3dm6va0Sxx0bHthc231XbuiG/9rbCH//w6OkBY63DadkaY02oPz+8Nq+abfGh5s5N2Q34&#10;qGF/TCaq7JHpnuVhpYbtBRduHd2fFXlS9eKxbu4LG/nPzt/dZ6x10NtbpTrzvMqJg20tmi5nV7kn&#10;3bfYuyyo+G3+C8/3N+kUJF9/9wCjq4QAIUAIEAKEACFACLwvAk0lz/wd9yaHns2Nv+Jpvb2cg9kt&#10;k7x6cWIukhhAYsCCYB/ICUKAECAECAFCgBCYdwRIDJCcT5fqkq/FgAnxWHrqdDODzrekn+ZnHYMA&#10;8PDa/nWrviiPlOMnH+XFHU6yP1AYr9JR+3KSEChcQz/jXSZm52zUVv34lz/TeLr9Jz/7kaLKQTvT&#10;ExGR9x/v/ekvNqzxcjgXm6Cmu+9Xv/t8hbm13Bf/959vml6HGPCJ7J52vlmhz16hGNBqEvvkTz/7&#10;+PfWng/7a9ROfPJv//a9HxqFa4+yrtY/VFz+4x/86/eumd0dzTj7qx/807/+xxeFbWYxTz7+r7/8&#10;UV1V5nffhRig8mT7f2+6fK67zdjr9qe/WbmZy9dRl/np9qun0t12C8WAmocXV/7XYfVrjfk3Nv7k&#10;ezpOyudW/+AL+Z2ednv/8Ff/dNX09tsj1Qgj2NTEncHKgB7uS79rX6w9erChyThKQ9bQ8obRnY0a&#10;BifcDbdtXbexsNZE78aXmtrHXVyu5EWcvaN4rIOLuqY2Kt/ceXLI4oms4tPTI3yDHN/LXg7HHypv&#10;LaxgYuOYYGWAvp2agP/4seyGzMSrckc3OzqcUzn451uGtwTtmi92fnHXTLmfb1bpv+fA6d1eDudT&#10;0rWGX4Gj53n5m/1X5IDzpXMr4zi6LYnnDh/fiI/hkY8H+aa2976+8+Col9u1qsqXkc9lDR3vC/jq&#10;6rIbs2peheVpTb10+vwGlNe+8umhc8cz/I6r3T7XWvgwxEHR+MFGU4ebFvdknr1UcDeS3bZmXX7t&#10;vf2/+91zgzPm6luUNBRH+OpwmFNtanX3q7uPjqGV6iqDxrizpy5shkH1U386cUsx3fnQC+1r78C2&#10;OkeNV/FI0P7yLbuG741vldUOeNmfCPa/wq27dn3r5uoGrdCHG83sr+heX6trdNTdYMOWDesLSq/s&#10;/MPvdI2Pm9xbo6yvONp+W23r+vxaXb2rHz9+Ku/ldrGhRottItVCRv7MVtj0sj+SXaAbqbdW6eYO&#10;m5e7j17b0d0CMWBZWOnL9oJzt47uKUw8f+3ouvCURxXeW/af2eHlcCot/UlT9lmVE/vbWp65nF0J&#10;MSDg8sq71peaxOyP60t/k0ZB0rtAePfYo6uEACFACBAChAAhQAhMRKCvycDNck9KuNJIm+lou1lJ&#10;+m13qz31hY8nluREkxjAIzFg3pkHcoAQIAQWLAKjA4NDfaK9f2hkxnKbjo4ODg0Pzpy9BQsfOUYI&#10;SB0CJAZINcUvufNjYoASqOdx+0ibUR3nXkHQMX6mMGNwduDBEOvtrYmHIQYUBe5JcT9RX/h0iGs4&#10;saKAp++o/Ofvfudvv/Odv92geKC29JnxuT//m+ij/KOLNREKa37+XRyvuX0m12Tjd//xbz+XXbXl&#10;N//vjsU1xysff7UbYoBJkd++P37ntxmtRnVBe/7jO3/7yw3b2vgGtmd++Ve/+qy8FhHeWVcN7BV/&#10;/p3v/Idrmoag+dGh//3Hf165oZ9v0hB35Hff+dufff3xt7/828f2t17s+Z/t1yAGGPqqff6n9Vt5&#10;fK1n2/5r741TmR57fv+d32XV3Fde/wuFp8pNBde3/fe/GQc/Sjfa8L1/+rufr/jT1z/4J2WzW5N0&#10;UAyrnuqneYlPhttN+kvupWRrC/jGLZx75YXavJw7vvanAsNuZAXf7eSadJY8CHE8FRp6h1f5LC/+&#10;8WC7sAt91c+i3E+5O1+uqdYT8F9meSm525zKyIERpoPGLVn3ygrx8WVhmGp7q0G231kUiIu8U5yr&#10;iQK1adcLinVFJXUSHc+4255OSn0x/KquYV2iamaksrB84rMh4Um9fP+L+Bga/mCQb9JZ+iDYBk1f&#10;qqzQFTpcpCPg66IVfiuLrWF17BWUT0xQg8PtZY/zU5+1FaoF2pzy87vR3mjYlqfqjw6GXOcEqXZw&#10;dXJ8r4V6nXd3uVJXgxskNNXeatJRcj9I1AokBwHfoDRC6EBKwr38FJh6WMjReAe21TmqvPIHgjad&#10;t+xaDUmXva2PulsfDfC5wKt/nBNyq6dVuyntZkXRU26mso/t0aCwS9lBNzqbHuf4XAhyO+nurNRc&#10;pyFoe5ofcqOjRact90YAqjudr69+8bqJ1uf5wYqw6eN7rb9NZ6jxabLXUXf70wX5T0bbNCrClZub&#10;dAYbHuZG3+lteJbhfzImGR4+ibM95m5zLCX1UW/dg9wY1QGeZm3stbpqzb6im+7u5xur0ejkvehv&#10;fF6QdPXdA4yuEgKEACFACBAChAAh8F4IDPMMa/MeDLa+fmeuzX/Q28i8NL6xc6Iv0MoAEgOkjqkg&#10;hwkBQmAuEBjs7nCJify5gsZHov0ntz3dqjtGXrU8kF1QWdn9gW4U5WR+dkN3R1D1B9Z/Xa0vNbeq&#10;oW/aZsgAIUAIjCFAYoDkfLpUlxQTA0Drj9+HuXr5oVeKQ44L9YAMYXQgfpJcffjuGIfDFRmqPQ1g&#10;kCepNeMnh5q0oh32bP/zv+6+pdDHm+0W9cpCLli+lDe59sX/+f5/2Ueqz3h3yKAkCFTn3OGVqwna&#10;wKQv2r2/8YlIDJjtIU32CQFCgBAgBAgBQoAQmAQBTrQSiQEkBhAFQggQAoTABARGh908vf75jNb/&#10;Oaf/78rGP1U2+pcrllpZXCwOGBxsPv/c4Xe3rDzrPhA3VxdHqAvTFAN4vMoTz+3/dM8lquUD3aBq&#10;hAAhMBEBEgOkmuKX3PlXYkDUeUG7/qR7V9WLrJDLBQHHWuKO8hIOlwfuSnI+UBx/s7XsKaSCt9Wa&#10;2fO9FQ8vrv/up8tXppZqjr7Fz5lrUcP76pc///fv/vQn/++6wZXOpjnq48z5P/l9lDr71dkqvDJV&#10;Ae/ZIt77Gx4VJF2RultDDhMChAAhQAgQAoTA4kCAE32exAASA4gMIQQIAUJgPAIjwy2bz2v87Rm9&#10;2wnN/cKLA3HpBRWipQD9/dXfKGj830um8ysGNDbm/VlB44e3nUgMoOFLCMwgAiQGSM6nS3XJMTHg&#10;3NuDs7/sqX2R5nshzlo+1npXvNORorhrLWWPh7k676hClwiBaSJQnX2LV3ZbwHu8iPf+hvsFSZen&#10;CRRVJwQIAUKAECAECAFC4MMQ4ESfIzGAxIAZ5BDIFCFACCwSBIaHG1af0vjOOUPTor5hsT71tNSf&#10;eGn9Dwoaf3VS6z9uWf/+rp1SaFlfZ5uKpfvv77qZFnNFZUeyUpOW37deZ5/RPSRMNDA8OJBTnrf9&#10;Lspjd1z/2FR8ZUAHn2fjF/qF6OpnGt5WWY0dQyIzbfXyL10OOKXZBYaJKlr/4Xlwamv3wKigs65s&#10;6xPz7yho/M1p3Z+r4JKDamL9IoGeukEIzCsCJAZINcUvufNjYoCioE37HXt37ZP6HNXSlJu12apt&#10;FerDrVrvLk9XCYFpItBWfj83VrGj8vYi3pGFuKnwzjSBouqEACFACBAChAAhQAh8GAKcaEUSA0gM&#10;mFfWgRonBAiBBYnA6EjfXS2TjxS0/uehh0v56+QAXQ1V6+68ZLIIiHadbW75Pe0th5+D3zdRz24S&#10;9WY4MSrs+6c1/kM3rnNwVDA6GhwS/BMlLbFawrpMmKD25kbFF2iINYgD3SuRNV241lL59W2DcbV+&#10;eNc7oqm3vSL/91d1xC69PBZauSCBJKcIASlDgMQAyfl0qS45JgacnTIy+3Dri6GW59hHuEi4umjD&#10;uFPXFg4CyBlQnnF1Ee/NRVAC6KtECBAChAAhQAgQAoTA/CDAiT5LYgCJAVLGU5C7hAAhMDcI1JWX&#10;HHwqnML/j+eNZCwT4mo7MV9/dGS4kVv8GU5eNLEo7G7gd7f1DY12vEsM6Gso+MUZzb85bXjUJ6eI&#10;hyqNZ+8L2X+IAaMjAzrmtn9/WnuTfUZ+i9BafFL8r5R0/k7Z0a2yY0wM0F1nlpjD7y4uL9txV++j&#10;E1q7/cpHhofyyzJ+p6Dxb7fs3cuFFfn94gsY5gYhaoUQWIQIkBgg1RS/5M6PiQFnBLzntBMChAAh&#10;QAgQAoQAIUAIEAKEwBJBgBN1hsQAEgMWIZdBXSIECIEZQaCX16TvGfLj88JJ/f92y9WqWJhAeJKc&#10;Ae8SAwYTgwNQ/X91E9rHfGITCA8ONq4/q/E3Z3RX6QcfsxTtJt6/vKL7kYLBlYS6MTHAyqVJuE5A&#10;IOhzc3SDqc/tcvCBcgbMyC0mI4TAOARIDJCcT5fqkmNiwGkB7wnthAAhQAgQAoQAIUAIEAKEACGw&#10;RBDgRJ0mMYDEAGJCCAFCgBB4OwKjo21tjeefmf3tCY0fPgprGhp5TzGg08TEEQz+Hv8qtg1WDOhv&#10;Lvj5GwGC2GBBBpcnEQMGAtw9SQygwUoIzCoCJAZINcUvufNjYsApAU+ddkKAECAECAFCgBAgBAgB&#10;QoAQWCIIkBiwhJQA/D7EL/xZZRDIOCFACCxSBEZ5RRk/Oq/9kYJd0uAwKwZ41I49UsZWBjzKepUz&#10;ICEydCxnQJ+7aDr/t475IxNWBvS3FP7ihMY/nLd4GF/qm1UmtlcVd/RPWBkwiRjwg9tOkc2LFHXq&#10;FiEwHwiQGCA5ny7VJRkxINLreEbEOdoJAUKAECAECAFCgBAgBAgBQmCJIBDpfZxWBiwhPYDEgPng&#10;VahNQkBaEWhsrE2oYuLzDJdnJP7bWa2PFJ2zB4cH+hvWKWr8jaLBg3TeiGC4vq1rqKP1vJYFkgmv&#10;9yhA6d7elju6tt9ReJVAuColEmLA/zlnY1XKGxBaGzI0s2ZyBgwPdZ+9r/vRad31Ljk8Juj/YF9a&#10;bdsr2eBVAmE2TNAbYkBzc/FXZzX+/rKlaSF/VDBY3fo6y7G0Ik5+EwILAAESA6Sa4pfceUYMyCsq&#10;pZ0QIAQIAUKAECAECAFCgBAgBJYUAiQGkBiwALgHcoEQIAQWGAKjI4MvTCz//brV148dv35s/2tl&#10;/b87pbPSNqsH9P9Q38XHun91QutHN6y+fGy/2iqlvbfX39P7rxQ0/kbJBOU/u2/xj6LgP/+hG9c5&#10;ODra27Lrzsu/UdD83lXzL0TWfnJOmIQAYoBgdDQ8OuTnZ7Q/Oqv/5wf2wrYe2vzshjunXyQHvFMM&#10;6Oa3yqvp/H8ntH922+arx3YbHYWJBGgjBAiBaSJAYoDkfLpUl2TEACMLe0s71/faLexc3HwCObmF&#10;tBMChAAhQAgQAoQAIUAIEAKEwMJBILewvLi8VpKdxAASA6bJG1B1QoAQWIQIjIx0GNj4/VRJyNoL&#10;98vWd4Kyq3pEPR0dzS/MXHvNgLn0M+0YHrj79gZ5Tau/F535h/Mm657b/cPJV2IAalRXlyvr2r4y&#10;pWD4+zv6r8QAobm+yJjU1WqGY1c1vnvHJbyuf0oxQDAymJqV8okSsg0LG/2NafoivA3UJUJgzhEg&#10;MUCqKX7JnWfEAHMb54zsgvfaUzNzrRzc3qsKFZ5fBJLTsx2cXMftzq4e8+sVtU4IEAKEACFACBAC&#10;hAAhMLMIQAwoqazHnplb7OYdOG7PLapgrmInMYDEgDlnGqhBQoAQkAYERoYQe6e9uKlNuHO7h0bE&#10;k46McHl85lJ5W++w6Ep3d1ep6ExZS2dbV08ZLrX3spX6e7tfmWrqaGgX1q3vHnoFw+goj98xdrWt&#10;or1vaFi0MmB4sEboQEcn81Ew2t3VhWLVSCfwahtuHPOwkt8nDaCSj4TAQkeAxADJ+XSpLjlODIhO&#10;SI2ITXr3npSWhZ8rJAbM7G+2ObAWl5Tm4+NTV1dXI9qqq6srKystLa3moGlqghAgBAgBQoAQIAQI&#10;AUJgzhBgxYCk9BxtfZNxOxQCEgOWkAbA/lilnAELnYMh/wgBQoAQIAQIgXlFgMQAqab4JXd+nBhg&#10;Zu0Ul5j6jt0vKMzLP3SBiwEevsG2Tp60j0PAwtY5NDS0tLQ0Ly8vNzc3IyMjPj5eT0+fgCIECAFC&#10;gBAgBAgBQoAQ+AAEnNx954zff6+GWDGAJf3fdkArA5aQKkBiwLwSLNQ4IUAIEAKEACGw0BEgMUBy&#10;Pl2qS44TA2ydPHrfuRWXli98McDMxikpPZv2iQj4BQRzOJzi4mKIAenp6e7u7kVFRby2NtoJAUKA&#10;ECAECAFCgBAQR8Da3o1epaZEAO+c78XRz1lhn6AIOxdvJ0//d+/GVk4kBpAYsNCJCfKPECAEZgoB&#10;hPMZFQ/2I4FdlBfuEpScwyIjublZSraRUY1svKA5bJyaIgQWNQIkBkg1xS+584tSDDC3fe8UCHP2&#10;22zeG/IPDMnKyiooKPDw8IAq8G7th64SArOHQA+22bO+FCwLESQIl8KdXtB9FA1DGojTvUcLE0Fb&#10;R8oqNHU+rQX7zumJhbw5hWXV9e/enT0DSAwgMWBRsxrUOUKAEGAR6G6Uv2/ykYKhdgFfElRaWhru&#10;6lmJ0vNqLrfO4A9KUmlWynR18RLLeENjisRAX++p+/Dq5SG/kt5ZaZCMEgJLFwESAyTn06W6JIkB&#10;s8HO+wYIIykt2N3bLzAgIDA1NX267MWs1e/q6srLz58189M13NlSHe7vauEa0dY9XVOzV7+urh75&#10;IWbP/rQsd1W7m5rq6hlovjBNqmpZsHx2Xn4BhuK0ejp7lfk5ug90dHX1nutY5ze2z14707ScnZM7&#10;TQuzXL0j3t34qU3ELLfy4ebb29uLiks+vP7s1uzM8DG5o66D77KFa2ANd3Yb+2DrVVVVTU1NH1x9&#10;tis2FKXaWJjoGNsmFNQttIchKwYs5LeaKH+nB4+fPVB/fOn8TauwtLl/9Vr4YkB2frGXbwB2H/+g&#10;icIAiQFLSAnAT1YKE7R02R3qOSEABN5HDBgZHryvb/KdE5r/97z+96+aK0dXD8zP6oChpKRkGXXL&#10;tVYZbL7hkZEhF2+fX92weZnTNkx3lhAgBGYUARIDpJril9z5d4gBra2tnZ2d434GS0WYIOaHWRon&#10;LyUjW5KfhUxK5Cl3kcGcKYuhwAP1Z5IUQxJm7JKUlNBDuJfGkcigq6dfWkbWlBwHn9/R3S0R4d3W&#10;1jalNRRo5/MlMQj+y9jUXCKD7e2SzElFmfZ2viQGJelIF68hKdLP2k0iMUASg3AMpHNHR8dMeQg7&#10;8QmJcfEJM2gQ7knIjE/d5a62ukYhcVgU52Hlmz5lt6c2KOqnhKNLNBgkYs9NzCx4vKkHdnf3TI4u&#10;dATfET5/quHa2VzX3NnT2eZvYRpRWPvuGz3jowv/NEz812FSH0ATSzIIZ3J0idoDgFM+anq6u4qT&#10;vNzdPfU9Yqd0Eg+Qbgkmb0s+ujAIJXl21dTW2js6T+keCkj4NRGNrim/c8IGJTAoFAOcY8qaW1o6&#10;JFDNJDAobFfy0SWhweCQUE7W1P/eSdZlSUcXc8um9rC7zsfUPq64qrmV29k9hRYg+ehqk2x0YTDg&#10;sfmO0cWKARK+1Uj+miThWw1eaSR870pOjNPW1g9LnuIlbcbfu/AKt/DFgOCwKEdHR19PXzU1tfyS&#10;CmYvKK1ihAESA0gMmFEKgYwRAoTAQkbgfcSAobqc7ylo/OMFa6+mgXnt06Cvr9+/KGh8KSYGzKs/&#10;1DghsMgRIDFAcj5dqku+QwxQUlJKTEwc9ytRisSA4PAYI1NLSah2CX/l+viHWNo6zqBBF3cfR1fP&#10;GTRoY+/i6RsoiUFbB1dJxABvH9/CoiJJeCgJKT8HJ+eampopDUouBpiaW3J5vCkNYpq8nb3jlMVQ&#10;QMKONFVmuXlJJAZIaJDDyQJjNYMeSi4GSOhhSFh4RiZnBj3s7eWGWut5p9ZOKTdJ6KG9o1Nt7RS0&#10;OEPPmZhJJDVJKAbU1tbZOzjNIDKYCe7p7TOlwc6WmqhgX0NL59q2KYjYTA4nJDRsSoOSj3/oTBJK&#10;TRLeO7iXyZGIrpXQoKeXT/FUE+qLUkJcwlK5pWnmPlOLAXYOjrUSLLXh8Xim5haSQG1iaj41U9zb&#10;K7kYICEyRUXFXt6+kngogcHuSk6srY2NxcvHxr5Z3Kn0AAkMCv2KjYvH42uGPBSakVwMkNBDD0/v&#10;kpLSmfGwKvW+uqaZlY2hqYFHZOG75QAul2tmbilJu8amZpJIntU1NfhH+R0Gre1eRcOX8DUpMDTS&#10;xMJGkpcQCQ3ilcbGwUUSg35ORvoOEalTTezAS5eLh48kBiX0UCrEgJeGFl6eXukp6daW1j6+ocxu&#10;auNMYsDSkgGY36u0MmCRUzjUPULg3Qi8KQYkxkZ+8tDdOav0uKHrJw/tPlF3uR1Z3jowAhuxUeF/&#10;uY2AQhp/c0rvdw/t9vmXiAyPdnd1eYRHrEDhh3bfvHC3y+d3DAnLC7rb1Gw9P3noqZdR/tLFB1e/&#10;fBaU0NDy3NF7m1mMRWCE0L5w9zTJKtdzDfhC9HG7RVxiSx/j8mBfn5Wb91gxO/3s9vYB4aT/7OSY&#10;X17V/2vIEhdNPn4gtJDQ0vbESlTysatmZvMQU32gr7Qkd+OrVuxuRVU3dL9ayRAeHvrlYy83TvFB&#10;PRem1oO4irbB+VnmQCOUEFj4CJAYINUUv+TOv0MMOHnyZFxcnPSKAZhNFpso0YLxyNhESX4ZYiJb&#10;fHK6JCUl/A2ZmMpJSMmUxKCEHsYnZ0w52w7T4rx8/Dw8PGNjx9/ciYwAQitMPUNZVE0Sih/FGhoa&#10;JJlQLLkYAHpuyvm/aLezs6u+vkESDkXCjkguBkhoELQgZtfOoIeSiwESetjS0iIJdynhYOjp5qYE&#10;O9t4xHMlmKMsoYf1ko0uDBhJWF10REIxAEMaTc/gvcOXrlGCqCbdHbyKknx/R5f4kvp3t44bh9s3&#10;gx6ClMQmiUEJ2dWZHV1wDABO9exq8zF5/kRTT/OZ+qXb6gFJZe+msmd8dEFDkuTZJbkYIOHXBLBI&#10;GDNHQoPCYcAvNdY2Km6eYkRIaLBV4tEloUHJxQAJDTY2YnRJ8OSS5F/GqtQXBl54fDSWpOrZeHZ0&#10;vWtxAAaMhMHfMLokWXeCZxf+UZ70tmE5EaaD+Pn5efsGpGflS/hWk5yePQvvXRlTvialJkVqvzAJ&#10;Ts+bsiReuvDqNWUxFJDwvUsqxABHV5+KwgoPF4+inCJ+E59Xz6srr7N38SYxgMSAhc9IkIeEACEw&#10;owi8KQYE+XmI8gGI77rHgitAz/t6uYmf/71NNvzoaGu8rmX5V2+UNzgdViaM2t/Rcvi5KYL4/6ey&#10;rqii9jKrNG4777y2+YQm3mjxh/dDm0RdbCvN+dVlndeFTxsohFXgfEKo35sWTALrW84+EZk9bXAp&#10;plaUyGDA2sXrh6fFLWv/SS+2ul8oJ7i5OU/splJULaUentGxRcYWDwIkBkjOp0t1yXeIAYcOHYqO&#10;jpZeMUCSH3uzVAZT/mfJ8vTNevv4I3swcgjjR35GRoYkdN7clwENkZySOvftSt6i5GKA5DZntmRF&#10;RWV5RcXM2pw5a7y0UCcX/0ze+DhkM9fCTFhKSU2TRLuaiabe20ZbeUY+SLxufoS9uT+n6r3rz1WF&#10;hMSkuWrqA9vhlUm0MuADrU+7GlY+SbhmYtpNvb+BDl5qZnZbR1dbRbSmnketRMG33r+VadfAYggJ&#10;9b9pN/X+Blrz9Z8YptXxqzLDDRyDO6dcJ/X+LXxYjYSEhLy8vJycHH9/f2/fwIX8VpORlettY2rg&#10;Hj79F6QPs7DwwwRBDIAGgF1fVx9/IQw42DiQGLAUlQBaGbB4qBrqCSHwYQhMJgb8yyV7TU5NZWuH&#10;nYf7Pypo/FDVNbplpKenuzQ9Dhz6dy+5hbd21HchUtCwr4/X35/Q+NcH3m6FzSgfGhnxA0WN/6ts&#10;a1fWNfpKDND47nUbh+IOXG3pGRztbhOJAdr/8TIGZ3IKsn6rqPHRCa3f60dzGtqzM5N+eFrzr0/r&#10;WVeJwv53N+vGlKJYZSvP1z/wH09ofFfVv3pI0N/bYe7s+U8KGh8bJeQ34Wpn7/BwSyv3/HPDMTFg&#10;tL2E80NFrf9PyUQlrhoW8vLzvr2t99FJnZMRtTDNiAH/74qjYV49rho7Ov2DgsZPH3glcUVrGmgj&#10;BAiBNxEgMUCqKX7JnX+HGLBnzx57e/vs7Ozc3Nz8/HxmlqUUhQn6sB91i7gWYu9CCSgqKsLdzMzM&#10;TE1N9fHxSUlJ+TCmYCnXaqvKtjTRe/Jc0zW2eCnj8OF9bymzNdZ5rm2AaeP2QcltC1sS+PBuzmbN&#10;7oZMAwD40tDRN7Gpc6r4LLPpibTbbq/J94nJlPZezI//na2RXna6uvramtbZze0LLfnt/GDy3q12&#10;VRXGm2rpGVrYZVVNlSnkvY1/SAWsP4ASgEkD2DgcDl4VfH19vbz9F+zbUWp6krGRRViSRDmiZqMX&#10;UiQG1JbVBvsHx0XGNVY2khhAYgCRH4QAIbD0EJhMDFhlltEiQoLbUrb8nMb/vWbrVikM3TNYmgYO&#10;/XtXvApf4dR26rYBztxM72BODPV1X9M2/uikgVJk1eArMUBnt3/pa1hfiQFGN1LqhAb7ei890/vo&#10;jMGV2FpRbJ/2g9d0/uqU9qPsLqZKV0erlmvYGbuwM+bu/3JC4zuKVuF8Yb2JOQOGB/pu6xiNiQH9&#10;Hq6ef6eg8XsLDtt0ZKAXXP3LyyQsOxCJAVqbbLPbRJfrawu+UNT451uOAbQ2YOl9A6jHkiBAYoDk&#10;fLpUl3yHGCArK7tp06Zdu3bJy8ufOHGitFQYIZfEgNn4JTk3NuOS0kJDQ3Efoe5ADIAMEB8fb2Ji&#10;8iFsAdUhBAgBQoAQIAQIgUWHAPJeBAQElJeX41WBEQOgDRgaGs7Ni4o0trLwxQADMztPryDstjYO&#10;WBLq7eFtb+dsYu1EYYKWoh5AOQMk4UGoDCGwaBF4pxjQxq1ed/ntYkBn1YrLLz9SMHJvEk3kxzbc&#10;b+Ho+h0FHVn3/J52JkyQyaMsJuqPaHtTDBju77ulbSQmBnSdvPNKDBgdGY6ICP/Pizp/feJ1qJ+/&#10;VzQLaJVADBjofGpi99cKL4+GVLItl+bE/1BB45ePgvJ6xosBTfWlKy6SGLBoxzh1bPoIkBgg1RS/&#10;5M6/QwxAmGl2Qwx3Jv6sVIgBptaOAaHRtI9DwNMv2MnJKTIyMjg4GD/1sSzA09NTW0cnJ6+AdkKA&#10;ECAECAFCgBAgBNIysuzs7KKiophXBSwLwKuCpqYWvVO9DQFDc7uFqWF4+odm5BSC8S8qr2b25xpa&#10;MTEx9tb2puaWRRU1JAaQGDB9xoAsEAKEgFQhMB0xYLBxp7LeRwo6JuVMyl5M2e/VsBCy8IcCSvv5&#10;r8QA9ewPEQM6+TUyl3X+vxO66yzjHNOK3dJS/nBS8+/O6tlXvxYDvrDK6B5r+Y2VASM9ptYuf6Og&#10;tdWTyXIs3HKTwr+joPG7Z5HlwyQGSNUQJWcXAAIkBkjOp0t1yXFigLGlg6un3zt2awc374Aw/OxB&#10;HlorB7eF+fsnNCrePySK9nEIePgEOjg4YK4fogCzG1YGLESggiN9gyIWomNj48pv4XsYFOG3sDHE&#10;LQaMC/kuCwfhAvcwMHwhAwjffMnD6f1jJAWPmuDIBf6ogXsL/1GzgDzEv24BwRP3Bf6omUf3gsJi&#10;FubLMCsGMKQ/9uj4JL/AEOxJaZnsSWfPgI/CwsLwe0Cqf8+Q8xIiQCsDFgDNQi4QAvOHwHTEAEH/&#10;Mz1h2t6vbDIaeoXR9ovyM/5wXuPvL5i9zG0feRUmyOTDxIDm8oyfKmh8/6ZzeAuWHYzUFaT+6LUY&#10;MBQaFPj/Tmp8Tz2koR/t9tRyB98MEzScERX2f05q/M0dDw5PmE64k1d/7KEhXN3lLUxuPC5MEK0M&#10;mL/xRy1LBwIkBkj4TiXtxcaJAZL/nlnIYoDkvVhSJZkwQcXFxeJigJmZ+QIEITk968kL7QXoGOtS&#10;cHi0kZnVQvbQ2d3byc1rIXtobG4dFBa1kD18qqGTmMpZyB4+UH+2kN2Db+ThNG9QZGySrr7xNI3M&#10;anUv3yBre+dZbWKaxq1snbz9g6dpZFara+sZRsenzGoTZHwJIjBRDGAFAPEDEgOW1voAEgOkg4lZ&#10;vF4i7MDi7dwH9mx4eLizs3NkRDAXe1fzOQ37H1+2MSnqQHMRIQE/vmy8yz6nRdR6G7du313jXz5w&#10;963qx8eB8ixc/V+1oOIx3/JzMpfdNP7ZTWsZPf+DJgHrH1mhwFeGcVV9gpEOrpI+LNvr5LW87kgX&#10;/5aJ448v2z7MaMTJwb5+dRPbH1+3VktsGBTa7L761Pwnymbaed3trTXbbxv/5JrFah2/gyb+G9Vt&#10;/v2K8U+vW5gW942MjBZlpPzppjEqyhr6HTT1NMntGh7sf2Zu+5Mb1mpJDVgtMNDdfFTd7CfKJsu0&#10;feXNAnZpO//iuvFPVN2jWvpxV/z9fX5y1fSQe4EwAYFA0NJUufOu8a+feEU0ICvynG40/ucUbmps&#10;AgIjU22jo6MowucvrVcjaef0P9h/EgOWzu9DRgzAygCEAGY3Y2OTBYgASBGtlws6QnFoZKwFYu9m&#10;FyzY3d3b383Lb8G6B8csbR1DIhbohEoGN209o6S0rIWM4XNN3YXsHnwjD6d5g8ARG5laTtPIrFb3&#10;DQh1cPGY1Samadzeyd0vSLiiccHuBiYWMQmpC9Y9ckxKEYAYkJiWnVtc/u7dwc2XVgYsoR+9JAYQ&#10;OzS/CMjJyc2vAwuw9erq6nv37n0wm7OkKra09CJ09QK8iRK6RONfQqCo2GwgAJa/tbW1ubkZohSi&#10;wGPjj23scUdHB65yuYNL6sGyZDvLiAHaBuauXgHvtTt7+C3YMEFS+rNttt2GGGBhYYG0AbZim4aG&#10;5my3S/YJAUKAECAECAFCgBAgBOYSgZCoeFtnb0l2EgNIDJgN2oFsEgKTIEBk6ERQGhoaUlJSWlp4&#10;tE+JQHNza19fn/R+tWj8S++9WwSekxiwZEn/t3WcEQMw9/AD9vjkzPSsfNqlBQFEdoqMSRi3R8Um&#10;Sov/5CchQAgQAoQAIUAIEAKEgCQIZOYWZReU5RRiZUBlfml1QWl1YVlNYVmtcC+vLaqow14s3OtJ&#10;DCAxYBGwHNQF6UCAyFDpuE/k5ewgQON/dnAlqxIhQGIAiQHjEGDEgA+bqSTJTxEqQwgQAoQAIUAI&#10;EAKEACFACBACc4lAVn5JfkkVNACQ/iVVDaVVDWXVjWU1TeXYa5sr6lqwVwr3VhIDSAyQiEegQoTA&#10;9BEgMnT6GJIF6UWAxr/03rtF4DmJASQGkBgwl7/EqC1CgBAgBAgBQoAQIAQIAUJgjhEgMWAJUfyS&#10;/76lnAGLgNCR6i4QGSrVt4+cnyYCNP6nCSBVnw4CJAZI/rK0RErSyoA5/m1GzREChAAhQAgQAoQA&#10;IUAIEAKzigCJASQGTIIAiQHTYVKo7vQRIDJ0+hiSBelFgMa/9N67ReD5RDGgs7MTCUvwlxIILxH2&#10;n1YGzOpPLzJOCBAChAAhQAgQAoQAIUAIzC8CE8WAksr6pPRsChO0pEUCEgMWAaEj1V0gMlSqbx85&#10;P00EaPxPE0CqPh0ExokBfD7f0dFRRkYGUeM7OjrwERsO2trauNzBpUmOL7Ve08qA+f2pRq0TAoQA&#10;IUAIEAKEACFACBACM4vAODEAuYJtHF1u3VFNTOVQzoClqweQGDAdJoXqTh8BIkOnjyFZkF4EaPxL&#10;771bBJ6LiwEg/W1sbL784oujR47cuHE9JzcX6wNIDCAxQPJkwjP7o4WsEQKEACFACBAChAAhQAgQ&#10;AoTA9BEYJwZovzQ4dPgI9lNnzsYkpFEC4SWqB5AYsAgIHanuApGhUn37yPlpIkDjf5oAUvXpIMCK&#10;AQgKhOhAly5dun//vpWVVUBAQExMTGNjI4kBJAaQGDD9H2BkgRAgBAgBQoAQIAQIAUKAEJgvBFgx&#10;ILe4UkfPcMeOndu372D2w0eORcWnQA+oFO6tH2GFOFYKL7WfQEuzvyQGTIdJobrTR4DI0OljSBak&#10;FwEa/9J77xaB5+JiAFYGYClA19iGY1oZsARfCylM0Hz9SKN2CQFCgBAgBAgBQoAQIAQIgdlAgBUD&#10;ElKztHQNsGNxgPZLQ+GuZ2hl50RiwFJcHEBiwCIgdKS6C0ucDO3t7cUkXLvZ31xdXUHtiQ+V7Ozs&#10;2W92ihYKCwulevRO3/klPv6nDyBZmA4CExMIM3kCsFEC4SWoBKDLJAbMxg8wskkIEAKEACFACBAC&#10;hAAhQAjMFwITEwiXVTeW1TRRAuGlqAGwv3JJDJgOk0J1p4/AEidDMzMzIQZ0d3dDFZi9raenJzk5&#10;OTQ0VPx+GRsb19XVzV6jU1qurq42Nzef/hCSagtLfPxL9b1bBM6TGLA0Gf939JrEgPn6kUbtEgKE&#10;ACFACBAChAAhQAgQArOBAIkBS5r0f9tvPxIDFgGhI9VdWOJkKOJ05+fnMxE5ZnVraWnx9fUVHyq2&#10;trYQCWa10Xcbh1oAH6R69E7f+SU+/qcPIFmYDgIkBpAYMA4BEgNm4wcY2SQECAFCgBAgBAgBQoAQ&#10;IATmCwESA0gMmAQBEgOmw6RQ3ekjsMTJUEYMYENzzN7BpGIAwoPPXotTWsZ6CBIDlvj4n/4DhCxM&#10;BwESA0gMWHxiQBonj3ZCgBAgBAgBQoAQIAQIAUJgfhGYL+p/YrskBpAYQGLAdGgTqjsrCCxxMnSi&#10;GJBodGTjJdv6Kal0sQK1eXGq97Rq3llFUjGguTrE2/jYzm179+7dvHWv2kv78pb3cWXSsm3NVte3&#10;ntEOH3eRxAB8o5b4+J+VZwoZlRiBd4gB7LcViYXb2tq43EHizZcCAotgZcC4X32pmbmiPSclQ3zP&#10;TsmgnRAgBAgBQoAQIAQIAUKAEPhgBF6/W+JVk3nnHPciukD0gMCwGDefYE//UA8/4e7uG4IdZ9y8&#10;g129g1y8Ap08/O1dfZIz8j8KCwvD74Gl8LOH+kgrAySmTajgrCCwxMlQiAF5eXk8sS3e8PCGi9Y1&#10;4qe4rTVV5aWlpRU19czp1uaGCpwor6qrra5rbOG2NFVV1XB53Prqqpra2vLSsuraBq64BR6vqalp&#10;Ypgg0HxvluIlON7bpaCSVtKI8/VlSdf3yDz2SG/l8Voaa8vK4EJZdV0TLjXV19TU1VXCpcqaFlFL&#10;TbVVIg8bGIPc5vpyUYW6Ji6vtcHi2ubTWqHj2kIQIVoZsMTH/6w8U8ioxAiQGEAvgTO6MiAvPWue&#10;9zQOfoMJd0YAEGkA2cnpWUlpWYmpnMTUTGZPSKGdECAECAFCgBAgBAgBQoAQ+HAE2BdLvGTiVRMv&#10;nHjtZN4/2TdSHMz76zEc8PQLKa9paOvs5fK7sTfzOpu4HY0t7fVNbeCNquqaSyvrY5MyohMzSAxY&#10;QmsISAyQmDahgrOCwBInQxkxgCu2xRkc3nDBulrsTJq3/q6d244fl1srK+8UU9jS1GCtcnin3IEj&#10;hxU2rf9G2TyqINZ5+aq9Bdzc+zJf7T5+68TBnau3X8ysahA3O6kYgMm/4mW43Lp7x7e88EpnTzbk&#10;5hZzufUVeZpXDxw6eeLUyd1rd95JL61wvSe3Ufbs5dNH1ny92T6+pKYo/trBrYdPy63bfjYmr665&#10;tsz27pHNcsdPH96096pRXlm1ufLm05ohb7bFhRRBYsASH/+z8kwhoxIjQGIAiQGLSQyYKAOINIDM&#10;hOSM+OT0uMS02MTUmITU6PiUV3tccjTthAAhQAgQAoQAIUAIEAKEwPsiIHqfxIslXi/xkolXTbxw&#10;JqUJVYGJksC86wEkBiwhil/y37ckBkhMm1DBWUFgiZOhEANyc3ObxbZoPfn1SpYV7Jm6tOs7thiF&#10;FDU21ma7qn21+3Z8pJ3M+kNR+TUNFWmn1n12xTQiN9px2crduc1Zd2WWq9il15aknZLZaZtaKG62&#10;sbFx4soARP8QL9PcnCT/zRq76JI3TzZnR1ufu/C8qKwkPTF02+/+97lPjLPawV1KFjXN9TY3Dp/S&#10;9vXWPr1dSb++uS47KTG/op4TarBx0+m0krrm+lJ1hX337MNMr246+SJonNn29nYSA5b4+J+VZwoZ&#10;lRgBEgMkf1laIiWnEyZofqOyonVmdTYTDig5PRsyQHxyRmxiWkx8SlRcckRMYnh0fFhUfGhknHCP&#10;iA2hnRAgBAgBQoAQIAQIAUKAEHh/BJj3SbxbRkQn4CUTr5p44YxLSsfLJxYK4EUUr6NjwSrHxw6a&#10;+3dmD1oZsER+y71XN0kMkJg2oYKzgsASJ0MhBmRlZZWJbQEv9q0+pZ/Dnok0/3bV8aB80eccl81f&#10;bTN/cmmVvFam6IT2eZlzur5JAeZfLpNNLktQkVmuG4xiiYqbV953TxQ3W11dPU4MsLa2rqurEy9T&#10;VhZzcPlyA9/UN0+W5WXEat49f+jA7l37D338k/+6ZetrdWP3+ed+KOZw5+CmK0a6irsUNN3YWj5P&#10;j/z8k/WnFc9j27bs11suGeieX3/kofs4s/X19TY2NrMyqqTH6BIf/9JzoxanpyQGvNf70lIoLO1i&#10;AKsEIBAQfo9hulZUbFJ4dEJoZGxweHRgaGRAcLh/UJhfIO2EACFACBAChAAhQAgQAoTAhyPgHxwe&#10;EBIRFBqFl0y8akbEJAglgYRUrBJg9QBWEph7AUC8RRIDaGUAJRBenISOVPdqiZOhjBhQIrb5P9+7&#10;+qT+61NxdhtX7nZPE5WIN1v+9S5Hw7sr99xPLsTngvuHlivqeCf6m0EMSCyJgxigE1RSkpVwFmKA&#10;W4K42UnFgNraWvEyJSVFz5W2X9DxGjtZ6KVxdpvScyedyzLyN0Mi4jI4GXJ/+q+bNj4WEAOe+aKY&#10;/e0Dmy4b6l3Yvl/NljXlp6P47d7rgWGR2NztzF2DonXOrT/ywO3NtkogRZAYsMTHv1Q/uxaB8yQG&#10;LAV+/736OE4MiIpPCY/GhPq37tHxqRnZBcw+vz9ymJUBzJoArNHGz7CYBCwISAqLjAsIjfILCvf2&#10;D/H0C/bwCcTu5h0g3L38aScECAFCgBAgBAgBQoAQIATeGwHvAOFbpW+gl1+Id0AoXjXxwhkWFYeX&#10;T5EegJBBiBckXK46aWLhOX5tJjGAxAASAxYBe7PYurDEyVCIARwOp1hs83u2d9VJPbFT6U8Obzj9&#10;3C0vJ9Xkys5vT+skxvpuXb3GPiI9K8J6+e//V1HbK8HP9ItvtiUUx97auEw7sLiYE39m07f3XOPF&#10;zVZVVU1cGVBTUyNeBscJHjqbZTYb+WcUFxdFe7zc8sU3zz0S3F+c+fbww+yCogg7lf/8x/+6Ye1t&#10;fn3Xuac+KG+nsl/mkoGvya1VOy9lFuc4aKsZeiekhdvtWrPFPjqruDhGbvmKexZ+2ufWHb7vOq4t&#10;SBEkBizx8b/YHmfS1h8SA96LKF8KhceJAUYW9ogx+o7dxNJhoYkB+OmVkCKMDhQZm4SfZFgN4BMU&#10;WVZZQzshQAgQAoQAIUAIEAKEACEwSwhgPop/SCSjB+BFFK+jjB5AYgAR8QsUAQoTJG3szWLzd4mT&#10;oYwYkC+2hVvd2bhRZotok91z0DwgLTMh9NaZPVu2bD6grJGelYuyka56R/Zu3rJf6cDWP1946ZMc&#10;5npa8XpyfqL+1XN2Efn5nKSnykrGgUniZisrKyeKATgpXkZ0nJeZ4XtWZjNa37TntF1gDNrLTQm/&#10;oySPM1vPPzJUvaBu6+f+8vYLy1CU9jG4e1XLKSc3zfrBOdTZe0Y9IScvPy8v3k1n545tsHHVwDcn&#10;J8v++aUHpoHj2sJiBRIDlvj4X2yPM2nrD4kBS4Hff68+jhMDzG2dWa5/0gPxAnM8xWlic8zKAKzL&#10;xrIApHTDmgChEuAf4hcSJW1fTfKXECAECAFCgBAgBAgBQkCaECivrMUSgaCwqPCoeOQPYJIHkBiw&#10;QHnw9/qBtFgLkxggTQ+YxejrEidDIQZkZmbmvc+WGWV/6fL98EQOJ8xxy8YVL73TJKldUVExUQzA&#10;SUnqzlIZLFZA3oLFOKjfo09LfPy/B1JUdBYQIDFgsb7afXC/pF0MwJwsZAtglgUEh8f4BYV5ePv7&#10;BkXMwreHTBIChAAhQAgQAoQAIUAIEAKvEIAY4OkbhEQCIRGxyFkVl5SWmJqJV1NaGUB6wAJFgMQA&#10;enrNLwJLnAxlxICc99o4GWaPL2wXbodM/eIkrFpeXj5RDBDmJJ6/DesSSAxY4uN/fh8+1DqJAR9M&#10;mi/WilItBjAJAzAPC6FakTQYywK8/YKc3b19AsPpy04IEAKEACFACBAChAAhQAjMHgIQA5B4wMc/&#10;GIsDkExYFClIKAYwiwPmdwUt5QxYoHT8/P6kJDFg9h4HZFkSBJY4GZqWlhYXFwemPnc2N2TuRYie&#10;gIAA8Ttibm6OQD2z2ewUtpGxwNLSUpJBsojLLPHxv4jvrFR0jcSA+X0BW4CtS7sYgNiswhhBcckI&#10;2OofFO7hHeAANSAgTCq+j+QkIUAIEAKEACFACBAChICUIgAxwNndx9MnIFCYOeBVpCASA4iFX7gI&#10;kBggpc+aReP2EidDGxsbLSws/P39g2Zzg30zMzNIDuLDxtvb29HRcTabncK2nZ1dcHDwohnJH9aR&#10;JT7+Pww0qjVTCJAYsADp+Pl1aRGIAXFJ6cjbFhoZ6xsY6u7lZ+vg4uUfOlNfGbJDCBAChAAhQAgQ&#10;AoQAIUAITEQAYoCjqxdePhGmEpmrouOTMUOFxICFS4XP74+uhdA6iQH0IJtfBIgMbW9vb2hoqJ/l&#10;rbW1ddyN7u/vhxQxy82+yzxaHxgYmN/hN++t0/if91uwlB0gMWAhvIYtKB8WhRiQFhGTiIQBWKbt&#10;4u5jbefk6UdiwFJ+zlHfCQFCgBAgBAgBQoAQmHUEIAbYu3i6evj4BoSERMQgfxWJAaQELGgESAyY&#10;9acCNfBOBIgMpQGylBGg8b+U7/68953EgAVFxC8EZ6RdDEhM5SBdm0gMiPZCwgA3L0sbe0+/kHn/&#10;rpEDhAAhQAgQAoQAIUAIEAKLGAGIAXZO7sJsVf4hmJXCiAGIYEk5AxY0Ib4QfoDNlw8kBizi55FU&#10;dI3IUKm4TeTkLCFA43+WgCWzkiBAYsB8vXot2HYXgRiAdG1CMSAs2stXKAZYWJMYIMnDgMoQAoQA&#10;IUAIEAKEACFACHw4AhADbB3dIAZ4+wUzYgBiV5IYQErAwkWAxIAP/7pTzZlAgMjQmUCRbEgrAjT+&#10;pfXOLQq/SQxYsKT8fDm2SMSA6ISgsGhP30BHFw9zKzsPX1oZsCgeWNQJQoAQIAQIAUKAECAEFioC&#10;EANsHF2dXD2FYkBYdGRMIokBC5cHn6/fWguqXRIDFurDZKn4RWToUrnT1M/JEKDxT+NiHhEgMWBB&#10;vY8tBGdIDJjH7yM1TQgQAoQAIUAIEAKEACEgpQiQGEDUv5QhQGKAlD5rFo3bRIYumltJHfkABGj8&#10;fwBoVGWmECAxYCHw7wvKBxIDZurLRXYIAUKAECAECAFCgBAgBJYOAiQGSBkVvqB+g82LMyQGLJ3H&#10;08LsKZGhC/O+kFdzgwCN/7nBmVqZFAESA+blvWshN0piAD0rCAFCgBAgBAgBQoAQIAQIgfdFgMQA&#10;EgOkDAESA973S07lZxYBIkNnFk+yJl0I0PiXrvu1yLwlMWAh8/Lz4huJAYvsO07dIQQIAUKAECAE&#10;CAFCgBCYAwRIDJAyKnxefmstqEZJDJiD5wI18Q4EiAyl4bGUEaDxv5Tv/rz3ncSABfU+thCcITFg&#10;3r+V5AAhQAgQAoQAIUAIEAKEgNQhQGIAiQFShgCJAVL3lFlkDhMZushuKHXnvRCg8f9ecFHhmUWA&#10;xICFwL8vKB9IDJjZrxhZIwQIAUKAECAECAFCgBBYCgiQGCBlVPiC+g02L86QGLAUHkwLuY9TkqF9&#10;ndUmapceaXhxZ7QbbdXpWrcvvbSO73qL2YJIW6fwwne3WRTh6BhRODRWaKCVY2zi2tIzo46SsVlA&#10;oDjWyT44V9BX72ain9Mi3kC9paZ5BXdgFtqc3OSU43/OPKGGliACJAbMy3vXQm50emJAbhpnPveU&#10;jOzE1MzYxNSI6PigsChP3wBHF3dzK1sP3+Al+O2mLhMChAAhQAgQAoQAIUAIzBkCY2KAh7dfUHBY&#10;VGRMQlxSWlIaBy+oqZk58/uS7OEXXF7T0NbZy+V3Y2/mdTZxOxpb2uub2mobuFV1zaWV9bFJGdGJ&#10;GR+FhYXh98BC/rlCvs0UAiQGzNnTgRqaFIGJZGhbabSqtt3A8KiofJ/b3X23LONb2rv7eFVpmRV9&#10;74HjYJqP3pl98gfkD7mlNb1Zr1vj1BZdP057R9/IeINFR1dud0trCHxx8PjToHe3Fvrs2LFnQaxL&#10;PaWuG2ROl7RJ4mLhoRXbvTLGefWuivVFnMK6dpQYHRku5aTXtE9Xcxju5mYk5bxNC5GkDwuhTF1B&#10;ZnGDEBbJtpLTa7fbJ9eF6x2Xv+ct4Gef3bTKs1i8atauT7bFV3RLZm0GSpEYMAMgkokPRYDEgJl6&#10;lVo0dqYjBqRm5s7vnpyenZCSGZOQGh4VHxQa5ekT4ODsbmZJYsCHPiCoHiFACBAChAAhQAgQAoSA&#10;ZAgIxQAHV0cXDy+/ILyIRkQnxCamJaZy8IKakpEzvy/JmBlDYgAtXBiPAIkBkn21qdRsITCRDE2x&#10;ufjPP1iW1Cyand1TeHP7gbB64WFrtPbaHc/q3sOR/tKMzLZBQazF+U/ltN6o15lyasvpzMnXGvCj&#10;/UMrWntmWQxoj/ILrWztlbw3dld2XbZOgEIy0t+ltnOjUWKZ5HUnLdlVHLbly0O507Qy39WtlLZf&#10;s0+S2IuOuIDQ0uZuEgMkRowKLmYESAxYNCT+THWExIDF/IWnvhEChAAhQAgQAoQAIUAIzA4CJAYQ&#10;2y5lCJAYMDuPArIqKQLjxYD+shsHt13ct+GsacbA8ICXxpFf/eSHK7apxBTk6ymt/tHPPt4pLx9R&#10;OdKYHaIkJ7tXXn7bdjkD1/juloh1H398TP6c/BnVuLLWcW2H6p9ZoaDPnhzqbDRT3fMfP/7Z+p0P&#10;y4f7S120tsjL796/7fxz3+5uXoCx8p//tCaooJMVA8pinU/J79gvL79FVs4+LLd3dCTP59nmHXvk&#10;5fes/8tnk64M6KzLVZVbux1Vdu+8bhg+KujhBOntW7t7z471//7Tv3hkFPsZXvnjn9eHFHb4Pb2k&#10;cFH5tLz8+mWfGkXWD495OTrIN7t+bI/8gVWyB90TKjsLgzZ8/PP//WrD5Yf6SQEWf/zZv3++Qfa2&#10;gXsrl+v7/MI2+YOA8dCZh5zaRgeVwwfP3lCSl1/xzafHr905cvjwpi9/ec+tvKkuYN2vPzty8Ki8&#10;/Na1226m1bb7axz6yfd/jr4bBWY435VbvQn+XoirfbXgYKiXf/foWrPocnhUEW+++qBKa2O1ycUd&#10;m+Xl9x7Yeviuc1t7g97pNer+tSgQoX9CXtXV48GetbuPn9kjf0M3gJ1a35Efc/HMYXn57evkb5e2&#10;Dgx0tfo+O7F21wE5uV2Kz5zbuvoijK5s3rUbYMrd0G3uFsRZqe3aJSMvv2PlXmVOdUdx8GPZEy/4&#10;/QJBU7DMmoPxsW6ya45eOHdaduWfFNQDG/ID1vzxP3/7zYar6oa1nWPYdeWc2rrZJ79b0Ff58MzV&#10;zHbBcHfrHbmvn/lmhJjf+MsfV3jndrxDDNj6H/+7/8Bx+b2bvth3I6euEw77PFPaKidE+PDZR1mN&#10;fElHtmTlaGWAZDhRqVlBgMSAmeLQF40dEgNm5ZtGRgkBQoAQIAQIAUKAECAEFjUCJAZIGRW+aH6/&#10;fXBHSAxY1E8kKejcm2ToaEXIs52nX5bF6X27/1FVzygCuShuWulRJOwIuzJgtLtKXW75PafcJi63&#10;psBbbtXukCTfFX9YZhVXM6HDXXEWz09ffBSW/+aKgtaY3eu2xwt57KGG3PwqLrcqP2rH+u2pdR0C&#10;Qf6xbzazYsBoR5HyjpWavoUtKJPjIPvt4fjStMOrZdzTGgSCQfdbeycRA1p6PB4ePK8Rimn/XeVR&#10;sqt3JBVzTshs9Sof6GspOrZxe2gVTyDIO/zVFpEYsH+nsiMWQSQZK26/Ydc1pgaMDveWZOU1clti&#10;TC9vUzJBMJ9JVwYUh+rKyF7IrWvmclutVXYffeDkoCJ76I4XGP0EC8WvDr/oGxptTTVYv005oyBg&#10;/WdyOQ1g6bttruzYcd+NX/hqZcBgR+P1bV8+DcgdFA+ZNDqUYHl1xy2HYcGwn+aZa2YxSU6qOxS0&#10;QLkPdVUp75E1C0/XO7V6TAxQkBOKAbtXHdXEUgzxrauprqQCANe+PL1exSk7P0RHdv/VCv6QYLSv&#10;JDe7Jtt7++aDSdXwarAyn8Orz9i/bktgIQj3viSjqztvOaT6Pd6m8EoM2Lj6QHys07JlhzgN/T3Z&#10;jus2nMnpFEy2MmDQ58m5G1aJzTkBG//yg6vORW110Ts3HMppACqFp7/d9G4xYNtvIdK0CQY7AjTP&#10;7VVzTfPT3Ch7Mb++hdvaanlz17EnPjP7pSIxYGbxJGvvhQCJAR/87rRYK5IY8F7fICpMCBAChAAh&#10;QAgQAoQAIUAIAAESA0gMkDIESAygJ9f8IiBOhg531d/bu+FJaIlAUH923RpPTvOkYkBnYcjaP/3P&#10;zpMXmE353rPMTH/ZNbtTRNGEJm5JNtc+3XT1jZhArBgw0Oautu+bHScVTx79zZ/XxVQh3v8bYkB7&#10;huPnv/vt3lOv2rrxRD/HT/vz3Q9qRBPoJ88ZUMd9dHiLZlSlsERP1d3tn5pG5Spt3uxc2NvTlCcv&#10;szOmpl1cDDipESb8xyP8xdYjj3lj+QeG2gqPbfziwHHFI9u+/uLAC7g1qRjgc2/zLz6XOaf0yj1N&#10;txiIAVcs0mGQ46ay/bxx/7BgoMpz/XqFpOyAratOlrZijr0gzUH5032P2wpCx8IEDVcmeSqf3qus&#10;5lLT+5rL762NOrLhSFRB1MF1e8Mqen0fHDqqGyrs1FC33Y2t10zDJ4oBii9jx+FfHKy7cv0W+Lfp&#10;698rmSa63t2x465L/5jqkG117ttj2s1Cp0Rbru0XW6+XiPIYNKeZbtpzM9JtvBiwcbNiGeDgJcmv&#10;3xReOakYIKjNdNl/5pHjiwuPja3OHrvgont+30OvLmGi56nFADZnQHWs7ort1w0vrf/FF68R1vZK&#10;m9nvC4kBM4snWXsvBEgMWKyc/gf3i8SA9/oGUWFCgBAgBAgBQoAQIAQIAUJAyOdQzoAP/gVCFecF&#10;ARID6Mk1vwiIk6EN2c7f/PSXMrsRkkf+q9//x55HwhSv7MqAtji9VbL3KocEw22F13esME3iDY0K&#10;hnv57T1DgpaIScSA4d7mBuE89boUp+V/3P5GmtgxMaCvKm7Pim0RrYO80miZr9ZHVGLO/isxIET7&#10;8MF73sMt6We2rnfi8EfQVg+P3zcyWBW4fPnuuHKsIRAEqsu/sTKg0nPd2uOFDe02N3Zet0hB0wMN&#10;aXJrN4bW93Isrny+cd/+g/K3TUK6h8CFv14ZMKkY0Bj6+Nt9z2q7+5MsL6888BRKhtP13WdNopic&#10;AQ/2rNeOEnYo2/O+rIJ6c4+QXO/icwcGet8hBsisOF7S0gfI3NUVDqp7d5ZEbP1qb/oYEd/bVqS+&#10;Z+M9Hygx7NbvdHO77M6tO9Qce4YF8RaX91yxRPGR3qaHR7Zp+ScbnV13x12YusDv2Z79opUBE8UA&#10;s3ObL1rGjvS3vjy1TtEwLsbs3Iqjj1tEDne2catDX3y2VTG/RZgforu9tb8+WnbdvrhqSCJD+c5q&#10;W5SMk/2fy8irt/eN9pe7rRGtDBgnBthe3q5kMV6BGOKVXNi/Yr2cSl5rn9eLY5/89g+OeYzM8koM&#10;iDQ6teemi6Az9/ymVY65ouwUr7as7R9viS3D+ofBdOubO5Stoh3UZE88ae0dQ5gN5DRDXxsSA2YI&#10;SDLzIQiQGDAv710LuVESAz7ki0R1CAFCgBAgBAgBQoAQIASWNgIkBkjZvPiF/JNsbnwjMWBpP7Lm&#10;v/diZGiv5939e+67gNvHlhvw7E9/OdEsJgYIWvPPHVhz7JKqfVhRcazN4b27Lt9SVT52Uj+meHIx&#10;oLfG4v7DW6qqJ0/KnX/h90ZX2ZUBXfVG17btOKP6XMvg7ulDz4PyWDGgNs1x66ZDngkVmb7aBw4e&#10;uH5b9Yr8UZucltGRYbf7B3ccPqGqqnp0w1fiYsBwf+W1vbLKGn51JXGX9m5VUlU9c/bQiUceo4JO&#10;p8sbd55FDVXV5zbVHSCmpxADBqsT9squOn/9vpmVwfHdCtH1vcVBuht37r/z2DC9ojnW4qrMwdMw&#10;VVRVZnFtz/4LN2H40rUnJTz+O8SAVb/47LzybdWrR749cJtT0yHoqje+Lrv9jOozIy8P2xeqt66s&#10;W77B5s3lFXUJ5r/4px/rJwqDLHU3FT85su20qur16wp7lQybOjoLfDXWbD6Kpk/t+Muut4gBSEew&#10;ce/R+480TPXvH76kVVld8OzI+n1KN1DrtrZZA7fJ6PyuXQqK+Hj14YtqvsBfU0nuJLC9uHXX2YgC&#10;bkdd4pGtO5SvqzxWkf9s5f6JYkCBn+aGXQdVnxhxhOst2G0o1/bSTU+hUNGR6330vOZYHolXYkB9&#10;lpuszAG32EyPZ+c3HdesaGczOWcd/P2aC3ceqKpeOKygElPM62urNVfefeDCLdU7qpeuPy3lvxkF&#10;adpfIBIDpg0hGfhwBEgMmJsXLSlqhcSAD/86UU1CgBAgBAgBQoAQIAQIgaWKAIkBJAZIGQIkBizV&#10;h9VC6bcYGTrCb27gdfZj8ju2wd6OuurGgZGB1saG7jECtotbX15e3sjrGRkdaWuqxnF5eV1H3wBm&#10;uzc1NCEkzrhtoJtXhSLV9d3jrg33oXyfSHUY7OKiSENbd38nlyuk6Qda6ht7ED5/ZLC1oa4FawFG&#10;hlobmLbquweFdYb6OmtFJ2pq6lrakdmA3Ua725pqGnhwpLO1Vliiuq5L2MxIYz4nDx/LcvSVdt2y&#10;4zCt9A6O9LQ3t/KFTPRgL7+xpR3rD15to6PtzdUVlRAOBvmtTV39I6ND/U11VeVVdZ19gyMD3XXV&#10;leXVjX1DI1gbUVlZIQSiiY9PXbwmbqdwtj/63sTtgL3Roe7GxpaW6oCty+SiMopEnX2VJXiwW9j3&#10;qrqWlkZRf6qbBl57IHSkOc9nn9zlKv6rufP9Hc3CYpVVPOaWDPfVV1XiRFNzc3NbN/reKgTwjW1k&#10;sLehtrKqvrmvv7elhTs0MjrQxRX5W9HE7xkdFSBTcY3wJpXX8TpGRgTDA931NSJfmkWpekeH+S0N&#10;KF7f3NzQ0NzX19XY2CrMbTDS39zY2IvUA0N9Y7CIbufYNtzb/mooDfUhTfHYadzTxp4B4c3lNtY1&#10;t/cO9ndUVzcAxrECA9y6hlrR3W0cQwmmKivgQoUQYXg8oxuJATMKJxl7PwRIDJAimn5uXCUx4P2+&#10;QlSaECAECAFCgBAgBAgBQoAQoDBBc/NbhVqZQQRIDKAH1/wisCTI0L6mlyf371dUVDyjcOj42Uhh&#10;gty53trrXucMkKztocIox+vyFy3jCkCe0zZLCCyJ8T9L2JHZaSNAYsAMvk0tDlMkBkz7W0UGCAFC&#10;gBAgBAgBQoAQIASWHAK0MkDK5sUvjh9v0+kFiQFL7im1wDq8JMjQ0ZG+7q4O0dbd2z/Tk8sluqOj&#10;I0M93b1vzvufouLQQF9XlyhYPm2zhsCSGP+zhh4ZniYCJAZM5/VpUdYlMWCa3ymqTggQAoQAIUAI&#10;EAKEACGwBBEgMYDEAClDgMSAJficWlBdJjJ0Qd0OcmaOEaDxP8eAU3PiCJAYsCgJ/el0isQAekQQ&#10;AoQAIUAIEAKEACFACBAC74sAiQFSRoVP5yfT4qhLYsD7fsmp/MwiQGTozOJJ1qQLARr/0nW/Fpm3&#10;JAYsjhe5GewFiQGL7DtO3SEECAFCgBAgBAgBQoAQmAMESAwgMUDKECAxYA6eC9TEOxAgMpSGx1JG&#10;gMb/Ur778953EgNmkEZfHKZIDJj3byU5QAgQAoQAIUAIEAKEACEgdQiQGCBlVPji+PE2nV6QGCB1&#10;T5lF5vAck6F9jXlubjHt7wQxN9wrOr/+A3BuL4p2D83v+4Ca71+lsy7Twz++u7c7NcAxrXrG2syL&#10;8P6wvr9/D2amRn1uODyeGVvzYWWOx/98dJHaXLgIkBgwndenRVmXxICF+3UlzwgBQoAQIAQIAUKA&#10;ECAEFioCJAaQGCBlCJAYsFAfJkvFrzkmQ9tSrTdsvFn+TnStlLZfs0/6gBtQ6npN5rRt2wfUfI8q&#10;rdZXTjwOKKuN19t88G4Tt/HFoWWakbz3MPDOotYXdijbve776PBgfWVVx8DQTNln7IwM9FSVSaRg&#10;jA7111VUdQ4NizsArxoqq/j9Qq8SrJR2XbOXzL0RfmPy9X1y8tguP0iv4gu6itXPnYjIzrm4c5Ps&#10;Xpzdf+SWXlPH0Mgw31df7ejeAzh1zzlVMuMfWGqOx/8HeknVFikCJAYsSkJ/Op0iMWCRftepW4QA&#10;IUAIEAKEACFACBACs4gAiQFSRoVP5yfT4qhLYsAsPg/ItAQIzDEZKv1iQFeKp2NofuvciAEDbVXn&#10;1m3xLG+R4E6+R5Hu8rhtn+7JkqBGf0uxwsptQY188bKD/LqLGze7FDe9nxjQ36J9Qva6S/ZrU/zs&#10;s5tWeSYlH94gE1qB03zXizIKhmktefbfrL9Y3NovgYPTLTLH43+67lL9xYUAiQGL40VuBntBYsDi&#10;+opTbwgBQoAQIAQIAUKAECAE5gIBEgNIDJAyBEgMmIsHA7XxdgTEydDqNNcDG9fulzuh550ea6Ws&#10;pBmEei0cu8NnniaFO+6TWXdA7oSBHyfT+/GO7UfOysvv3bfrwiN3Xv9Qd1OJjvLhPfLyew6c1HeO&#10;6eFn3zp4+f7jWwd3btl9ToM7ONLXXPxMWW4nZoVvXfGXr69jZUBZrKvSyYOYJb77sHJ8SdPAUH9p&#10;qP6OfZgLvnf1H78RXxkA6ln/9ukD8vvWyl3Nq+saqgs9sffqzSvndsmsuKIX0SsQNGf5K56QOyh3&#10;YN/aL8RXBtTH6h9VNmoCpTzMs7kp9yKsrjYz5LzcRphaJ3cltYw33BB6cP+lEkzr52cryx+MqBqD&#10;qa9O79xO87RuwUiPj4lOWK6Q9Q7UUjipG5Qd9HLLF58ZxnPfKgZ05NySe6PvHTXZD87tR892HThj&#10;F5wJh8viXJVOHUDfdx26GlfM9N1g536cEPZdfGVAvu/TX/34Jytkd9+3Cuvu4Hqon9iO+fPye67q&#10;h3aJJuYz20BnS7DepU175fcfkn/qnNDT3Rmid2U3CspvP/nYi9vZ5auhpvrk4Rl83rrNK6stVP/U&#10;T//1PzfLy+v553TmhiueOSovv/PQHevWrqGBrtYwfcaU3BPH+GQntV/+8Kerd+19aB8zMvqquaIA&#10;jd/8+0+Wb9ulZhkcaaa0et/5m7hvuzYbhtcMjAh6WitM75zcjc4cVHhmEdz12kue2YXNV03iu1nH&#10;3xQDhvuaLc6tOqab2FLiKbP2YFJV9xx8cUkMmAOQqYm3IUBiwAzS6IvDFIkB9LggBAgBQoAQIAQI&#10;AUKAECAE3hcBEgOkjApfHD/eptMLEgPe90tO5WcWAXEyNOz5wc3K1p0irjZCX0FOzRMHjSnGm/aq&#10;mN/cs+2WfY8oWkyK441Ve54hTH5va/bx1V8bhOc53ZS9pJ/UIxB0N6Uqrdvslhx9aOUK0/iW3oZs&#10;uWWrA+qbfW7tPaoZwO8fqQrVXr1aubyrWHHLOrvkJtDL1amG27beyMyPPLh+c2AuiPm+F/tWi4sB&#10;/V3c0qLqIUF/tMYh+WfhXdXeX/xlR1xld2emw7q1J7N7Gu/vXvfQPWtkdDBZ/8QbYYL6ik9slfHO&#10;ae+riZffe5xTX31fbq1OEEwNlLo9WHNSt67Md/3aI/mtAkFbusLG9QFlLLSDxU63dt3xb+9ouLDu&#10;+5vUIYo0KG9db5vUgAPtPWueRbS8VQxozziMvse96rt/RbXRmTWqTiWQJDprw4+t3ReSyzm39VXf&#10;a9KMtm25npkfJex7Dhd919i/RlwMEF8ZkO2lvu3AAwA00FGiuG27XXIN626Gq9r2Q7fregWDvS1p&#10;yWmFMday286Vdg0KBDy1fVufeKW53N2x+6Y7fAh4ePDgY5+2MnZlwGhraVldOxh7/oODa/XDyzPd&#10;78vK3xKZak1LTuXVT70y4OuNqvCKl2qybs/t2vZuH/WDZ54INYBebu61dWtt8jrG/BxuzIu7dWTz&#10;zsM3MrmiQTYmBuz8+Lcy+xSO7tu798z1Qi6iELX7PLu4bd9hbadYZsjN3kZiwOxhS5anRIDEgOm8&#10;Pi3KutMTA3JSM+dzT07PSkjJiElICY+KCwqN9PTxd3B2N7O08fANnvK7QAUIAUKAECAECAFCgBAg&#10;BAiBD0ZATAwIxItoRHR8bGJqYmomXlBTMrLn9yUZL8PlNQ1tnb1cfjf2Zl5nE7ejsaW9vqmttoFb&#10;VddcWlkfm5QRnZjxUVhYGH4PLMrfOdSpcQiQGPDB33aqOCMIiJOh/PrMe0fXKT1w4lS0hr8pBuQX&#10;pN09uvaiumt2FRdigOw5c2Hrg+0m59cfUDE+tPznX28RzuqXl5eTO3zcPz5KYeM6f3DrvXXq+7/S&#10;84w/uGZTsJD5FzBhglJjX/7iv3+zRRgmHhUOnritE2l5Z52iUduA0Oq4nAEdlYmHtizfte/glq9/&#10;tf6KS1u19/p1xwvBnPNSj27cGBzkvnLTuRxRGJsJOQNGvZ+cOPnCL9JI6cAdl9HKiC3r5RJREVtz&#10;+NY1exNT3yYGCAZ78k7uPOTjpHn68sOLh076eeqtP6peDblDAjHgBPpe+qrvT2wCNn/8X6t3ibCR&#10;P3jo1EUPqye//O/fbBbre5TVnXVnDXmivo/LGSAuBvg+PHRUJ0RYaKjb9vrW6zavw/wYnFx20jCS&#10;HQ8ZVsrbbtoxNHqQ1qEjDz0gBlw0TsbHXK+7smf1W4rHxIDR4QLfF9+u2wTnPv3jHx56ZhueXqGg&#10;F86akjxMUHuurYzspZKKynPrf/HZhp3MYDhw4IBb1hshhoaHBvpKQr/+do1ZZBkrBhxav8G/sM/i&#10;ytqNZ4ywcgLb6Mhwf0ez9d29K88ZtUPUmLWNxIBZg5YMT40AiQH0TjgOARIDpv7aUAlCgBAgBAgB&#10;QoAQIAQIAULgTQRIDKCVAVKGAIkB9BCbXwTGk6EDXKfnF3aeNwrWUzig6g7f6hP1Zfaq1GOm90Cr&#10;nbrizkvmSQ43tiqaCRnb7sZHRzY/dA5X27NMN6YZYWTA4Q4i2axwov0rMeDx/q9eBmZe2rJcN74V&#10;agAvxQpiQGGl/7b1e+NrhdPDR4cGhkYEtdG632y/Vi3ifS3PbxNfGZBmdXXbRXP+QG+M9qFNV5x5&#10;rBjQlnZs44ag+EiZVTuCijtRscTl6rgEwvUZbms3n7p4eqNVXKWgNe3Yps0BZWh0dKjAedUWpZx8&#10;v/VrDue1jI5wU45tWCe2MgAl+rWU1ny1bJtXcVeqy62vfv3zmx7Fojs1tjIgQX/T/juN3EaNw8uf&#10;h2NxwdjWnsGKAei7lk/yBZmv7HIH0PfRkaHB4ZGBygDZ9XvjxPpeF/Pym+3KVaK+WynJjlsZcH79&#10;ZvfSZlyKNDi7X9V1BHb627VPb1P3LWTbdLq5YccDj2FhG6NDg4N5Xg+2ndHhC9sccbq995xByGsx&#10;wPuu7Bm9luJ42c92ZY4IRvr4T+Q3qfvnjg63q+1d8cAjy0lFZvs9N9ZUX0vxiVVbAurH5wy4JLPJ&#10;qbARDrAJhBkxoLyxWeP46kc+pa8Hw2Tj2+by6n3PA1kxgMkZ0FkWuX3Zl6ZJLWPhiAR9OY7frN6R&#10;gPUYs7aRGDBr0JLhqREgMYDEABIDpv6eUAlCgBAgBAgBQoAQIAQIAULgnQiQGCBlVDj9DiQxgJ5p&#10;84uAOBlamxVibGyscnbPbhX7skSbDRsP4+PjizJf71VJignE8Y1Tu/bedYYY8OnyQ/j4ROXYmpNa&#10;LZ0D9SlOR/bsuadjrKOm8sgtfrwYkNBdHm64dbPsEz1jzetyXy6/ipwBQdpn9p66YmRk/PTiWc+y&#10;3oHOVu1Ta4/dUofZwys+ExcD6uOtZXbtf6FjZGnyYM/ea1k5bq9WBjBiQLkgQPMkUhgYGhk/UFg1&#10;TgwQdFXfP/j5nzZfLROKBYJk+/tyxxRfGmsd37f/ZVDR6HCV0tYt19Q0DJ8qff3p5+JiAGj1igj9&#10;Y09cUKuvseCc3PEMnnBdACsGdDYly2/aaewZG299e93hx9k17a/u45tigG58V0WE8b49cui71s0r&#10;OmH5KBascxZ9h8NPL5z1KOsd7GrVOb326E1R37/9TFwMEPR3uKrL7b742Ng+pLaSc3P3ljvGxtqa&#10;yrJHn9a2IVDTq625KOrCpm8uvjDW09V5Ye7c3Fj95IjsNS0dY+M7m3er5NS0jhMDenh1Ly9uOHzH&#10;2No1wl1LYfvZu0YvDZ7cPX/isVNdYfRFGZGpl7rPzRw7Otrs1fbsu6ph7BDWxSYNGOj0eCK/S+mR&#10;sX2wv4nirmv28IMRAyr5giaOz+l9O+5oG+s+VLtjLRYdYrgvN8bXFJ00Nj518IhnVs04MQBGakPv&#10;f7biUkJhhr2o2IOrZ66rOyMG0extJAbMHrZkeUoESAygl0ASA6b8mlABQoAQIAQIAUKAECAECAFC&#10;4N0IkBhAYoCUIUBiAD3U5hcBcTK0vbYgDltiWg23WzDcW5GbgU+5RUV5hVVNlXmiS+m1vB6ECdp8&#10;QE30MaWax4R1ETSVZQrPxKWVN7cLhrpK8nJ5IKtHBmoKs+o7hjErvjxbeDk5OTkjq1J4pb+zgJOE&#10;MwkJ+e2DwknxvbzqlERhmdTU7IpmEXkv2jBJvyw3JSE1s7W7t7Iov629OTe3pBc1RK2AEh/s5eem&#10;MxXT80qbX+fVReWRDvcbstccCplIM8ODvUWMm1mlQyJqm1dbiDYzcnJys0QOi21D3dx6nij97XB/&#10;XVPz4CsqfKCuMKcWs/hHhxrLczmF9UODfE4qp67tFQ6v+o5Pr/s+WlOYKmo1s1YYnR997yoU9T0+&#10;IW+s7zWT9h2FBzsaU5Li41ILeodHOxsKhWYSkipax5obc7ijXnTvEpJKmzpGR4VZfBMThCeKGtHi&#10;SGtVQXmjENIeblV+aT26MsCrwtWkrPLeruaMlISUvIoufkthaQ0udb4ylVjaKDQ1yK9PToQDhf3s&#10;jH1g39mYmpwArxrrSwsqhAsXhnqa8/LL+0Tot1bliPqbWlIvxuSPDNaX5sSLLuRVcoVBjIa6S/Ny&#10;uJ2dxbl57Qz4A21pSZy6xhoGr7iU3A6xPMlv3J4Z+kBiwAwBSWY+BAESA0gMIDHgQ745VIcQIAQI&#10;AUKAECAECAFCgBAQQ4DEACmjwul3IIkB9ASbXwQ+gAx9nTNgfl2fuvVWj0cPzlx6WNQpRmNPXYtK&#10;LCEEPmD8LyF0qKuzjACJAfQSSGLALH/JyDwhQAgQAoQAIUAIEAKEwOJHQFrEgKy8wvCouLDI2LCI&#10;6JCw6HROHiUQXqIyBokBi/+xtLB7+AFkaG9Hc21j+8LuFuNdf11JeTN//CR6afCcfJwjBD5g/M+R&#10;Z9TMEkCAxAASA2ZQDEjJyJnfPSktKz45Izo+JSwqLjAk0sPb397Z3czSxsNXLF7cEvheUxcJAUKA&#10;ECAECAFCgBAgBOYYAYgB1g6uDi4enr6BeBENj46PSUhNSMnEC2pyevb8viS7+wSX1zS0dfZy+d2F&#10;pRUp6ZzUjKzUtMyU1Mz8wjISA0gMmOMvCzVHCAgRIDKUxsFSRoDG/1K++/PedxIDSAwgMWDev4b/&#10;P3v/AR3XkaUJgzV71pz9e3Zm//PvmZ2Z7emZ/rt7umuqTVV1+SpVS1VSyVCiTMmSlCMpS1KiJMqR&#10;ohGNaEXvCYKE995kAokEkN577733PhN278sEkyDoQBIkkMB9J5h8GS/ixo0vXjy8vF/EvagAIoAI&#10;IAKIACKACCACiECpI1AqZIBcraMxOXQWh85g0+hsqUKLZACSAaU++1D/kkQAjaElOWyo9BwhgPf/&#10;HAGJYu4GASQDkAxAMuBuZg7WQQQQAUQAEUAEEAFEABFABKYhUCpkAIcvau3obuvoam3vbGnrZPPE&#10;SAYgGYBTGRGYBwTQGDoPoGOTCwYBvP8XzFAsRUWQDEAyAMmApTjzsc+IACKACCACiAAigAggAnOK&#10;QMmQAQJRG5ABnd1t7V2tbV0cJAOW7A9CjBkwp08AFHbHCEw3hiY86mGOKjd2cyGjSTmdbAjdKh7v&#10;xGhOShsyhZK3VCXGoww7oyM3LJMMmEjNNQNsY/aOe4MVEIE7QwDJgDvDC0vPKQJIBizZd7+bddzp&#10;jFIoFJFMXUhllfXF8xueTC8wv75QoXWMGTCnjwcUhgggAogAIoAIIAKIACIwWwRKhQyAsAH+cDwQ&#10;iftDUV8g6vKGcWcA7gyY7V2O5RCBOURgujHUSDnwzFt7w5mbi09Ztz//s3OiW9AFk2Op0NfLnywX&#10;2W6ppObd3y/rVMZuVGbs0jcrvjh4gSu15+awn5Ojko4Tnx3vnSEyk4hnRm7VnblUAWUtPASQDFh4&#10;Y7KENEIyAMkA3BmwhCY8dhURQAQQAUQAEUAEEAFE4P4gUEJkgC8U9wZjHn8EmACHO4hkAJIB92dO&#10;oFRE4JYILDgyIC1478k1osCcD9uYjlZ/uI41Xe7E+Ni+V/90iKKa88ZQYKkggGRAqYzUotQTyQAk&#10;A5AMWJRTGzuFCCACiAAigAggAogAIvAgEUAyYIma1Ev39yS6CXqQDwhs63oEZpABj72w+ps17656&#10;aXkZzTUyPjmajtIuf/vyqlWvvfHO0VpaIm4u7AzIxEWfvLhiA5Rc9fKaL8rs8ez4SNpBu/DMS6te&#10;X/Hir/7+MdgZkEsEWw5/8sqqVa++uf5SjzCd9VdtXfvn11at/+KIOTm1M8DOa1v/7iqWY0qvkajz&#10;7JY///f/398te3kP7CyIubW7Pnz2tVUrnvtgu8QSngzzP1qzetenX616fxvLHLzSlzFu9XfQyotr&#10;P+7k2cazvstbVkMrG748ZgzYvlv7wkuvrfrm+0abmfnO0499coE+lnYeWf/qi6+t+mJPhZJV/5P/&#10;8V9++senvzpa4/N5Luz5eMWq15av2+uKZHOu4a2f7P/2iw0vP//U3gYx+DPyKga+Wv/6ypUrXtt8&#10;Op6bjNrkB754e8WqVS+t3swz+Ubx3ipNBJAMKM1xWyRaIxlQui9v90lzdBO0SOY2dgMRQAQQAUQA&#10;EUAEEAFE4AEigGQAkgElhgCSAQ/w+YBN3QCBGWTAv/7kDVkoM2luefjx95XBMU7FFy+vPQZ292zU&#10;svXZR0/20wtkQCo89OgPn6abIpOToTNrl6/c12FkVz/1xJ8l3slczLL2F78t52t6D76xelt7dHIy&#10;6RGse+SxsrbqP/32KfrUkv88GcAVffX6qxfp1zoU8g8+9+ifOS5o0n/6g8e2VCmykyOapt2Pvn3I&#10;Yxv45V//5HCv5tpupGRDQvA3pB84+fhr212ylsd+9wwzzxT4hw7/+on1qilfRCMDx99btaMjyDr3&#10;0KNvS0DxycnpOwPSYbdMqh+dTPfvemX1MVbM3Pyv//IszRQL88offewDVdDy8TO/PdKrm5jIqQfq&#10;5XbPgbce3dOsBZLAr6h8/rEPxQEMcFCS8wvJgJIctsWiNJIB98mkXrpikQxYLJMb+4EIIAKIACKA&#10;CCACiAAi8OAQQDKgxEzhpfuDba40RzLgwT0esKUbIXBjN0G+/qf+8KrQkdm/4kc//M0Tq4hjxXNP&#10;PLq/caBIBjz7u1UKNxFeQN6y5ecvftu0e/WKfZ3wtRAz4ByV9tETf/ezx17I1311+RN/usjQ1Wxb&#10;s2rjjkGuJTOpWfOLX3344duPP79FF782jHCRDHDzXnls+YAnr7SP9vKfnqeJBpY98iLPOX5NP0Zj&#10;5Vtee+qFV//85EN/9at3PTl/5Tdvr/pk5zDfmkrb9619+u1vTiv13pHJKTJgLOM6tv7FN786IlK6&#10;stPcBCWdko1vPP3yayuX/eZvn9zUHDA3P/7EO7rQ5GSAverxpxvqTj/0+HvyPIUAR0zR9rsf/c2j&#10;hc6tevm5leu51hTeX6WIAJIBpThqi0YfZ76aAAD/9ElEQVRnJAPm6lVq0chBMmDRzG7sCCKACCAC&#10;iAAigAggAojAA0MAyQAkA0oMASQDHtjTARu6IQK3IANErmzZx49vLONcrXglgDDsDCiSAaLKLx5b&#10;d6br8Dt/+vRykQy4QOfufO2hQxTnNY2Oj2hYl17+3asUm+itf/nXbxtZJz7987dVvGvKFMmAoHTt&#10;E491mPMXbeRlT7zOUw4888eXBe5riicUtY8/vk4UylkYF3/76Ls+uDieUzPLX3poBdWenhyN83qP&#10;PP3HDcpgsrAzgKg8lhL3n3z2kfcE7mQxZgD/0qZnNpyLjWSZx1Y9/cU0MiDEe/PxJ9qby3/+6GsC&#10;QjpxZO3Drz76RJ8d76mSRwDJgJIfwlLuAJIBi8aIP1cdQTKglCc06o4IIAKIACKACCACiAAiMD8I&#10;IBlQYqbwufr5VLpykAyYn0cFtnoFgVuQAWLvpEfS/cHLzx+q7WqtvrSvrDGRi/TtfWf5pkqNseeR&#10;v3voyKWmrrrDTy5/q03kDhnZHy77ze7qrvbGmud+8otykdVKv/TGq6+fauhqunBiX/3gSNzDoPZ2&#10;1R9e9tgrfQYB4SZIGUtYWB8sX9VpCFxd7V8kAybG+dVbV76zGQRsX//m5+eGx7w3IAMm7IxXnn/q&#10;wOWuqhPfPvfHV/tMVvpAb1fd90/+6bUenpzc291VvfP3T26Qe+MFMiAXtg6Qe7pqvvvD4+/yHUnS&#10;96uf37i/q4/Nbdn/p9fer6ltvHhs07Ov7lAq6qd2BuTJgD5j6MT7L7y6cWdHZ9fJfdvF/rHhc5+8&#10;+t7X9W1dNfu/rpSAW6KJvmNr/umPX8195GO8V+8nAkgG3E90UfZtEEAyoHRf3u6T5kgG4FMDEUAE&#10;EAFEABFABBABRAARuFMEkAxAMqDEEEAy4E4nOZafWwSmG0MTXg2dp86NTU5mPLRBdphwAjQZMnLr&#10;iaOVIbOOTUxMZtzdbX0Kffez//LokQu1cIEim1ohHzay4WtjY2NnJ80cJtzm2GWD+bpdfL0bggP3&#10;dzfDl16mJjcZE1Dprig4CBq1SWgctRfanDqyPsYQM5gmvo2PZgWUvIA+bjI7Npnx0odYofyl6YdN&#10;OgBFpI6oQ8aQaY19XUQrJJY27tO2NjfAOV3uGp0c9+oFHKUzFzB2tjZC5qDIBlF/R6KugZ6W+vZB&#10;ZyAoGOpo7u53RONSNsPtsQzT+BAoeDIX4g7TPMnJbMw71EPo0kwXZrOT4yMp8XBHXjmKNZYAfdwa&#10;dhdFjKED5vb+vN/SkAy43wij/FsggGTAfTKpl65YJAPwiYEIIAKIACKACCACiAAigAjcKQJIBpSY&#10;Kbx0f7DNleZIBtzpJMfyc4vA3RlDp7sJmlt9UBoi8CARuLv7/0FqiG0tYgSQDJirV6lFIwfJgEU8&#10;37FriAAigAggAogAIoAIIAL3CQEkA5AMKDEEkAy4T88CFDtLBO7OGDo2EpYKlInstbF8Z9kkFkME&#10;FgwCd3f/Lxj1UZHSRgDJgEVjxJ+rjiAZUNpTGrVHBBABRAARQAQQAUQAEZgPBJAMKDFT+Fz9fCpd&#10;OUgGzMeDAtu8igAaQ/FuWMoI4P2/lEd/3vuOZEDpvrzdJ83vjQyQ8UTzmTgCCZMrHGZyKUP03j5q&#10;S3tXdX3ThfKKlk7yvM81VAARQAQQAUQAEUAEEAFEYBEjkCcDGmoamls7e+BFdGCYQWPxWDwRvKBy&#10;hdL5fUlu7iCZ7O5wPB2MJiH5QnFvMObxR1zesMMdtDp9BouLzhENs0U/oFAo8HvgPv3SQLELCgEk&#10;Axbx86gkuobG0JIYJlTyPiGA9/99AhbFzgYBJAMW1PvYQlAGyYDZTBwsgwggAogAIoAIIAKIACKA&#10;CExHAMkA3BlQYgggGYCPsPlFAI2h84s/tj6/COD9P7/4L/HWkQxYCPb3BaUDkgFL/JmA3UcEEAFE&#10;ABFABBABRAARuAsEkAwoMVP4gvoNNi/KIBlwF/Mcq8whAitWrBjGAxFYqgg8++yzczibUBQicEcI&#10;IBkwL+9dC7lRJAPuaAZhYUQAEUAEEAFEABFABBABRAAQQDIAyYASQwDJAHxyzS8CAwMDF/BABJYq&#10;Ak1NTfM7AbH1pYwAkgEL2S4/L7ohGbCUHwjYd0QAEUAEEAFEABFABBCBu0MAyYASM4XPy2+tBdUo&#10;kgF3N9WxFiKACCACiAAiUNIIIBmwoN7HFoIy90IGcIWy+U1svoTBEQ4xuP2D9B4ytbmtq7qu6fxF&#10;DCBc0k8pVB4RQAQQAUQAEUAEEIESQIAgA6obauqbWzp64EWUMsQYZvKYXBG8oHIE0vl9ScYAwkhU&#10;3AABJANK4LmCKiICiAAigAggAnONAJIBC8H+vqB0QDJgricZykMEEAFEABFABBABRAARWPwIIBmA&#10;BvcSQwDJgMX/WMIeIgKIACKACCAC1yGAZMCCMsQvBGWQDMDnBCKACCACiAAigAggAogAInCnCCAZ&#10;UGKm8IXw02t+dUAy4E4nOZZHBBABRAARQAQWAQJIBszvC9gCbB3JgEUwr7ELiAAigAggAogAIoAI&#10;IAIPGAEkA5AMKDEEkAx4wM8IbA4RQAQQAUQAEVgICCAZsADN8fOrEpIBC2Fiog6IACKACCACiAAi&#10;gAggAqWFAJIBJWYKn98fXQuhdSQDSusRg9oiAogAIoAIIAJzggCSAQvhNWxB6YBkwJzMLBSCCCAC&#10;iAAigAggAogAIrCkEEAyAMmAEkMAyYAl9YTCziICiAAigAggAgUEkAxYUIb4haDMDDLgdFllVX3b&#10;LdLZi9UimbqQuELZ/CY2X8LgCIcY3P5Beg+Z2tzWVV3XdP5iRUsnGac8IoAIIAKIACKACCACiAAi&#10;cP8QQDKgxEzhC+Gn1/zqgGTA/XscoGREABFABBABRGDBIoBkwPy+gC3A1meQARW1zcFg6Bbpck0T&#10;kgELdoKjYogAIoAIIAKIACKACCACDwYBJAOQDCgxBJAMeDCPBmwFEUAEEAFEABFYUAggGbAAzfHz&#10;q9IMMqCyriV9ywPYAiQDFtSkRmUQAUQAEUAEEAFEABFABB48AkgGlJgpfH5/dC2E1pEMePCPCWwR&#10;EUAEEAFEABGYdwSQDFgIr2ELSgckA+Z9VqICiAAigAggAogAIoAIIAIlhwCSAUgGlBgCSAaU3FMG&#10;FUYEEAFEABFABO4dASQDFpQhfiEog2TAvU+r0pUwkk1yarYsu+bYJE9kS7dHqDkigAggAogAIoAI&#10;IAIPBgEkA0rMFL4QfnrNrw5IBjyYRwO2ggggAogAIoAILCgEkAyY3xewBdg6kgELaoY+WGUC+178&#10;5f/2g/zxf/+LXzz9+uoVy/7rX/x2KJx6sGpga4gAIoAIIAKIACKACJQeAkgGIBlQYgggGVB6jxnU&#10;GBFABBABRAARuGcEkAxYgOb4+VUJyYB7nlWlKiCrrPjf/y//rsAF/OA//NftnXqPsuOh/4JkQKkO&#10;KOqNCCACiAAigAggAg8SASQDSswUPr8/uhZC60gGPMgHBLaFCCACiAAigAgsEASQDFgIr2ELSgck&#10;AxbI3HzwasguvVnkApAMePD4Y4uIACKACCACiAAiUNIIIBmAZECJIYBkQEk/cVB5RAARQAQQAUTg&#10;7hBAMmBBGeIXgjJIBtzdVFoEtfzDB/4CdwYsgoHELiACiAAigAggAojAfCCAZECJmcIXwk+v+dUB&#10;yYD5eFBgm4gAIoAIIAKIwDwjgGTA/L6ALcDW740MkHKF85nYfDGDIxhicPoHaT3kgea2ruq6xvMX&#10;L7d0kud5ppVE8ynbJ4//A7oJKomxQiURAUQAEUAEEAFEYKEhkCcD6mvqm1o6uuFFlDJEH2ZymVwh&#10;vKByBJL5fUlu7iCZ7O5wPB2MJiH5QnFvMObxR1zesMMdtDp9BouLzhENs0U/oFAo8HtgAf5KQZXm&#10;HAEkAxbaQwT1QQQQAUQAEUAEHgACSAbM+TtVqQtEMuABzLsF20QuEySd+Pzpx3//l3/5NxgzYMEO&#10;EyqGCCACiAAigAggAgsQASQDcGdAiSGAZMACfI6gSogAIoAIIAKIwP1GAMmAUrfdz7n+SAbc70lX&#10;AvKj0td//2skA0pgpFBFRAARQAQQAUQAEVgwCCAZUGKm8Dn/HVVyApEMWDBPD1QEEUAEEAFEABF4&#10;cAggGVBy72z3W+FbkwESqUwmV6SnHRW1zSKZupDmd/sztI5ugubm2YFkwNzgiFIQAUQAEUAEEAFE&#10;YAkhgGQAkgElhgCSAUvo+YRdRQQQAUQAEUAEriCAZMD9tq2XnPxbkwF6g8FoNCEZsMgfIUgGLPIB&#10;xu4hAogAIoAIIAKIwNwjgGRAiZnCS+532pwrjGTA3D8GUCIigAggAogAIrDgEUAyYM7fqUpdILoJ&#10;WvCz9v4riGTA/ccYW0AEEAFEABFABBCBRYYAkgFIBpQYAkgGLLJnEHYHEUAEEAFEABGYDQJIBpS6&#10;7X7O9UcyYDYTZ5GXQTJgkQ8wdg8RQAQQAUQAEUAE5h4BJANKzBQ+57+jSk4gkgFz/xhAiYgAIoAI&#10;IAKIwIJHAMmAkntnu98K3wsZwBFI5zexeGI6WzBI5/RRad2kgabWrqraxnNll5s7yQt+Li4kBbO+&#10;zuoKuiGUDOirjlfaMiMLSTnUBRFABBABRAARQAQQgYWIAJABl6rqq+uamtu7u8kD/YP0IQaXwRHC&#10;CyqbL5nfl+SmdpLJ7g7H08FoEpIvFPcGYx5/xOUNO9xBq9NnsLjoHNEwW/QDCoUCvwfu908OlL8Q&#10;EEAyYCE+SFAnRAARQAQQAUTgPiOAZMBCeA1bUDogGXCf5xyKRwQQAUQAEUAEEAFEABFYhAggGYA7&#10;A0oMASQDFuFzCLuECCACiAAigAjcDgEkAxaUIX4hKINkwO0mDV5HBBABRAARQAQQAUQAEUAEZiKA&#10;ZECJmcIXwk+v+dUByQB8jCECiAAigAggAksQASQD5vcFbAG2jmTAEnwOQJfdoWQ1VYsJEUAEShWB&#10;Qd2FbmF5r6icJL4mkcUXuvnl3cLaPmkhVfUKKnsFNWRxbb+0giQpr+ptLG9svNTUVN7QfKkRPpvg&#10;/FLT5UsdBnfUEYjrnVG9I6K3h0ZGR8fwKE0E4GWvNBVHre87AvF4wmZzOpxum92VyWSmtzc6Ojoy&#10;ArN+fGRkpJAPN9LSfEeafa+RDEAyoMQQQDJg9tMbSyICiAAigAggAosGASQDFqA5fn5VQjJg0czu&#10;O+qIJ5yqGdRjQgQQgRJFoI5mOt3BP8P1n+YHp6czwvDpAV1FJ4cmdw3LXR00RUsHpaeP3stUMlSe&#10;dqa28fApx6XjtvJjokvnpGePCi6dt5Qf91Sc6Dt2fEDiYJsTVE2ynR/p5ztyVwyC9908iQ3MMQKj&#10;qVQqm8tdMedOEQPwBlggCQoncAb/4P+RXG467wOGYDAKw5GD/Csi8mXHimlkZOpSoSQcBctxvtTY&#10;1Nc57hSKmwMEwPqvUGo4XBF1kClXaMKRaFEojJrF6jCZrF5fQKHUhsPRwm1yR68WS7AwkgElZgqf&#10;3x9dC6F1JAOW4HMKu4wIIAKIACKACCAZsBBewxaUDkgGLM3HgjecbmSYMSECiECJItDCth1qYr1T&#10;LXm7Srq+Vvx5o/TTBsnaasnqatmXNZyKLk4nx9w0rG7tHGhs6a2pbW0gC7q41sYhde23e2VfviP9&#10;fE3fkYM6nbHnzCnuxrcUX7/btX1rr8Dx3VB4RbXl43JNJ8OCZMAcGF/nQ0QyHtEZDCaTyR/we/3B&#10;SDjk9wcSiWQoGHA5HV6vLxwOerw+r8fjcjnNNodRb0ims2DDB+v/+MSEy2o02+wapdRqdwSDwYA/&#10;EPAHfT5vKBT2+QKhYNDv9ylkcpVWH4vH7Ha7XCI2Gk1ePzQCpQNwVaPTZbIFKgKPeUAAzPrZbDaT&#10;IdJ0YmZiYkIqUwuEMj5f0tZBlspUkWlkACjq9fqdLo/b47PanHDD4M6A2bwfIhmAZECJIYBkwGwm&#10;NpZBBBABRAARQAQWGQJIBiwoQ/xCUAbJgEU2x2fZHX8008a1Y0IEEIESRaBT4N5RMfiTrxv/4bPa&#10;bWWdfJmmfZD7m69rfvRl40sH2i51sMt6JGdbObWN3Zdq2s5dbjnZQLvYKy3vFVd89gX16V9QnvpZ&#10;07ff9Dc1Nx060PPUL4ee/nnDh+/0CF2HycFfbxc/v1NIF7pyuSlXIfNgzsQm7wGBRCxsd3mcdotK&#10;rbWajWqNzu2wm41mhUpl0OvA9C8QCJRqtV5vUCkVFqfXZbclU5nRkSzY82HIfS6bVCKRK5V6vU6j&#10;Nfi9Lr1WZ7bajQa9UqHQGs0gC2gko9mSSqe1auAF5HKFArgHs8mo1ep0OoPOYAQz9D30AKvePQJg&#10;8Xe5vTK5WqszaTQGs9lWlAWXlCotbAsAPoDB4vN44hlkgNvtdTg9brfPbHUgGTDLtykkA0rMFL4Q&#10;fnrNrw5IBsxybmMxRAARQAQQAURgMSGAZMD8voAtwNaRDFhME3z2ffHHsl1CdyF1izxTSezpEk1l&#10;Fq/iCSKACCxABEgS3+52/m/rpL+skz9SzXn8EvXR8sFf14h+Wa9Y0cCt7RW0soxNNF1F23B5I7my&#10;R9DKNrexzfVD6uqd+5gb1zA/WdO7aR1p/Ztdm9bRPlnD/mRNyzdb21nWQXGgecjVNODsY1mySAbc&#10;vUl2Pmvmsmmn0xEKR8PBgNcfCBFr+4PgJD4QDMXyByzfh/N4LEYs8w8EYbtALJGa8h00Pp5OJsOh&#10;UCQajUQisM4fKoNd2ON2hcNhj8fj93mgbjQaC4VCsPwfth0Q59BWwAdF4/E4bCWA1eW4rWS+7gAY&#10;R9j2odboweGPwWiB8ADFzQFABoD/H5lMBVQBXyDNpDPT9w3AudXmMFvssP8DqCK4AdBN0GzeqRYy&#10;GdDRSyUPMoeY/EEGD9IAjUuhcSjD7P4hdt8gi0Rl9PTTmjv72ALFDygUCvweWIC/UlClOUdgDskA&#10;azC26kIPJkQAEUAEEAFEABG4TwjsI/Fm8z46mzJIBsz5O1WpC0QyYDYTZ/GVCcZzZKkPUq/Y3ck1&#10;d7INHSx9G0PXwbWQxJ7CJUyIACKwYBHok/lbudYKuq6CobvM0F2iayHBeQVDW8PQd3JtbSxjG8vU&#10;yjS2MAzwSXxlGts5lhaKtKmV3tRWTDQ4b4SvvUKLL+ELxf3BuC8Y9wbi6ewoeBm5WSp4iS+6jL/F&#10;yXxZRbHdmyNwD+GFC3ED8FjACBTiPWSzRJoRBZzwFhWKhMORWCx+fQ9gThdCB2MA4dm/9S1kMoAn&#10;VvIkKkgCmUak0EESK/VipUECSWWUqokk15qNNi+SAUtof8MckgGznydYEhFABBABRAARQATmFwEk&#10;A0rddj/n+iMZML9Tcr5aDyZy/fJAN8/WJzBzNH6BMSQwhNhaH5mnqyUL2pj6XqGLLPGCwbFX7AHn&#10;IWAShfLwFT77FcE+OaYSQKBfHiTGi/ic16SY19av9H1+b9rCrJkxEDCh7iXB4FIUwevTlXGHob9R&#10;giqq8A2SMlROtu6oNu2oNhfS9irTNanatP1K+rbaxNeEYBl4KAyORmK3SESBa/2SL2AjKqqGCCAC&#10;BAIT4xA8YirW9Hy9pZRKuwuZDBDJNSq9VW2wac1OvdVtsLqNNo/R7jVBcvjMTj8kC5ECSAYgGVAq&#10;Mw71RAQQAUQAEUAEEIG7QQDJgDk3ppe6wFuTAV09vSRyX3raUVHbLJKpC4kjkM5vYvHEdLZgkM7p&#10;o9K6SQNNrV1VtY3nyi43d5LvZnospTqhxEgX3z4gtvKNEZ4xwtEFuLognAhMUarIUtXNru0T1pCF&#10;9f0iEldPFVt7ucZOnqVPHgBioJ+nGxKbhiXmIbGZLpIPiYivmO4jAhIzTWrJA34znM03vEoR6IHX&#10;6eboSFwDkXjGXp6ZxDORePmvDybxDF1MZW+hRfgkWjf18owPqPV8H3s5uj6utoAeAZTESiTxLfCc&#10;+/u5l62eAmEKdn0HUwsc272QATesS2z3kXj6ZAR1V0xkmZ9EZF7DPZClBNWX14EoTFH4/7xL+JP1&#10;3H/dQKSfrudA+pcP2T9ZR5z8dD37p/n8QvqXdZzjraZUIkbYDW95QAEIPFtcTA4vITOsrdfnFMKW&#10;Xr/6/GYlrzffFtyb5PPvYhH7lA109lbhac3ld0vcsuaMwjcsWyyT78WU/55bSC16+Ln+pADm7PuC&#10;JZcmAtNvkmRmRGIMy02hVGYE8pfSm9Hd9BXJgCVkRi/1n3wF/XFnwN1MdKyDCCACiAAigAiUOAJI&#10;BiyOF7k57AXuDCjxOX2X6gdimS6OgWuIcAwRpsYvNvp5GjdbF+LowxxDuIOubKTKGyhipsoL9ABP&#10;HwLOgCIyA3/QybNZXcFwPCdxxK2WOo3oeNBKC0QzwVg2n+BkeipkXp9/4/KR5AgUDiVyICQUL5wU&#10;6hY/p5/cWDjwHNe1WNRhujIzFLuh8jO6My9fs95wUqYyOH0RwOQ6hDOR1IjDF4arBajDeQzDyVwo&#10;nvMEYi3DCrrCNawKMNSBAUVIKu+VSjppKh9NFXgwiaEOsuVmaJ2uDgwqw0ylTilt5MgkD6b1Qiss&#10;tcfq8kWT2UQ6B9EykkFB0tUfiYWjyRxkPpikMTmZ6quYM7XBPr6+N7/5Zg5Tj8DWxVAxxIZOvgOo&#10;u6JkktjdRhWRpjXXK3S0M9Q8hamdpujmmqHwgCLw3HbmD1f3/OPa3n9c0/uj1T0/frfvT5uG/u3j&#10;gV++T/77t4gcyCfS2t5/eLv3WLM2mYjlbYUTwBfnMpmx8Ynrn0dQIHiFDEgnE15/ELgDwvI4Zbce&#10;jUaiMzyZgDndZjZH48lrTdtj4OMe/J9AJsE+5K/B/9l0KplMzzDgpuJRiG+byY2MZlNWm/1KW4Uq&#10;RK2ihX26z/SCkFQSNjwkk/FYMpUeyWVdDkc4Eod6RZP8ddqOhYM+q905MgoAQLGxRJLQvECRzLDD&#10;j47kwE9LIgE+WhJXy8w0P4PX/kQ8mRofGwHv7elkLByORoL+eCIF8q5XeHRkJAm6JuNmgyGWTAd8&#10;bgjhazGbHQ6H1Won3PqDc38M/7A0bfyz6zX4FPJ4/YWyQGV1sjxnei1negw9PCfMlLt8yVgy1ZAM&#10;QDKgxBBYAGTAmMViJ2u88bHZPSfGcmKdqU8bSM+uOFEqHeuQmlXhzOxrYElEABFABBABRGBxI4Bk&#10;wBya0ReHKCQDFveUv1nvfOFkv8jG0kXoar/UFFBZQ1SJja700pU+yKRKnPVU+YDYDtwAQ+3jaVxs&#10;jY9rjHaxDe0cs90TZtmCfOUOMufSe6xQh9QSSeSc/qg7EHcH42CV9oZTvkg6EAMrdsoViNk8IU8o&#10;4Y9kPKEkxCqABJcgX2N0gLkfysDXYBxyojS2UG2wg3NbyIFd7XKNEarAudUV8EVTQEK4AnFfNGN1&#10;B13+mM0dMtjcVnfIH0kDAQCfgTghTa41wbb3QIxoiFAjnnMHE6AzXIKKdm/ED9RFPOfwRSDfD0xD&#10;XqV8gSRoBVVAFJiMQe3CpflNQNvUt3T09lErahtMDi8oA50NJ0cLWoG2AzT2yTNl9c2d0fQYdKG9&#10;p99gdZKpNMDBH0m20pRsjZeuidRKdFzx5lPD9afIgzytE6zzLH2YZ4rDsHINUa4xxjPF4JMDhBB8&#10;NUToKg9V6iKu5hPPGGNoA/nyhZJRuDeoMgcn/5Wm9BbKwDmUKYhl68OQQBRXaeUZwt2KYJu0Z4j7&#10;1TYyg8JmwE6UQamdpvJzQRqhANEoSxfKV4+BKMhkawNUmQtygKaCkvy82EITxXMoxtQEOIZ801Dr&#10;SruF1guJp/c7vcFEdozpCIuUu+rZZyuZ/GjYm0ynIbxqOjeeHSmkiXg6A2thi1/hJAwecBJpOInH&#10;E4nM6JVLxTLESWZkLJHKFitmcuPp3BikVGYUEiyzTWVHDVYP1zBNJWO0X2CcWzIApFGFBrCMgw1a&#10;qDJ3C+xg4ocNAb0CG5lnsLu8nSxtr8AK7r9go0APWxMIhU12N3xypTqomycDGP/wdjcY/SH9r9U9&#10;v/+EuuEg6/0DnC9P8t/fR/9H4tLU1b9/q3saGTDO5/AYTC6bKxaKJDQak0pjs5hsvlQN5MB0MiAW&#10;9PW0dQz0U9lMFpfN6usfoA1Su3so6dz0xfTjI9l4T3s7hyfs7uhkc9jUgYHO9i5fKCrmi9xOe0dH&#10;J5cv5LCYTDZLyBd1NjXJNebpNndo0aySNDW304aHOltbe3v7+vr6mXQGkzZI7qeSe0hsFkcsFvaS&#10;+nhsjtXpnb5sHupadXJS32B/T+fQwEAPqY/cS+4nD5C6yTwudxAOKi2Wyl1rYh0Vs+ldPX19vd10&#10;JpvH5wxRB3t6SEwWk0ZnAaVxbeERuVTC4/EZQ4O9vSQ2mzk4zASO6trF+6NKEWeQweVymN1dpIF+&#10;Moct4DNpbU2tDAaLwxfPMPCmE7HhwaH+3u766nqVzhwLuumDwx2tbWRKf/XlKhZH0NbcHoqmZmcW&#10;xlJLDgG492QKFXlgyGJzwDnsBtjToN1Spf2mUrunRpMdmaW1bmm+SRG9RjKgxEzhi+PH2730Ys7J&#10;gKHhoWXHennxqeUA0aj942Ot+4X+mz4VMtGvT17+p4NU3eys+8mQ/7Wdx/71CNM56+eMU8b9T59e&#10;2C3y3mCJwqyFYEFEABFABBABRGAxIYBkwL28Pi3KukgGLKYJPvu+eIJxIlwwx0wVmvTOiMLkExs8&#10;UqOXJbe2s03tLF3dgByiCvdy9Ey5TaBxCrTubp65ha5pY5tMrrDccLFPduq0zLlZ5t86ZA1Es2qD&#10;FVw2MblCGovPFcr5YgV4qtWanDqzi8EV9fQP9VEZvZThLhKVNEBrbO2qrm++WFHT3Udt7ugdZPDg&#10;pLK2sadvCExgYP4Caz6YEulsIV+iBHe3wyyeUKYUSFSwQF4k0wwzuTyRAlxU9Q/S4atAqpIodWKF&#10;FgozOCLKEEMs10KjHKFMKFXrzE4ow+SKpCoImqeTqQ1svgTOGRwhX6wEbYUyjZ4oo2YLJHQWnydW&#10;QEegLSgDhvj5ZQLA7m/zhJvauxOZEfIAHUL/AQ0gUeq7yVRgNeCqUmdp6yab7C6IE6izuELJnEyt&#10;P3LiDCDsj6a9oUQLTcnX+ciww0O1o5vdsIvjfmvYzVD5a7oowyp/D0NGEZrpMieZJYftIP0cdU1H&#10;36XWYYghUV7X3kThn67rpYrtwxJbO4V1vn24iy4HfzutVGFZQ++gzHm6qrl1UNLLkB08Xdc2JCbx&#10;dN3DsjYqv6mfD1STxBoXWWJiS4yvsonM8W45TSj69BJb/Zk4vINq5antJy61tPSxLrbR6DLXsNh8&#10;sbG7jaboGJaRmPJ2qvBcwwBbYT0CZQbEdR3U841D7UPiAYGhc1ja1Mdp6hcMSSzdLPXl5t4GCp/M&#10;0bQzVL0MKYlrFEO75uj0JDYF3f6wO54U6g5xJZWXZe73uAGFO6oQcdgc3uDwoMXmCgWjZqO6a4Dq&#10;cNhgLblapRILeQqdWcJnsrkcjUbT0tis1Op1JovNatFp1VKZ1Giy2a1mlUo5wODY7A61Wu10uxVy&#10;RSSeGh2bgATrtZVKlUqtTmeyJrtHbLmqldQaGxCa5pAMIEKAcE3A1MFq+EQylcuNsGXGHiLgh2OQ&#10;q/AFwrA63u0LDnLl4OkLwoYLlWaDxQVRhVlSg9vr7+SYBxTB5Vvp//PNrh+u6flfa3sh/Xxd3x8/&#10;Jq/YMfzOfsZr26g/WkNkQvqH1d1/+2bX0Wk7AywmM6AmFiskUrlOZ9TpTDwOD+5IeCJNJwPi4cAQ&#10;hapSKMVCAZvJAGRNJgt8TYHFcdoxmksp5aCfrqurm81idHZ29fdTw/GEVMAXiQRgQx8YGNSolVwe&#10;n8WgDw8O25ze6dWhRZ/DqlKq4SqLzVUrVUAEqNUwZiIGm6+QKvhcrkwuG6YxlDCIZvs1hvjx8ZDP&#10;xWNzhSIxiAa6gsPishiwlUXG57K7u3oYdGYoBgv/r9HXZjKq1Sqw2svkKrFEIuZzh2hMhUzM4Qpg&#10;5s7QzeO0yJUqIYdNZ3KkIj6dwYbNDtPL5DIphVwqEPC4wJkwASeazmBWy8QsFkculbJ5gpFrfR9l&#10;00md3qhTyblccTqTy6XjBo1OrdJw2cA40LlcnkKhTiQzS87IjR2eNQIer89itQHxWahB4jvfPy5d&#10;fVA4JPKgm6DbvlYhGYBkQIkhMOdkQHVN9Q/WnO0MTm0j8vvVP11z6BWS7aaTJxF6//CFf5w1GRD1&#10;e5/dcuiOyAAtj/7/2XgeyYDbPr+wACKACCACiMDSQQDJgEVp0L+XTt0bGSDhCOYzsXgiOps/SGf3&#10;UYe7SZSm1s6q2oZzZZcwZsBtn2lABlSRhFVkcRVJQBMbBgWaqm5ONUlQ1cuHzMoeXgtdV9MvqaHI&#10;qsmiHqaidVgB9EAtRdrOsThdKrpg5y51lKr3n+VauySOcGLEaPeAkZorlMnURrC2g11eoTVJlXq5&#10;xgTmdcowq7m9RyCVn7tYebbs8vnyyi5Sf1NbT0snqaquqaYRDNrUIQYPVsCz+NL65g6hTK01OZQ6&#10;M0gDSoDFl4AQMNCDxR8CRcAnFCBYBxGwDkq4AWAlMjQ0zOSJZCrIBDUgkgRsLIAyULfABAA/ATsJ&#10;QDGZxjgMXIFcM8Tk5oNeyKCWVKUHCkEgUUoUOmgXaAPIWQhkgMnuO3HmQlNbV0tnL2xcAAIANkNA&#10;p0A3ONcY7c0dPTaXp76pFWyvsMGif5BR29hWVddsdQdg/weQAWJjUKOpalbXHpV4z4gcW6lGjj5Y&#10;2dLex9UdPHJy24HzFys69x+/cPRU5e4jFR2U4ZPna7qZOipLfLq84fuy+vKa3sNHys7WtH978NjW&#10;vcePnLt06kL9nqOXIdz05YbWw2cuHTtbe+pC0+nqnlPnLp+paj9fXXvkZOXpRorU4BPqA2pXUqC2&#10;qxwhkfTLYwrFBanrqMB+dMgit4arm7rPVbUdOV8Ht8N3By+cq2vdsfforiPnjpy9fPxMzbGqbonB&#10;uf/U+ZMXao+erj11sfFCPenIybILtW2nL9Udv1B3/GLDVzu/P1HZdr628Xh567mK5iNnLp253C6x&#10;JVWOxPSksIY8/nAsPEhSHTunCTTpfccFdo03FvDY21ta2np6+rpI3fUtTa0dtU11Z06ebmysbW9t&#10;q6lplOvMKhGzqqais7Wzvbmzl0whd3W1d0DpppbGlm5yX0NN1cmyy139lM62RqCmmmuq2lpa5Wpj&#10;YQKC8w2RQCiVSEZGRswO73SVtK4kVTTHZAB4/jE7/Dqrp3lIns2kh8VG2AEAJEErC+z+zmw2C8RY&#10;B9cKOSSpl8RRubzBIaHWZHOLlcZuoRPIgKd38P92Le1H61j/spH308/4kH7yKf+fP+b+80fcn37K&#10;/9mm/NePuD/8gPHXa4aOthiTiehtbYVFMqDgFaeATOGkGGvgWndAVzzsEGUmvG670xOA06JTndFc&#10;1uv1TX/EXXEadFXM9Q2BqEKDRQVu1nqxzLVP0QnwBWSxOaf5KLqmuYLga+XnM2b2bcp90PTCN+j+&#10;jLavKD6l84wKeaDyTU85T7r++X89RNfphRlLF4HifCxCYPUm3AFwS3V1ytz2pWLJFrhCBjQ2t3d1&#10;w36cQdoQg8PgCOAFlc0Xz+9LMgYQLjEz/b38nJt93QdNBoxkDb4IkULJ7Fj+T+U0MiCXzVgDEUsg&#10;asqXccSyVz2TjY06Q1HIFGsMj351lQwYy2WKAkemvBNOgPu9QqYnkQMJ08iA8Ug0bvBFgxnc5bRk&#10;n9LYcUQAEUAEEAECASQDZv+ytERKIhmwNB8N4CqnflDRTNc10rRNw0qG1NLFVDUMqRuHNU3Dmrp+&#10;KbgXbxxSt7HNYD3sYBuBA2iiadpYJogZ4HRIZaLab/juT1jOj6kWmT0CfuohbIAvkgJ3QJD0Fics&#10;7XcHYuDeBxJYqE0On90bBsc74N4HHAo5fVHw0gOZDm/Y4gqAjRtq+cIpizMAvoZgM4HZnveHQ7j9&#10;STr9MaJAMA4ucQp+h3zhNLSVd0ZE+CMCgXDi8keJ1sHzTzQNoqB1bygJbosgH06gACzNLlyCKvAJ&#10;CsAn6ANNgDMi+CzoT5xAsbyzIFAAHBnNYwKFO3spwGpY3X6w7IP1P6/MCLAvhXPAFmiNxrZO2OgA&#10;X0FnrlgB3oFgSbsOxiCSbBlWKiwBvfToVyztdyLPZrrta5LW5E0Nc4TtFHZTF7WHJmpqH6Rw5EyB&#10;tqOPTuEqWGK9UOuhcWQ9g0IyXdjZR+/s57X30bppolYSnSbSsMX6niG+yODtHmAO8lTDXBVLYuqh&#10;svuYUggPwFUYmEIDlaceYEgZYrM5kBVpnS6XpH34zEZh6Huu4/0+c5vQYXBFO0g0CltBoglbuoZI&#10;w6Km3uF+pritn00XaRl8LYkhkZvcjT1DLImBylJyJMZWMmOYr+TIjZDY0OIgt75rmMpV9LOl/Qxh&#10;97AQFrnT+VqtO2XwXpO0jgiQAWHH5b0s7iFF4KjYvX3IFExkfG4Hj8PXaLUyqYTLEkilQp5EKhUJ&#10;dQa9027XqHU2l9eiU4plMofVZjbZdBqVVK5wud0up9Vld9nsNvB1I1Go5Eql1WoWCAV6PVR0+IOR&#10;wlMF3Lun4EgSjmKADDB4k0XFzP70oNg8hzsDIDwASezR2Xwai7edqUvEY8MSS788CPmwxUcg15M5&#10;aoFc18M1ARkAmRDDmScHh1I+gcJA4WkgmDBFEfj4jOil73irvhe9fVz6zhnFB+eUH15QrbugXlem&#10;WX9Rs75M8+E59bunlauPy1cdElf16WPRCNi2b/0IhQIQMwCcLUVj8ZkpGo9Cuj6/5HJKqCOLA/CS&#10;u0PmXOHZ3nIw72Iw+yDBJISJGApFwDMYJH8w5A+EfIEguErz+AJunx92CLk8PqfH53B788kDyRcI&#10;Lc13pNn3GskANLiXGAIPkgyIhLxna1p+sOYQkT6++Hm3hniiXCUDJhQi9t+u//7frzv+f8uX+csd&#10;7dW6EFj4YcNcD6n3rz4+NlV3zRQZEPA5D1xqmMr85PKuAWN0ctLrNX+4tyyfefjn59iu7HiRDHC5&#10;9a9+c+5vd3Z2OhOzn9VYEhFABBABRAARWHwIIBmwREz8s+8mkgGLb5rPpkfBxEgnzwrL//Mxge3g&#10;GghcBsFJJ9/eytC3sowUZQh8i7cwdJ1cSxffBu5EWpmGfkWwS+CQaK16g1qmtw3JbDK9y+AI6uyB&#10;6UnvCOrtASLBSf4qnE//nLpaKDOt7pViwRkyry9zTXPXCi9cKrZYrFvQpJimqzRD/4X01Q+2XYPj&#10;GpRmqGd0BU2uIHwWem10EuAbnEFIKpO7habSOSNeu0is1VyU+srFHqUz7o6MeGJjvsSEPznhjY/7&#10;kuPe2Fg+Z9wXH4cTd3SUyI+PEZ/5TPiEMoVPKAD5nuho8evUOZE5RqR8ASLFxlyREane5Q6G7Hom&#10;We08KfK0yX3ucA50IFrPlyQUiI/7k0TT/gTxWZAAakAT+XNCJShPXIqOemJEIqokpiRAAULzfNOu&#10;SA4anZ4svoQnEJ6Ia71uVZshVK3yW4PJmywAn83sueMy0JbF6XOGryrmjY0OSy0kKazcD85V6pMF&#10;SEIbWWgDL0D9AjNJ5IQJC8LBU1A3396vCMFE7hVOZULhbqG7hwehBRyEGgqgDQKecCKXTV+bwO9M&#10;ZqSQRrKj+TQ2moM0ksuB66HZYAEvHuC26PoEsW2zWdg+cYNLpZUJvYCNFyWhcwFz8CaUzo7eRUql&#10;M6lUGtPcIwAxuNMZSIDwbCZFBgaSOGYzd3JQlEjZHIiGJuAT/kE7cFpoMZ/SRBTqfEqkUkRKEimV&#10;wQCct3nIIRlQYqbw2f9AWqwl7w8ZcPi/fFn2t18T6a+/OPP/mHITNLL3ZNl/3FjZbIY1+6FWct9f&#10;fnT+S6YjFy+6CcqTARuOvdKqVMG6fo3y51+f+vdfd1nHxpRs2n/88NhvKvjX7gwY+XL/qf/vV/Ud&#10;FhAYqG/v/k8fl+8Sekikjv9t7febOT613VfFUARHJvJkwNmPyJxln5/9u21dvHgW9wXM5nUNyyAC&#10;iAAigAgsYgSQDFisr3Z33S8kAxbxfL9F1wKxdA/P1ESVdjA0nWz91cTSNQ5IujjGHq4RXJB3c4zt&#10;DG0bTdXB0sOaYkiQ2c7QtDO1HUxNJ1MDn8RXTPcPgXtCWA2e9HlKi9zgURjcCqO78Ck3uOXw+aAS&#10;Q6yTQYsFHQgFPA+s6UJDYo1dprFYXH6ry2/LJ6vTDxsnHmAiFuATIFzBXGHy9HFUXez8LJujVJie&#10;kIgTzjViC5eKU/hqsWmZMOvhsVB4aAB7MTY6kslmYvH46EhufGx0+sMErsKmB9juUCx8d0/RMSAT&#10;8lv8ix577vHk1qLuTsnZ1MpHHZgVLzIbaXNYhsATtmZcSSAZRg3Mwj4LL2AiBe8wBYykRNQPdmRM&#10;c45AOBoNBkNwBIPBWCxevAdg7MZvdGsVnW7FEhnYaWdxhkZGYTqNgWLFWxG8kxXm11VpMK+vTNs5&#10;vM2WuCgkA5AMKDEE7g8ZcOLdTtEJqhjS3g7SfyuQAWHjP60/+h+/rl1fQyVSWet/Wn/sd5cE4fAM&#10;MuD4O/3WbP5B0t3W9IM1F/tjiXMXav/9lmaal2Ajr8YMCGr/cs2h/7StYUrg+eb/8MHRR2vlJp3i&#10;N1+d/OHBrk+bGOIIIYcgA9Yf/g/vH/l3a469TbEu8YcUdh8RQAQQAUQAEQAEkAy4a6P5Yq2IZMDS&#10;fDJkRsZh5bjZE7f6klZ/0gluc4IpezBFfPUVPolkDxCXbL6UPUCkYj5xyZ+y+ZNQy+a/Jr9Yxhma&#10;WSXf1o0y8205QikXtOWfarrQxPQWibrF6v7k9JLXFLuiPGYWELB45zstBB0WHggL7f60+JLp3JR9&#10;Px33u5RdPKGolzJEp1M8qnbw6zvdpGg1W4OBIPFSMTYa8PthZTHsJwAPJLdzGnTN4zZPKIzBSuTC&#10;muh7TLBYOxZL3EIItHOfnvbwZgV9uU/C71psLumPWdriltZCipmbE27O6Oh4JhnyiXeM+OpHA+13&#10;lLKmXQkH7a71WeAVZ9jNH7C2iUQyHI7EYrFwODydDAgboqYBO1j1R0avYZtg4hT2NrHE1i++7z50&#10;mW5zR4IeJ8QosdvsZrMtGPCBD7REKheJRGHbSqE7UGVk5Bpi7wF3c1E2h2RAiZnCF+vPudn36/6Q&#10;ATcKIOxW/+W6I//Hl5XLjrVeSe1bh8yp2E3JgPYWcAF0geQPbjl8+T9+2yEM5K4hAxzyv1hz6D9v&#10;rp4msGMXyw68ZyKdqezoeWj7ub/YVNdqTxBkwAdH/sf2lqf3n/uP62t6Q1MPwUX5DMJOIQKIACKA&#10;CCACs0EAyYDZvywtkZJIBsxm4iy+MrnRCbsv7ghlwOmKMxCjMgVSnVOiMYOF3RnKeqIjhCeZ6Khc&#10;axrmyR3BpFgDq8tdaqvXGSYuQVLo7eDMhyPRmb0JZygNvlkg05V3/0KchJJDbIHKGoBLbuJSzk5Q&#10;DhmbJ6o0OsFxjTOUgSpAMHjy5T3RnECi6B7iWnwxezDtAo7BG5UbHA6QnG8RlLG4Q2p7SGV0gLsV&#10;uy+qNHtAZrHFQruYEAFE4K4RyI5MGRxTIVOIt0XW/y2v6xthx0Yv/dNELFJ8DMK2ADqNrlFrICed&#10;iHq9AZ/bpddqTGbHHZIB4GxoBNYyQ1iF3AixTQBOUslC2NLxkRxEBhyHVejANBSi7uZXtefyMU4J&#10;S+iMA66CS3RYDQ0nI6Oj1xcAOUWTaDCSTmVGij2C1gORdGEZfdGsf31sZOJqfmF1Ij0CUU0gskk4&#10;moSvsBYbWoSTTG4sFE37fb5I5CpchVZiyVHw2+71eoH6mP4HJZEejcVTvvwBwBYugWG6oMbISC4Y&#10;DDidTr/fX9AHIPJ5vW63GwzH+S0aAAVRxelLQo9ASMHyC3rGXYwxw4cjpo8c0vc98g8mrBviqp3Z&#10;7EgmGQxKdk6OgoZEzOHZpzFPU8JOLbm/hoBSP0Oy4dvzbv8N3N/3McTfl7VDp6hs2enq3ll6vppz&#10;EPJkQNhut1+zM2BiUlmvZx8QilWhdrZneqOwD4AY/bHx+h7ZgXLa8RruAMfgNBsFQjG1r5/aT2XQ&#10;mEwmK5bM6A0G4AOKdz7MuDlXfokLRDIAyYASQ+DBkQEjwdc2H//PW1rF8Ymx8Ym410G25Pc95WMG&#10;/M133dJYwU3Q8bV9ltT4xFjA8YdvTvy7r7u8Y7mOpqZ/t+7Ma906qBjyeZZvyccMyPmf2Pj93+zu&#10;VSQJgVGnpc9O/EHNRIPdGh/kGLmDP1hz5HOOnyADPjr7Dc9t0cp+tunYQ5f4LvR4tsQf1dh9RAAR&#10;QASWPAJIBiwRE//su3kvZACbL5nfxOSKaCw+lcYmDwx3kSiNrZ2VNQ1nL1xq7iAv+bl+GwCADLAB&#10;GRAkyACzw3m+so7GlzR3d9c1dVS1UuwhwqYPl/qog82k4YEh5vGLVd2UwTMVzUZvqnCJy5e09Q42&#10;dZE7SINnyqqaeoYa2vrBI40rMgoF7P5gWWW1QKYpr4EgtZzefnpT50AHeai5ndzc1VPe2FNWUV9V&#10;39E9JC4YLj2xEalSXts9MDDMbu0d7Ogdau6mNHR0NnVSTf58i7FRjV5/oaalsr6poaWnor69qbu3&#10;qrmLJtSDMndt/cSKiAAiUESgSAYkQ+YE/xO/7LTPynYbGMLBsmT8qiEVYpLyuDyNhiADIHiAH4Jb&#10;h0JulxsilN7R8uqCx/NIMMBhMk0Wu0aj5dBZfe29CrVRr1YbjVZYJ00boJApDKNBZ3d7xQIOnSGw&#10;WkwGq2P6Aw6s4QWqIBgIsIYYNptZLNXOeAJCgQIZALZ4Go3Gk9nd/qvOWCIQiFvugMXWYENP5o31&#10;UJ5BY2QymcL668InXIX9B3Dij6TgUXnuUrNIZSUM9wRLQdhYg9GMUu+Ty+Vms7lofi2cMCR+pcYs&#10;kUgCgUBBYEGm1hqTqF1KlRpqFZormPhhiwNc1dsirb2czV9/vWfPnji4bBqbILFsldWNGzdubGlp&#10;KeyrIPYljI1f6lIpTX6hUFDgIVLpbNzJHNd+KCOv+WL9s5TKlydN6+OKXel0LpMIBsVABoTv9K/k&#10;mBvIgME7rTVzIK79nh87IquAxhRos2ijQGLkK14tfcNg1rAWvryJsud0Y2sfuzCIPKnuUvOATGuB&#10;rw09jC/2X4bWOwd4xy51Xs8AzUKXOShS2BkAXA54CiruDEgHs6yDYuEx6eGzss/KjNmRq7tPwKYP&#10;Nx4kgdyuMfk5Mrve6icCAmSzoUAgEo74vW6nywM3xnTloJsQOWAO1EUR0xAokAFVtY3NbV3wItpH&#10;pQ3SOXS2AF5QWTzx/L4ki2Qald6qNti0Zqfe6jZY3Uabx2j3miA5fGanH1LeXV7gBxQKBX4PzP7H&#10;A5YsXQQeHBkwOelw6FfvvnAlCPCRRy+LiFeJTHxvWfX/67PLF9QRggz4MB9eOJ/+8/a2al0QHuUj&#10;I4Gvvq/5f79PZP5f3zn2/3xvKoCw0ah6dcfZK+WP/rlRCVynzSj7xcZ8qOF3jvxoXx8jlC4GEJ6Y&#10;HOUM9v/FmlNruzUxfHIhAogAIoAIIAJLGAEkA0r35e0+aY5kwNJ8HlxLBrh6h1g8ibylh3TqXAWJ&#10;KXGE8gb6yOgQg9U5QGvrHqxobu+gDHX0sc0+WOlPkAFOb/DMhSq6QFpeUdfQTW1obD166jxL6YLI&#10;qHkyINw7zGKzuPuOnK9vJ9e3kpq7Bppbe6lsYQ+V3tTRd/piLYXGrmom2YPZKVu/0dQxyO4k0zs6&#10;SFWN5K6egdaevprGTrUjArsHCDLAaO5lisnUgbPl9d0DzPrWlksNbQMspRfJANwSgQjMBQLTyABT&#10;jLPOo26NxFPRWJKvMMnU+mvMtXe0BeAmD9l8XNNRp1kvFUlEPPr3hw43VjdePlfd1dra09FHHxZ4&#10;PU5Kd2fZucre7t7Ots6ezs7m+vqePqpQqJph4pTJ5GBLDYXCLMqgyWSgDfOm24W9Xp9Gqy24CTLo&#10;Dd98841KdVUCcAN8Hq8gENbmxxPEYn9YiX/w4MGKiopz58+NjI6A/Eg0WrzqDUS6Brg0rlogN0Xj&#10;KbDdQ1+gli+UEimdXC5HrVbDVwi/KpZICuv9mVKfQKKG1dqwOYAo6fdrdQSkAKRIG9SYvAKBMJFI&#10;KBTKaDQG9muI3QpdUOi9l+vJmzZ9RqVSQQ6QAc19stPnLm/atAlWkUNl0BYWs8MF2TDXabD0knrB&#10;oAzy44lUDMgA9Qdu/nsHv3pU1L5i0rQurtyZukIGTGQDZrMpv4FiMp2MGwx6l8tpd7mhrsNusdid&#10;BBq5rEaltDuJNek2syllq8uTARNupy2eTEHmSC5rMuhtdofFQSgT8LvNFmtuZHRiNGfQ68wWO1ir&#10;nTZzKjO14yGRytaSRbFkFgqns7CJY/xyl2BIaGRKLaebWBqzF5SxecJ0iYmvIgQWbznI7+Y5PBFg&#10;PiZgG0ciM9rOtjGUXq7GDyepLNEPsTEoNATj6REwmgNQxTtEqDB2DvDlWusX+y5B2F2mUFXXRff4&#10;I6s+PRyKJFr7Ocvf2328omvzoUqP/xqCJBhOw262ohybJya3hGGvm9QUAqt8JjOitUWsAQIHYCRy&#10;matG9kQsWtyGEg4FgSSLxYibJwWUWjgCq1cBN7jBgMiBvSjRSAR2lgAZEIKtAeBK+woZAF22Drsk&#10;FeqhGmU7xfRVhZWtvqoe3G93wVvA1hagC5bmO8/96zWSASW2Lv4+/ZoqIbFzTga4Pe5+lcM/MvXY&#10;zeWSHJVVFph6esZDgX6VNZ/sxnA6vzdpIuT3D6hsylCaIAPWH32qkteTLyPw5R+p+SOTjLO0RCZV&#10;7RjWWrm2SOHpFfL7igKt0Szx52U0JzM7iEy1XRclnsXJaHhI6zTHiPPxXJKusg7p/cTfdjwQAUQA&#10;EUAEEIGligCSASX0tvZgVEUyYGk+DKbcBAUzeZc+WVsg5SBCAsTN7pDRHS+uFLZ6oxqrz+gMaux+&#10;mz9hdIUdeds9Yb4P50yuEBFIwBvTO8Kwz8DkhqtX3ASFs+BxyO6Pq60+qz8B8nU2L4QoIBz9exMm&#10;V8Tg8JtcUYMz7LpixATHQRC9wOwKGlwRkzOod0ZAss4eBLdFhRahgD2QAQkmV9jsiSl1erpQDUEL&#10;cGU3IoAIzAkC08mAOOdDt7I5EE56AlFfMK7UmubcgwqsYgabZiqZsFrMLpfDZDL7fX6HFWzLzhiY&#10;3qOJeCwC+w/MJqvHaXd7/LAnQCbkS5Uqh5uwp08/CEP5KLgJClnNJo/HYzJZp5MB+QC/Y2CfBZMx&#10;n88fHBwEo3mxOoPB6O/vL3wtFIMTECIWi5uam8hkMpABIL2w+SCdIa7CuS+YECksNI4M7MtwGT4h&#10;PxBKyNUOqURiMBgKxYqef7gKv0xpEAqFYAUuXCoGegXjtVDlMZptsGuh4Au+uDMAbMMMBk0mk8F+&#10;goLx12Q0DA8PgXzYKAAlCR9KYCCfmJB1dgZMxvaODtAcioHNN+5mjevXTXo+Vw6t1jHWTto/Tmh2&#10;J5KZdCIAOwOiPtP5s6fVRiuHOUQbGq6qrW1pbiqvrmTQae2dPW6vl8dmSEWCnm4ycDMA0aXy8qCh&#10;OuEYHB8dqa0oo/MkUgGdweI21FZVVdVWNVQPDQ01tbZ5vG6ZiCfkc1taOvtJZBqdcfbU8UB0ygBt&#10;80T2lA9AAHOrO0zmaLVW/3eXqBSevm1Qcahq+HQzm8o3nGvhWNxhfyRBF5tCsSm7UCieLe/Xg63f&#10;4k2QhU5wEFdG1lMl7gGJ+1K/oYtnl5lD9cOWWGoECrBUPldwyhcTgHykvONgWeupqp7l7+52eUPx&#10;ZJov17OE6jc2HQ6EYk0k1sbdF4Ddqe2knakhFS3sUJEtd9F14WA0LTGGPNEMW+YC6llgCFPEToM7&#10;LtT4NK5kIJrR2aN6dzwamHLFMzaSlYkFsNPFYjJabVaRUCBXqsUioU6nhwRegKxWKwyi3eGSSmVm&#10;o0Gh0kA8gHgiQZABkQhEEQbugLhDxie8Cn8ykh6SumsG9DtrDbtqrfHUFOUAzrWKqs6eFYA7pchS&#10;LM03n/vRayQDkAwoMQTmnAy4h3k15SaoGED4HkRhVUQAEUAEEAFEABG4FQJIBjwYC3sJtXJrMoDL&#10;5fEFQrBQFI+K2maRTF1I87v9GVpHN0F3/bwDMsAZSICboDmxIc6LEE90zBsdm5emsVFEYFEicDVm&#10;QNTj5h4xyihObwQ8SJgdAZnaUCADCE8jmWyaWNR8Q6csd/BMAoMmkAEFC/gsD/COcrOSEC0gEArf&#10;Qg6stb+tcoQh/lrPKtOrEBb8PAh52mA8GI4XDPpABkAE5VsLh5K3QCwcz05vF4oWqYIC5jcTDrUK&#10;K+hhFT9sECgWIxabB0Qpy6aMd3Mm8A2RnJ9HjMeSySyQASHpHpWMXtfQcPzEqXPnzpwrK6+sa66q&#10;rKhpamioqWpuabfZjc1NTUa1vLW5vb2psa6uqaWxvkAGBL2Oc2WXzp0vK7tw5lRZeWNTY3n5pZqW&#10;pua66vKKGqtZ19HSZNIoG+qb+8nk6qqqyktl/ijBoICqYPevIYvPtXL4SntFj3CAb9h3eRAyyzv5&#10;QAYM8PXw9WgdAzgDpz+6/VyfL5QgoB6fABqgh++oGTTJzaFTXRrYEHCxT08Ru5oYlgaaZUjmaWFZ&#10;64fNQAZAMbrCWwy3qze7DpW1JVKZUCzxxf5LFJa0qm0I7P6BcPSNTUcC4VhjLxPcBEEr4ERo96mG&#10;IuwWV6xX4CBLfUJ9gK/26lzxXp6dJLArbVGGysfT+vuFDmckY/fFeIaQN5RkSlwF8CFihEKh4HDY&#10;MrlCJpUKBUKFXA4nMplUqzO4XXaDyaRXKy0WCzBDSoXCYLbAEMImkoJNv7BLoDiOrlC6lkpsrVBZ&#10;wuvPWVgqImo3HED2FMq7XC6dVlcIFEFsOPD5gZsqlIGg3zP2AQAZANsRbjsLsMAdIYBkQImZwkvo&#10;F9p9UnVBkQF6leSJPdXbWC50YHZHzx0sjAggAogAIoAI3CkCSAbcpzer0hV7azLAbnfAgWTAnU60&#10;hV++6CZomk1zagE+kRPOeRxej91LfBZOQrOnDWBzAIQgzkHKhw6+TVBfi3/E4M3pIXlyJl+uGKD4&#10;thWJPQ1hSKPFvQWzqXL/ykA8ZEKZKwGW719Ds5RMhFKIjnoiWXd49mN3NxGYiY5H7noUALT8IC4Y&#10;3GYJ76IsViQDwBk5xJn1ByNqvQX2BMjVRofLUzBJw1L3oDdoMVrcTjewAqOjI16vB+zscKRTRABg&#10;iAMw3ZB9i4chWCrBuA9/X8BX/qwPiCg884D6REpnwIp6QzlTBfKL+u/HAV59FqD3lfGxTCZmzsRN&#10;hZSOGXMpPywMJ3YGSHYlYu5EKu1xOQ0GI/gsslitXl/AZrP6AyHwNu/0+Dxutz8QMBl0kAMO6O1O&#10;V87ZCG6CMplcNJEM+H1GoxE2EDjsNpfX53LZXR5fyO+BYoGAz+PxWc1Gl9sbDvpNZjNY8wF28BHE&#10;kVvt3gjwAWS2FnYGCNSOhn4pOAWS6V2DQuOgwKg2e82uEENqluicbJnVFyLiOsBtKTaGnMFUr8DJ&#10;VPoGxC6lLdLLd/B1AbU9Cs6CBPpAIJYVGYJQDDYN9IlcwdjUXoQmEhP8/8B9Bg6pwNa/+1Qjjaf4&#10;/mIHU6T+cv9ljclR2Tb0/tbTEELgZGUPOFIv3h7wVywYzwAH4AmldI4obE0A70B6dyKazOkcsXBq&#10;xBNMap2xaDJrcMUhE3bUFeoC50F4eUrEYaE/TIhgMARTA3Z4wP0Zi0ZgBwD4DIrHorAPAO7VSDgM&#10;hBjMrPzEgankg3u14KiqcAC9YXLFc6PjsAVBa487A1OX4H4r8FK9JBKTxfQH/SPjI26rGRxqicUi&#10;gUgs5AokIqEM9m/wRUqlSiYWGS0O+AmAZMCcPwGQDEAyoMQQWEhkwJzPRxSICCACiAAigAggAjdG&#10;AMmA0rXa3yfN0U3Q0nxYTLkJumriz3gsVDfYf8CCHBv1uCOjy54b/dOy0cefJtKflgWEKm9yHBbj&#10;+2Jj3tiYPzEOnvqLC/M9sbFiFF9XMOm0+k0qj1ntEXN1JmcEavmT40St5LgvPu5PEIVBDphTjb7c&#10;x5WpV06mNlZlNtVmVp1JMXVZiDoQINqaERZ4FCRMt8Ba3DGny+a2iTQGG7gSgvKESkSZW8QTHgXN&#10;ffGrcqBWsSHQ8/pYxN74WAAUvh2lAU2bHEGPS2s2SvVWH+jpA4jy4RNuGN+4kAnaEj29ovANFbi1&#10;0XlKeL7j0+3p8FVtDcu1Sp160G6VO70+b4wYgptKI2iDKSaggAmMKZS/dXBmoGEI71Ig3SHS6nQ2&#10;fwr6AggXUjA/6IWhhKEHGIutF8TCp92XsIHh0S5S6wyOIISjIEr64A68MvozMcnrBrcQUT02CkN5&#10;QxaBuBlA+duN2qI06N9Lp8DqWlhmfosDFuCb9CatUiviiyxmSzoR9Xj9fo/bZDZptTqT0WSxWJNp&#10;win8rQ948IJhGsiA2xUsget5SiPvPuj6tJDUh9FNQHzkOOEm6G4CCHuaYGdAaf3FBBogmZrypARB&#10;lSHBazDcdsBXwSVYRA+EFBSIJVIAznx1De4RIABgo4xOZwBWIBYn9kPc+saBuQORkKGYUG5gc0XH&#10;6o/TrAyfy8HnCYYH+vr6qeTefi6bNUSlNjW3cnjC4QGyVKWHfTNELIo7POYLllJpF8mAEjOF36df&#10;UyUkFsmAUnm4oJ6IACKACCACiMAcIoBkQAm9rT0YVZEMmMP5VUKipnYG5MkAVyDkdBuThh0+U5vb&#10;53BFMh5neOInP5/8xx9P/tNPiPSPP/axhFKjC8zcbIUR4jEO0DlSg0du9rpCKVc4rbV6TF6IB5Bw&#10;R0fcoVTHCe6RNzqPvd313csNAoHO5glRmFDJNcAQskQqukBldPiYYgMRE9iVe+FYcmM1wQTsbM38&#10;4bskSZZV6cz9dL7Zm7D5464QBAmAz7TVF5VoLc5wFiIHgM62YI4i57CERwZ5DSq5UGNyWzwRlS2s&#10;Mtpt/pg9mHQEElZ/DPwgOYNJF2x0IKzDo45AfJAhEOvcsJgdgg3Y/Qm9LWD0xO3+GJQBrZRWPwiH&#10;SzZfzB5IwuJQoVRF42us/jiIgjLQOqEPRETwXY2s4ImOaLwZqriewjkpFHdDrFGozhXLpUYnKKMy&#10;+wAiCDvpCCShrpMQkjTY/RZ/Sq4xDHAUEFCBEBuI6awurQNWtsaJwkFIKUhOaDeUBmxBn3zr4NyJ&#10;CPDgCCagjyqLH6zhFk9IoLEXuIc8xzAq1bv3ndpM7j++opyytYbijySVervaGoSOw7YPEA59KXwC&#10;j0J0xxuz+mAoYXcI4BC0+lNas0th9BgdYZMn7g5DGaLv8GnxhiDBCdFQdHRYa+SKj/awazQKhkwN&#10;0SUSQywhrLolDXM6qWyB3EBhiiH2wxCT089ROoAoCmdhFJRmH4FDeHRQrWYLvydzG7QKtlwLESuS&#10;VDpXrLXrIZgENBHOqowunTMCfYf+Wn0xtS1gdnqpHLk9lNCYnByFxR6IFWCx+qPwCdC5wimtxasw&#10;uG2BJMS0ANjtpewO616M+3dat0gGgIv9gif6/HGtXRI2DYyMuJ0uhUzh9wfGxkZh7TP4ryf89VvM&#10;wXAU4tCOQPzW2x0Lhwy4kdkVzPq368C060AGQHTiuIMW052IGU4VUkRzNpfw3YGUGxW9nU34zsTn&#10;yYDUkiIDSuKPMkyxOERkhk0bmSz8F4kSmwzAcE8EjL7JAfcbkAFwEQg1i9XOFLNMIXPBRxa4DIpH&#10;ozabIwcBuvM7ZbKwhQc2IMC0RDLgPtwQSAYgGVBiCCAZcB+eAygSEUAEEAFEABFY6AggGfBgLOwl&#10;1AqSAQt90t4f/a4GEI6OOLQtce2WUd1al+JzKeczl8/pcYUn/vWXk//808l/+Vci/fNP3TRu5yBH&#10;KFEePnuuup3a0FB9pqqtfYBV3dDW2k1u7u7vIA0PcOSwnBzIgIEqyY5n6rc/WXfs3S650qwzmi/X&#10;d7V1UsQqw9AwrY3CoTFYJ8qbLP60xp178Xjq2SOpY325j6uADEgNqLKNLb19Q7weCqupi9JFojV3&#10;D3SShqtaOuo7OuoaO6vaqLB4XOe2ktj7jjNUn/TZfKGw0e5V6nSXmkmVtXXt3dQOMr22qeXC5YbG&#10;7sGLlfV9bKXFEwZTuFAo7acJpQodk6Opb+5qaulo6ab29NNB+WG2qrOH0tTZx+Vr61rayy7XVLdS&#10;DVZ3Y+eQ1ujoIg83d1HpbFV3N6W8urW1i9rPkXlixCaD/PLzUbFxuI15Zvew9TjbAb41bP5o/wD1&#10;YnVdVX3XsYt19c0dl+vamtp7K+qam7sGz5fXnjp/mSa39lMpTWRmF2mgqYdS297b0NbZ2kNt6Rpo&#10;7SS3dlLOXqqva+mUGb2UQSaNr6ppbK0HCbVtdS0dNU3ktu7Bzl7q6ao2CONc19h6trE3mpsorP2H&#10;URDJhg4fe+H1c9RHzvGe+OayK5Bg86UChUmucwpkOqZAzpVoGXwZW6QaoPPghMYWDXPlA3Qu5MOn&#10;1hEWSBQCpZknVg6wJMNMPo0j4Uj19mDiyy07IAEJRKzrD+Wo/IMVzKGP+5wiW9Bid9m8wYqaZipT&#10;dOzCxQOnyjp6B6pbKfZgapBB66GLq6oaquo7Ae1Tlc1mf9rsD1IFh8qY/E/7nSpPRG9xOrzBS9VN&#10;vf3UMxUtbJ6ms2e4vLaxqrnrTHltTUNrdUPHmZoOk915rqqusr69srqloq67qZva1klqaCOXV9eX&#10;wc3BFl+qbztfUdtEGujqZzZ3D9XWN7f3cTzxW+wXuRvnSHdqZ1/45WGfRyZHcADjY6MqqcRsdYCf&#10;E/BnYtTrAoEgrFwmLl05wI8QYaXMfy2aK0dHRqAymCCnl7zZOdSCRdC5HFQhwvtmsplC7Nyr5SEz&#10;Q2QWcuCk4AKoQFTMOMDWWVCjkF9gMCAVixW+prJjEHQAMsF8TxSDReKjY5pAMpYdmdbweCbj0Okq&#10;bfYOoy0YT0LY4Wkdn5jwBpP+cHK6qmBnTSQSMc3xjP4DB+9tK/stO+etjPKdlF+RTCYhYKzVYnG7&#10;3eBhCQRBF8xmM+S4nM5C76CMDRz0WCxej6fQ03y84nF/ZERnh4vEUcQBDLrE1XwfbU4fRMS9BrR8&#10;fQA2QVRKXY8VjOOdkgEEmPlj7E52BhCgzXqt/dSQ3fkfu7urCLpBU8V+3Wmz0LM7qj6bhiBosD8Y&#10;gqAXvgCQa+FMKqFSKMHJjxd8dUUi8VgsHI1HwoEI4WEoCiQBDCNEqije7dNv/mLm9dME7hzwUzT9&#10;fp7NVL1TfJZaeSQDSswUXkK/0O6TqkgGLLWHFPYXEUAEEAFEABEABOC9PwD+XH0++JEPPzDgiF53&#10;xOBXRzgcDI7cp5cQFLugEEAyYGk+Gaa5CRq1ewN+4eZe6Vtbtau3qDcYQiHvdWSAjynspoLRfKih&#10;h1LT0ttGHmjrIp+53HDi7OWadlgFzgMjLwMW+4N3l1Cqfh/9w386++E/ndvxfJ1YbLB5o909pItV&#10;rSS6UKA0VFY3nikH83gPR2XTunN/Ppb6qiGz7nL6CDn72P5kv3Kkt3+ouaX3YlVHJ4laWdMJJu+K&#10;mo6LtfVN3T0XLjWQGHJvYtxu6d5Oou2l208wzJFYwmD1aEy2AaGun9Jf29Tb2TvUThkeHBaDcf9E&#10;WZ1Q47R6IhpbSKUztvRQh5i8yxVt1c09gzTGME9c19zVR+PXNXSXV7e3dPZWVrTXdZH7KeyuQaHO&#10;5m7u6BvmSJq6qC1tZCAaLlY29w9xz5ytGhIo2EI1V2p2hHK+aEImLfuEbN1Hs3Yp3WDMsfmi5L6+&#10;ipYuEole3UIuq2jo7B8eoLFB1uVLjeX1nSQKnatxDjOZPTR+Y1PLxdqmy40dje2kuuZuALm5g0zu&#10;H65o6unuH3aEsh1d/ZRh3rFT5WV1rX0Uel0bubWZVNVEIlMYrX1M6HtFXfvlVjJfrOErbMBMeGKZ&#10;iPHoLz6/+BHZ+nyZZOPxHl8sqzLYqQw+nSPpH+bSuVLgAIY5YgqNR+fL+VI17PSgcyXDXDFXpKLB&#10;0nxnVGfxDDH4HKk2TxhwJWrzEEcCysBGD+AE8m58RkMB+cm+xm9prv1DJmsgZrI6YbMCMD3nLzee&#10;qKhrJVF7h3gNzV0yk58vkVI50osVDX1DzNqmrpY+tiWQ8blYh/tJu+muQ8NmTzSpMzvtgUQvebC2&#10;mVTf3ldV1Xb+UnNDJ/kskCqd5N5BZmfXYEMv3Wizn62s7RvkNrYOdPUMtpDpDS2dQxzxIFPQN8gv&#10;r245cqaqpWe4tZfc0EZp7RroIg919jLsEYw1fRvOI08GgHlxbHw0QyWRBQJRQ13tQP/AIHWA3N3Z&#10;N8jOQlRWuHpNImzPd5fAIpknA4A5INYyb/zk4917dsNJQRpc1Wl01AEq7EIo5MDrSvnl8uqaaoIP&#10;IKpkQqEQnIyM5HRabXVVNfgsgtebQmG3y0Wj0SCYQVEaGOTpdDqVYwhG0hPjY2ATJxZRj48JPYkB&#10;TYhljwMzEE/ADoc4dElvGNq1+2eXqz6q7eK4fUQr0Ba0mJc20TGoOVbJKDAU8L4ENACEQYbPuOak&#10;lfn2vk2/2b3xV9Sq59PSd1MBJah0YP/+LVu2kEkkWKgNVaLRSENDw7Zt244eOQLdh56qVMpvv/0W&#10;ypSVlYFSkAmO40G6wR7tpWm6urqGh4fT6RQ8WMCYC23BqnACvXROpLRWtbOaqSZgOMAxPUBUIGM8&#10;hBN/t9fnB3CAOshXnIJxBhkQDXrr6hqCsTiPzbbbIEgQRAHwet1uhx2+OeA10WLSq1T66WSAUsQm&#10;D3KDXrtQJDMbzU6XGxazO61GhVrnzFcBkiMYCEAsAavZDNZtp9MeT14NWguagXATVHS6IRQBFNCp&#10;pCKRDNoLhiMOhx1Wx5s0qmAwMuNPczwWhjI6jdZmd4aC8B4bsBg0PK7QZrEQrTjs8UTK67LKldpb&#10;hIDOpGL0oSGFQs5hMlVylcvtuS1jkU3FBXwhGOUBFB5PotNpIOovm86QSuQupxuopWv1nPA6rVKF&#10;Gt6tIfyySqWVCnh8ngjC/MLdLhfyNcAt26xOp8vjcvmDYbidCrwCBN0AEz8MOsQbADdBLrvZbDLJ&#10;eCxK/0B7W0tLcxv4/qHTGN0dnfD3IgRBGyDGQH5MM3BXEYza1DTMG/oLbNmMHOLrNDJg9tN2RgeX&#10;5hvTrXqNZACSASWGwP0kAyZyRAif3Lw5XXvQD6gJiEcz86/Ag9bh7tsbzcFL3wMeq3H4k/Wg27x7&#10;hGZbc3wU3A4SnvuWxjExmsuO3vG7Qb7W2BzdbxPwM2BWN9IY4RByVrrCb4McrAxaGkOIvVyyCCAZ&#10;sKAM8QtBGSQDlubT4GoAYVjf7fE4ya8oeHv7eV+3yE46Y1nCTdA//Xjy7380+Q//SKS//1GQLbYG&#10;ojobrHlPgbcWkzsCZl+TK6wHdzeEg6AkeOnRO0JgI4Z8epe0+Ti99SSj/RxTJNGBlxuN1QMOW+BT&#10;7whobX6LLwlRbcE9Tp4MSK65ADED0q+dSj+8J9knJ9zIaCxucFyjs/vtvqjO4RdKZHUdVKMnanGD&#10;15oYEdjAax/k8+q4BhnYlFzgqt8FXmXAGwy0YnYHDa6w1Q8+eVKgmMHhs/kzhYgC4PZHb/Ma3VFw&#10;IwNqg8N68D8DDn+gCb3dR9TyxbVWrxUc2fuSIIHwiuMO6exB8CBk9sQNdp/RHQGZZk9Ea/MZXWGj&#10;KwpeeiBIr9OhamFKW4Umq8trtdrM7gioAYXtvqTRGTa5giY3OLEhZIJkvcNn9cYt4AcJ/N5YPGZv&#10;TKrRMiXgcx884cQ1Vi9oDj58AFvQBEy0Vm9Ebw/o7KBD1OZLgOZWQqzf5IWBCDtDOT0Y6J2gZMjk&#10;jhE7AyIpr6aieZC1m2bdN+gUGcF2D66EYiDW4o1ZXCEgA9RmD3wa3DHQBGQSWPmSIBkcEJnd0Kkc&#10;aGL1gksi8FAEl6BA0uJLFHwQXXXoH4qIZZwaloalsXm8Xgg2C26ddFaP0QWg+e35LsBwEy6JAin4&#10;SujsjgAsgA+4J/IGfHwpv4qp5esdfr9fpbeCwx+N2Q29JiRYvRZPFNAATUAaKABqQD64/QEoAAEA&#10;0Bkkbi1ivIjhJrAFQOAeg4om4m4JGZxhGGLoyAKJMr2Q9wcQZEAWfKmPjo3mwJgeCfrFYolBrzOb&#10;LUaDHpievJcRYmF6fvH6WDyecdpDYE8vHlfsj1cNkcVLsGkgvy6+YIIkCkxMjEG8X7D+F5b8r1yx&#10;csOGDRAFuCAPjPJl58sgvGphoTwkMHafO3+uqrIyv11gFJYxqNVqEAQnu3buWrt67Wcff9ZH7ius&#10;dJZKpW+//SaDI40mIJoxsYCaQqGsXv222+2B7o2Pj0ZjccIwmhsZMIRr+J42ZTCWG3E6nQ6HA9pL&#10;p30qWW1942WHJ1hoXaPRwIpssKaGk9lenuG78n5fJAFfbTZ4fLrBCQssuC6QAfs3/Xr3J78ayJMB&#10;ST9BBuzfv3/z5s0kUm+hs0AG1NfXb9269cjhwwXyQ6lU7NixA8pcuHAB2gLWAToLSgajWYMj0tvb&#10;S6MNA+ugVCrB0A9bKIgl/9DxeJgnU9SRaOdbOPBTBxoymUyQD2WIIA5esJYHgAyAeM4KpTLfNNER&#10;MDSn4v7AlZgBuUy8u7nNH45w6PQBSh+ZRGXQhhh0NpM2PEQdpFKHayous7nS6WSAx6Il9zE8DiP4&#10;o+9s76INM7R6i9/tGBwYGBqkcdnMhrq6fipdJuKTunqGBoeYdJpCbSr+nTWqlDQ6o725ua2th0Lu&#10;bm3vYdKH2xqbqRQqNMeg0xwOj1EldTjcM/40+71OoHM6W5obGluHBylNTa0sFrO9pY1CIhdaUWrM&#10;LptZqTYW4hXf8BgbySilMjGf09XRTe5sb+si5W73yzSXSfI5gAetj0TuIw9S++HfUGdrZ39Pd1Nz&#10;ezw9Fam42FzI56bDgA0O9bR3MFjsrvauwb6++oYmCK3CpFKEIslAH4XS108mUYRiic8XBAdBMGrg&#10;vgloHtgTAGb+GEytVFyr1bqcLqfdKpaIDQYTkAe0QcoQjaXRaFOZLBSDoYWbJxhNwoMOphecpxIx&#10;o9EMbArEJ4awz7DtBu4lmMsQFwEoA+JmGBmBG6A4pwq3xK0TFF6a70iz7zWSASVmCl8IP73mV4c5&#10;JwP8BnAEqYPnrl1Y/fITT23cfNk3+wlU2iU17/5+WacyVoqdGM8mtr/wxBm28cEqr3zj10/3awlf&#10;eIvp4J7+8JUtrUS4n6VwpB27X/rlSQ4RKetODt+5FY9sJ3nvpMpNy054eh57ZJXCf1th8aYvXlx/&#10;QXTbclAgIq5/8o8bp1a/zKYClkEEShABJAPm9wVsAbaOZEAJzuM5UHlkbIJwpg9xbuNj3kjSblPA&#10;cnsIIOzxgG183BfJRqi0CGUoMjBcSH5PBCLiQuHbJrA7m70Ra4BIFh+YzuOEwJtUhPC8AssoWTFC&#10;ko/AngC6fsQZIaLCzkiB5EQoPXFt5rgnNuL0R8FQbvFGwMp/W8Xub4HEhCeScfijoIzVGwWL+R01&#10;509MBGYH7+zEjvuiqUA4GE2NRVKA2wz8x4OpCSLAb2ryFkMzy4bgtnEG4zZvBAgSZyg1u1rF8R33&#10;xsedASAkoDoECcjcYfXb340ocPYIwGRM58BCThwFI37BvckVRyLEsmLigGC5SbfNzLtwvrW/TxT2&#10;OcB2bLfZYO0zOLoxGgxmiw1WfMskEmB3rAbtMI0Fq/LBCY5Jb4AV2Uq13m61QPkE+K4HMiCTBZFg&#10;qgQ3OcEgWN6JVuAjnU5DGbD7TzU6OgpebwYGKLBGHsyaBQ1Bsbw6I1ARyCQgEoBCKJSHNfJgnJdr&#10;3W4/kZM3wUcLq/iJryAtlSaKpbP96sCANdyj8nsTxGL8vAKwOeDb8fGnx8eXTUwsGxs7VFiyTfAY&#10;XO7YsmVjTz4x+sQToy+9NKbTFdwqEWQAHPrTCcNHUtoaGX1t1PBxVrsOyADgQORyOZ/Ph20KBUYE&#10;rPPgMkgoFEA+KA8tBkNBkUgIZYByAOVgtRO4eYd8mTHWMqDT63XAUhRcDEEmcTWbTaWSFgvTZOk1&#10;W3pstqFQCII3TAGSyaR5PB5sjBAIBHAO/bnSLwKZKNiegQyQ7JocjcLgwkLyoM8PRuJ4PAG7H4DY&#10;cDidsSj4nAfOIuJ2Ok1mM3ipKfzJGfM0QwDhkWwalu0DYZFOpYhBt1oS6WwsEjTodBwWDzgIcIIE&#10;cmBrAoxLwOehknsszqs/2KAWIBAJBWFngN1mAdLCZDR63B7Yrepz2clksjcQcTusHn9oxt+5EcKy&#10;nY0SFV1upwM+IEYFCAkFQ36vh0LusboCTpsFdnLcwi0P9JfY/hGNAO0D2xdg+8Rt/5qOjWRhk4PP&#10;6zGazAa9IRgKAaXkdjkhYIbT7QbQr5UwkYjB/gYndA32MRjMVhgan88PQAEf4wNA3Z5IOBL0eblM&#10;ltPj8wMbEAjB0BXcOjFZHHASFIvF876eEsDxQF/A7z+MIZyEQ0EYemIggC2DuZMDomvM448IFSYW&#10;XwGDCzwEg8Hs7+2GHXK9nZ3dvf1sLre3uzcYiRuNRriL4AYEGqwwy2Z5QOHbQrTECyAZgGRAiSEw&#10;52QAr/rT5z+5NDYeOL922SlmZFarcBfJY+OOyYBswLhr3RZZKndfAcj69d9+sEWZGblFK7MnA8LC&#10;6k92NM/8m3yXHUAy4C6Bm69qPuaFz/b1XsN3IRkwX4OB7SIC94wAkgEL0Bw/vyohGXDPs6okBURj&#10;CRZfzORL2QIZkYRXPgsnAhlLdE2aKlAofLvEEcqmp1uX54pkvGnpDhqa1sod1Lqd8rft3U0LTNfn&#10;/rUye8lXhvLuezTLtq50/O5GoXir3F31+967WYJQ+sXgaRAMRfLW9akDzJNKlQos9Vez4CyXDXlF&#10;Fvm+88c/D4RCPruRNkhnMVkD/f08nnCQMkDtG4DV05cvV4oVBrVUCGQAubujsaG5n9xP7iX191Fa&#10;m5ppNFY6RxigwaFAQfgVouFqUwVD//QDNJmpzLS60yVcMXReI216gUKf4COZIZZMw+e0TqbGxkhj&#10;Y+cLaXR0ELQrqDhiNo/B4v3z54lUUTHi8RQaAL89YMANW2pTjq/T3u1Ecn8TNXydCBthO0XR6lrU&#10;ZkbOdLNsoUxBGegsrBe/DhmCUwCyxO2GDQDAggS9Xj+0XhQOtQhzdxTM/lczi1chOG0iHvCr9oyn&#10;Bsdz3DtJnFHPibibfrM/eOCfBhSbcRX4i7znpVntuwafT7BZ5LZ+e65X4I5aWRB/sCcmYIyLmoCh&#10;H4z7wACFwpF0OhOGAALhAJvNZdJoBpNFLBAolGpg1EwmC6z6h50BQGvB3AF2Ae4NXzBCGhYxeAQZ&#10;EI8EhQI++CVSqNQyMWxCAL4JXBWpYwmCgIF7AJgkkH39zJox0aZ/hcILArEFrASSASVmCp/fH10L&#10;ofX7RAZwm3b//oc/XrvlvNgZKU5Ydk8VzxSEr6MZf3NDiyeaDelox7/fC0cz3wGEtJ7dRuJboUDY&#10;zGnq4WSKD5zxUXFfJVGuvD2YzE2mbC111b21tXuPXJI5Ixmv+uKpQ8TFTtH03Vlpr6yhdTAGWWlH&#10;W12z3WMhNVM768qgZJfQPjmZYTWehfNzVaRA2FRf2+FLQZ6X1FCndzk766t6m5oOHD7PNwfBZF91&#10;7jCUPNPIumb988S4lFJFaHWxzR8Hg77m3V//7sudxyDjcDOz0OuwgXmSqLq3gWOBryYueEUlNsdF&#10;bfymLha/7fsf//f/9d6OXfXDmiJKyqH6QYU7T6Ikexprdd5kzCa5cJwQcomqhlyXYqCVqoCTbFDZ&#10;0NRvMwiaOjubTpzYe6o1lJsibEfSvuZTUONgI1UubD34z3/1vz7YubuBptGx2sgC6PtkyMRu7uVl&#10;obhPtn/fvr17dj7/m6mdAXpGPdHY4fPEYGUDQ81U2nAz4HupixUPe2u2Pf83//zMN/sPyIu8/lhK&#10;0DvE4fUeBYiq2ryJMS2ztV8EAzoZNDCbSXyLhN7PZdeAzAPfU9jCy+cIiIZ1cGMo3/jX327eCfX2&#10;Hm/nFRBI24XHjxyAnPpBbQ58RLLa2gcHL+3de6GVNx18G7cxr+QJhj48OZrgdlZ1Dw6e2buvhWG6&#10;8uc0pxtuq6ypIRo7UiayhkF43Mggah05wzVD6yNmZus+wOj7cksqK+oshyunytq8YWtLXauLWNgf&#10;l9AVcFNMjiRp7eV5hSeZTfn79VydNZiezHh6Gip729oOfX+WrfdPJj3NFafh4tdvLp+xMyDhUl0i&#10;hmPvWZIEhPh19GYyue7QoX1nu5JXBl413ECVF8Y91dtYq/UkY3ZJWX7cywdUkOtWUlsG5PAClQup&#10;Gpr67EZhY0dHMzHuLcHslakyluOTKvL3Slc0TWTmwraGi0cg42QHH76OpcK9tXmh1QOwcXJ8NFeY&#10;WDCzQsmR/MxqdcGaj1xwoLFK7fRSm6nUvjoYj8o+UTpkP7/pyb/71xd3HjmhIeZxYcCInQHfXO6D&#10;np9vIIXzg+SRkQmZJ8sVTkKWqp8Y/KOn65xXh5DYGbBq21licpS1eIhZOjka97ZXEsN14EIvATtM&#10;R7f83PGDkFPZK4MSFgGTwxsCIL8/fkY/jY+avjNATYWbBe6nC2JbnrOYGGe3E4Oy92KrLx4o7gyg&#10;1R9oYhDr/l3iLuLqoZPDKk/h5VQ1VAsZ+79c8+vfEDsDYLCOTZtZV7qN/yMCiwEBJAMWwmvYgtIB&#10;yYDFMLHvvA+wDFOl1JtM7oWfjEY3JkSgpBFY+LMMNFSrzbBiHUyGsOK4kFKpNKzvJpyNXMkh3I2A&#10;p5pMljtcb9JJwD4OC/ATiRR4M4GV2mDKhNXWAZ+fCJhrtXl8AXCtk4IIumaT3e6E9dHgjh4Ewrrp&#10;QDAMDcEiZWhiuvAFcw6u+ceuJMJN/1QCcGBtfjEVgQIygCA2kvGIOxHxTKWYH8y1969HBDlxJc0Y&#10;o1s0CrZg2B7htbEjzraIq/2OUtjRkU4EZrmiHIvdEQLhSCwUicLoQOCEYDgMDn+4LDqFMsCgDw8N&#10;DTfU1g/RmOCFKZZIezxe8CIFcweIAWI+wk6dTAZGtXCe3/cyRnBr05b/E06C8glqhKPgEOuaGX3r&#10;WxSIgTt/v1haNZAMQDKgxBC4T2SAT9v/1r/9y752Q2jasvehCxte2VwNjwS/uGL5iq8VSvG65c9W&#10;DHGUStKbT69q5lrav3v5vSODUEDft++Z1fsjV0yHo1lf67lKnlJctm3NZ6eGxvxDD/31Dzd836LU&#10;GL1u41cvP3Oyexh85x3/7LXN56lFP99BSfmTL2yyg0kwwHj5sWfpgv7f/PCx053M4drvnnjyI5G4&#10;admjLzSwlHqzK+smPf7IChn4M4pI3nvyjx0c9tM/+tE7u+ukKkMg5N3+2hMHGykgv2zrW58d6U5d&#10;cSc3NhJsO1PBVYrLv31343HK2KTm9X/61bcVAwoB5cu3/ry5VhRxqT569pkyClOp7Fv77KpalrX3&#10;4IrV+0jQQevwkadf36XmkZf9+A8VPBF47Sw+KZU9e194/1A4Mz7qID27/B2hyfH1i48faR1QKgc+&#10;fWXVqX4d6/LGFz6rhM2aMXX1E89sGO489vf/7een21hKnT17hWxXN2/5w8tf0sQqCJLmkfY+8c9/&#10;qBZIrN5Q2+6XPjhGg7a0pD3L1xxyaDkbXn7kWKdMIuh74R9+doalU3YeenP1t0NKJbuv7s3HV/Ic&#10;svWP/dunZ8k8Ws+r//ZYt94trfnsV49/NaxUFUdnMus/tvapVzZfFiuVm5b/an+3pPnbP68/RdAh&#10;6q6dy9890n/+k3/+5zeGFcre4+/8j0fe6qaLKBc/f/bVnZac8sW/++X+2kGlgLxx1Ys7m6RBq2jD&#10;8y9WM/iA9q7Vz+5v4bTuevHHv329l6M02APFnWk2Tt2q5avJSiWLemn5sxsUZv2BVb/7w6qdwwIl&#10;uBC9shkl0br55cfXHhcpld3lO/7w+HpLJsW+VAUDOdh18uU3dtgMorV/+PWJAalKbfQoSS/84akq&#10;plJrsGdy7i9efbaC7RxxsF7+00P1ikzCLV/1zLJho19Ys3nlewcZSnnL6a+eW3ci4Re89NN/fGs7&#10;rHbR++OR8xufXr2nWqnkH3zjsWvIgNHYjlcf+66GpFQObXl95aFOpaR169/99UPVFJFS7ywSXmrS&#10;/hfeOxBKj486yc8tXyswuTa/9Kfvm0Ff6mevrTrZp+NUwp6byzDCCW3tE0+vo3Wf+Pv/9rNTrUyl&#10;zlYc91zC1VpWw1cKz3715ldl7LHR+IHVf/z0eJNSKSg/sJVnT1VveXntjjKhTFR3+OsBQ5J64oO3&#10;Pj8HM6tqz/rXt9enPUPPP/pnjhN4EPUny35bxxK/8dAj31yicPrrl//maYY3xL3w/q+f28WCZQhF&#10;2i1PBrz40WW+THzgw5f2dignJxODFyoGlcqe6t0vvn8kbKK/9sgjF+lKjc6Surq50Hf2tYdf2tYs&#10;kYvObV/zwpeXU9nk2Y0vfnW6Ta5Utp/4aO0XlVaXdtOLz17og+mjPLThpe2VjL5j7/z22a8FSuWF&#10;T5et3d+XurKyZIoM8I3rKadXvfIJMVVajzzx4lfuWJJxbv0r6/fTRLLOywcamXKCDDjH9dLLXlyz&#10;lW+LGYfK3nrtE4CYT+t5/5mXyFa/qXP/src2ktjyntOf/epnHwAZoKee+sMTn1nu8/adpfWihL1d&#10;MAggGbCgDPELQRkkAxbM7HygisDKQqczFA5PLPAUjU6kUhMQLxMTIlC6CMBtvMAnWiQy4XIl3B4P&#10;WBhTaXABM5VmfL32UrEMrO/P5lPxZOprofyVq4XMqwkMoODBfrrMEj2HZd3hKGGcnZEWYHdC4Si4&#10;owG7c4iwPt9xgiHDdF8QiMZgNoCJn5gTyVQimQDPQhD5WS6Tun1BINIgBATsBUmkiNkE9xXoAI62&#10;puYXMcWuztlb3HXgHSsYjt5iUl9fF+INPNBXkxJsDMmAEjOFL4SfXvOrw30iA8Zi2k1P/7oaDIPT&#10;Dr+i6w+PrHZNRpu+WvF1vUbTufup949H8lbFvu9Xv76n7WZkwMTYSH/F7s8++2zN87/99arDEf/Q&#10;sn97ZshMPI9s/bv/+m9+unY9XPxs7YpHf/LC9kR2yhp8PRnw1B9eFYM7OB//9SeeauPy3nn8oc2V&#10;NGL/gXcmGfDyHx7v1hKaRfkn//tf/eitDwn577+17MdPfeqJTdlvYVn1QNUeot0Xfv+L1w6EYWfA&#10;lZgBCfHFXz7xMaVuzxNrDgXylMbQyfdf3t48gwywG6QrfvMcPX7NfoO4U/jS4y/zfV7agdXvnOZH&#10;xBf/7fmvLHkHffLGb5Z/fHagbCYZ8MgLX3ni1zhkcvIqH//dI1WEWReWbotf+dVzbLBmTozOIAP6&#10;zn/53KeEfbngJujkAHvna//862fWEL397MM//a+/2tYwuHHZ7+phQ0Laf+Dtxw9S7D7Kd398+Zhn&#10;+rgSZMAj3/W6IK9r76rVBzqvIwM+fmFTFQGmquqJ5R+ZwS1hkLXiT08PWq+6CfIxT/z6uS+bj7/3&#10;Nz96aP1GovlVy3/9m7XHgQxYtZegT6YfbTtffff4AJGTDR5+58m9rWwgA3Z0EZ2ddhBkwIdn8xsO&#10;wqr3H//xMVbCwW0AyRvefePvfvwM36w58OZja/dVwCaArF+28Zl/21RGJjZ4TE6yK75Zd6BbULvn&#10;z8/9Ye2OVnn/0Sff2Bfwmb58/pFySX4pf0D41hNP9EgErz/2aIsyP3xu0mN/fEfiJQjzmTEDDPW/&#10;e2JDfl/BpJm076m1h4bqtv7xzQOpa8PTJlziV554ievx0g+uXXuSG5WV/9tzX5rz465o3rp8w5mB&#10;8plkwCPPf+GKXTPu4yPp3ku7oI+rn/3VQ2tOO6XlDz/+roLYFEEcaX338kefpxeDMAVlax//Y4cl&#10;f801+MLjLzNkM8mAd558tNMA5n3b5j8/fEEYt3dsfuzt8uKugLzQKzEDxkdadr744XFix6h6oIy4&#10;gd568a9+8poloNny4sMbTrbBVoppx7SYAR7Gnx99pq798i9++PevvEsM/Scfr/jxL1+uPfnJX//P&#10;X7z3EZHz9ksP/+TVfb1H3nxjZycIsVEOPvH2/sAVgVNkgCt5buPyLQ0yopW49esXHj7VQ3/r4V+2&#10;mIvNEjEDXt9y5LWf/KbDPjIxmjn5/i9//MdX83f7hqf/9W/Xn+7YvPzRCxJiVwjGDJg+Wni+WBFA&#10;MmB+X8AWYOv3RgaI2fz5TEyukMbiUcENxcBQF6m/sbWjsqb+7IXy5o6ZbxGLdUbfdb+ADHA4wEf0&#10;Qv8RF4/fwv/z7XtfqFz8nHFy+/pYovQRgDsAfvQQN8EEOMEvnEzkJkZSY5lZ+S6ZCwTgNl7gcw24&#10;CpczDqv7wVyYt0XeKF0xPoIVMpEkDJHXF7th5vXFkulM3i5JOK25aXM3U+O2+Xk9r4q9RY9uK+p2&#10;BaAXkMCGC+b1W0F3CzkztL1RSYDrXlECPUFIKhUIRUBUQe1FkyCgLow4dKdgyy7FfhXm1JWUiufH&#10;CEYqBrQAnBRTsjCOxNwB0mD6XTHV8WkIXH/PQJVAKHxHNyrQDHPxCFzMMvJkQF1VbUNzWxe8iPZR&#10;hwfpbDqbDy+oLJ5ofl+SRTI1xG5RG2xas1NvdRusbqPNY7R7TZAcPrPTDwlCelicgR9AjHX4PbDA&#10;/1ChenOCwIMkAybGghXvP/Xp4YvPP/+mIDiua9nx1PrT0bz5deD42pU7mm9GBkSklY88+R5TbaWV&#10;ffro2wQZ8PyjL+QN3ZPG9m9+8/yXEghOkz/8kUT+VZ84bkoGRGUfPvVwi3Y84TdWH/zoxRd36E3d&#10;M3YGrPzTMirhr2gyMHzgZ499yDVckR+OFz3dxVV1j/xpLV1lZVz64o9vXEsGKCr/8MxGas2ex989&#10;FsyzHbRzH764uWE2ZAAEs+nY8fo720+//tzzA/Zskn/2oRe32fImaGXb9uXrTlKuIwOeXrnDX/Cr&#10;cuUAoiJsYW9ZvfL9bxv9VtHNyICOg+8v31JfJANO9DM3P//LbQ38qd56PAm/YooMyIVOf/DoznbL&#10;rckAyvG3X9/edBdkgJ935rGXNtcfeOfRtQf09qn2A5EokAEF+/L0o2nry++fHiJycqET7z+xq4EJ&#10;ZMDhoSs276mi08iAqPajJ397uIP6wdNPnRnW6/i9f/q3ZySBRDYRGazd9dTPVzFD2VTQ3nxi0/PL&#10;vlDER0PqvmWr1nz12TqSQLXn8zc/XPXoAZJlImr+ZPmjlcr8SIQkYCXvEAjefuJxEuH2CbZa1P3y&#10;8fXKELH0fSYZoK761bLPDPm9H5aBQ8ve2jdYu/XZD07mvfhMH7Jk58431m47/eYLz/db02nh+d/9&#10;eas135qqY8fyD45TLs4kA5at2OYtuhnKS/JyL/zhmQ08rW3ozLrH3zttpX3/r0+sUxNBoYgjLql7&#10;+JEX2MWI3j7JG4893kP4c4Ka9Jcff35YfBMyIOPat+I3R2mx2ZABIy7GiideqGYb5YOVv37oNdf4&#10;eCbq6y77evkj60TR4u7CaWSAn7Py8WWNrZcffvjlPvXU0IPTQ3H1p79/dZvCWpzayf5jU2SAk3Vy&#10;2Wtbi30vkgGn1i/f1kJ40JpM2re/9NCRhr5nf/WzTsIt1hQAQAb89rm1577d8Oa+tlgqfeit3647&#10;RS7e7TGX4t0/PVyjI2YskgHX3J34ZZEigGTAnLxHLSYhSAYs0rl+m24tETIAApCKxWKJRAJOlsPh&#10;MJvNhhCdxcioS3Pol2CvJyYJN5ng3WV0HPZ6E2QAyy7pUd/U+/mcQ1QaZIAr7nC648k0LDm+YQoG&#10;w2aLw2ixwxs7RBewWF3ReBJWKMMaZVgXT6RIFAqAJ5ObSSjkB0Nhu8MF1kwwTEPdWxe+i6sQk9bq&#10;8II+IBwWwrs8fnBHdBdyblsFfLNARzxeP7QFC65vAd3NRMHGCNDWbPOA85YpDEFtAsn8Avz8anFY&#10;v2+1uUL3BhSEqoXBBWngoOm2/SqxArG42eqwOzzQMReMBpgS4sQNWWK9uMmkm9ELmHdWuxMmTp5I&#10;SxavwheT2QY3IkQoNlmcDjcEJo7kp2QMYCkWgyr+YPiOblTgHub8ebjIBCIZsNC57sX0m21O+vIg&#10;yQCY7cH+nf/Hf/0/l+2ohfOAZuDPjzzP8cI6XOeny5Yd7VUOnHz38Y8q4BLpwLO/n+YmyNe35+cv&#10;bbMEYm3frfj1Mztd08gACAyw8uFfVvEIZkDPaVVPW7QcNrc+9Ns31d60h3nydw89Bm6CpnYGTJEB&#10;+YdPgvv8b5/sFvY/9uOnhvSxoLTxiV//GNwEFcmAiaTt7Yf/5TSVsPha+a3SoiEVlpsP7v/XF7aY&#10;gomOfat+9dR2B7gJ+uVjtXzYehDp+ubNV/eRXDr6y48sH3aALdb19XPP7O9Q0M5/+Mf3zoMo6rGX&#10;f/f6Lq9Ns+bRX03Zl6c9C6Ocs//zf/7wtx8ezI1NjIS0bzz8cKuC2NFw+K0Xv6jkCdt2/PzPeyCi&#10;jqx2/c/zboKuJwMKwqzsU7976jOXUfrWH35Ro4V11GP9x9c+uZFYpN+975l/W3NIOnD59796XBwa&#10;H8vEPvnjz88w1fSz6154d781BYvl9WSufDKmmkEGZPhnfvbkVfsy0cy0nQEEGbCjmXx49bJNdXAF&#10;9n48TLgJuunOgBd/8libJABY1m9a+daRAbuc/MIjj/YbCcO5jN5qjYzckAxQdh18+tkvYMhjLsaz&#10;j7w0rFDdjAx4aW8/iNL0HPrJnz60KClPPfwE1TOp7jj8sx8vHy64ZsqYti7/3b6B/LgmJW88/Fid&#10;OAKhI068+/tntnUkRsb4VV/99MfPCqHsWKp37ytvbu2OQHAL0pHfP/+11z2NDEi71jz8j/s6CEt0&#10;33cvXeMmKO1c+8ivq3hgdA+UrXt13Vm6sOUGZABUjHLP/f3f//A3H+zPjE6MRPRvPvL7ZjnswfAd&#10;Xf3ipgqusGPnL57fBb9gFPUf/TzvJuh6MsDWse03q76z+0NNu17+3Z8PeMLi537+4wNdRMgB/WCr&#10;zq3b8OQvNl1kQawIO6ND6gvXfP7kumPs5GROWr31j2uOBGOiF371RIc8HNGQnv3F/wlugqZ2Blwh&#10;A2K0gz997iszsXT+ynHdzoCsqvmRR1/h+Cf5VVt+9KOX1GOFOAiqdX96+Dy76Onfd3bFIx/W6SBS&#10;gKJp9x9WfReIeb956Vdba4XwyywkbWU6JuM27quP/K45P+XUrFaIDXEzMmAyxXrkX5bRDRF+1Zd/&#10;fut7qOBTtj3y8Osah/Xw6ode39URyk365SyexTAVMyDt+vLlZy8yLaL6bctf+VSfmByNuQbZnEwm&#10;0bH9meWbqvzZSRfj/KMPEW6CHMLWjz474SlGZZjWdTxFBEodASQD5uQ9ajEJQTKg1Cf13em/RMgA&#10;8IHe2NgIZACDweByuUwms729HRiCGaAVdgxAuNTpl+56SwL4CS8GRAUhhQCMs5EGLMWtRxMKFCTf&#10;3aAv2VoAPryYUnVOSyg+BounJsYqZZ0MlxSIgQeDSamQAXaHMxZPgo37+gRrilUqnc3pZjB4DI6E&#10;L5IP0XhimUYoVipU+iE6j8WXS2XKQRo/moCV8jeQMJUZTxpMVqVaZ7bawS4JxspbFb6FnJtcAru/&#10;Uq7ki5RCiYonkNIZ3CGmOBQDH+s3V+luL/kCYbFUrtUbwTgL6WbQ3aJpQBW0HaAJeTzRMFMoVxno&#10;LIj7qmJxhHyxhssXMzhigVhJoTLFSiOwLHfXCyBFZAq1Rmd0uX2A+d0JWaC14slQMMgTyIZoHJFC&#10;x2QLqEMAm1KqNECvF6jOd6sY2PQhnrBcoYK5QxBpUXArNNVHv98/NMzXGSwsNp/cTx9iCFgcEYsn&#10;E0mUMqUR+IBCSagCd8Ad3aiwWeHBPCRLtxUkA5AMKDEE5pwMMDAqD1UOj6ddVfu3MgqLjqcdE+Ou&#10;N3/604ssSz5vwsmt+2DNylWrVh7sVsG790TSeuabT1atWrX/xPH9ZzsgoGnhGB/JNB3e8OZ7Gyga&#10;Z+f5gyyZ4NDu74sRRCEq7JcbVkOtj7+utKamrZAfy9CqD7y9cuXWA/t3bz+oMcn37TpmAct8ynZx&#10;37eDDNpnH769auWKbecHUxMTkq5Ta1eu/OLbHbu/2SXU607s2a8EG3X+SNoE2z9dC/I/2HhOn7hq&#10;B50YzbUc2fDmO+vIamf3hYMMs75hx4Fvtn4G3fnqAgWMttBBl6Bp3Vqig3vbZJAxkbJf2AEFVu2D&#10;Dp5siWcnwrLWt998/c3Pz19ZvV0Axv/VE7/Z3SorvJb6FH2ff0AI2VzBAA5gIuNrOLR55cqVe04c&#10;/+7AJbWQtP9E01Uf7vkqNtpFaGXlWx9UDuphH2xY2vLmG6+//WVZNGk9vWVjAeEDZ7vAU42ZegoK&#10;vv766+vXfUfReeENmd/43cqVq1au3HCqWwBOYCr2b2eD3X000V+2u0Xgh4isfec/X7nqjWNt8im/&#10;cSMx0rmdbRJiYb6cdOZks3AiaT7x9cdTrZzvkVMvf19FrLhJOeh7D1wmAjXHdccJhB013+z9+msY&#10;8ZXbK2nQNeh5RNn7wTtvQt2v9rZ50kl+y+GLpKvRlaeGZGJc0b6fQGTtugaecyIX7jy5vUd17SL5&#10;SWJnwB+WvQ6iVny0lW0IwW8vA+X0ipWrjnSKlN1nL7ZTj219H/r59pcXXFbelo1r4PzzIz2JPOhh&#10;ccOAJb+d3CerZ2gLAzExPtZ0YDVgs+LTPTJHbDJpOrP3uyI/FDKwtn60grgPP/riaD1/+o/LoJa+&#10;ZQOh7yfn+qGbNn7DwbK+K8Gep/pUGPctT/5mZ7O04PrHr6R88SFR66vL9Py4+xu/3wJKEuO+v1wt&#10;Ju8/3hidHjIbZko2Xntw/VsffDqoc7aeOci3p8JG7vaPCa0+OF4di0+m/ObDX6wgxvfbY/7Q+Gg2&#10;eXEbQLJyxVfHHCH4Az+hGbr07sqVn27ZvHvzVpbOcn7vbiHwESPhjuNbe9Vp+NHUemzDyjfWXiBr&#10;pn595kKtR7b06UcmJ8Z4hcGamBC27AOhZcNaUcOhyh7ani/eIe6nPY3xq7+zYgPHTx8/sRN698HO&#10;M/YwcStlAsaj294H3d54c68sSlA1Mf3gpzBJV636dFudPZ2Wk06fahFCfkjXt/94w7S+T4g6jn+8&#10;tTI2Mc6s3ExA9sHnfQqCRRgbyV7a8RrR3692y0xebs3hcirhNsglI32z82J0YlxLPpm/298/VM/M&#10;jcNasbHqnTC3Vn3w/vuffFkBXYfBenfd964MRkyadqPi6WJBAMmAxWTHn5O+3IIMOH32/LETpyCd&#10;LytPXzkqapth33Ehze/2Z2gd3QTd9ZNpcZMBYI5vaGiwWCywD+Do0aPffvvt9u3bt2zZsnv37jNn&#10;zkQiEdgu0NfXVwyNCC9cOp2up6cHMh0OB5z7fL54PA4WFpPJVPg0GAxwyW63w1Wz2QyZhU/4Ks8f&#10;EKTRaDRCyZqaGiAhzp8/v2PHjubm5u7ublADQqeq1WooAFdBMa1WCzkqlQoyQQLY94PBIGhYKAmt&#10;Q1twCcS2tLRAMWgLwikBnwHVRSIRXIKm73r0l1RF4pdGnopp0FmbdHY4TY9mvxk6YYt5CPdBD+Qo&#10;FTLA5oDF/qlILHl9gnyz2SpTGSRSNZj+BTKtQKSQq41iiUoi1wwx+MAUaDR6rlAZSaRvKGEqM56E&#10;wMJgmObxxYFgJBSB9fs3aO7uM+Mpq9UOK6PBpC5T6tRao1RlDEbmtIkrCsMie5PFTmOwfYEQGGdv&#10;Bt0t+gIrtY1Gi8XhY3OFPJFab7QMMwVcgayPyjKYnSyuaJDG4YrVKo1Ra7RHbjI0s8Aq4XB6+EKJ&#10;Vm/K78a4L2jMl1jY/CGRqYRSLcFLqY1srlStt0pk2mA0MV8q3a924ynY5qJQafkiKXBPkWkdhA0f&#10;fIFCa7ACSycQKcUytUShV6qNHK6II9KEr4x4OJrw+kN3dKPGk7gz4DZ/JJAMKDFT+Jz8dippIXNO&#10;BtxiioyNZmPSpuUrv9JHbrPa5YG8jC3QRsbHRhJq8ooV6wQ+XOxzL2M0zU3QvYh5UHWJcdeQV674&#10;kO/FcX9QoGM7iMDSRgDJgJJ+f7sfyuPOgKX5SFjcZACsoIfQQGBGt1qtVCr1+PHjJ/MHGOjBL24g&#10;ENi/f/+FCxeKq/XhhEajgR2/t7cXdhKwWKy2tjYw4ldXV5eVlQGv0N/fD59wFfLBHA+XLl68WFFR&#10;AU10dHRAFWAXgC0YGhpqamqCTDDuAxPwxRdffPrpp9DQpk2b4BMIicrKyu+///7w4cObN28GWgJE&#10;gSZHjhwBy75AINiwYQNkXrp0qbW1FVT9/PPP6+vrjx07tm/fPiAqoApcgq+1tbXfffcd1F2at+6d&#10;9hqiBMC6D9gDIPFHDvM0sNTGmgxuph6P5JLAEtyptLsrXyJkQEIiV2oMFo3+pkmpMan1FqFYodCa&#10;VToTrO9X5z9VcKK3qPVE5q0lEMINFqIiFNYa4OQWzd3LJZXWpNHntSKauF+tEE3kQVBpjRqD9e4U&#10;1uotBJiAjI7QlgM8Nx82HECmWSxVydTGuxN7TS0CcwIQwHwOpN38DpkX4UpirC1coVxJjAVxEwJ0&#10;86LJfW/06tyBu2J6H83AGEHflVriszArITHYfL5UO21KmmGGA2cwez2tjmLgwbt7+C3+WkgGIBlQ&#10;Ygg8SDLAperbse7ojDCvi/+pcIc9jLh4e9YdUESuDQJwh0KwOHgvknZerGfkIz+UwhF1C75bt18e&#10;xnEvhdFCHRGBRYEAkgH3w55e0jKRDFgUM/uOO7G4yQCAA2zxYKwHUz6sowfXQJcvXy4vL+/q6gJu&#10;AEz8YJGfbkwHMgBoAzKZ3NnZCQXggKX3YNYHAz1Y/8G5ECzeh3MQxc8fCoUCrPPADcBSfSgJHIBU&#10;KoXdAFBxcHBQKCR2NMKeACAYoCEOh3Po0CEoA6Z8IAOgXVDm3LlzQDDA/gBoEbQCfgIaApmgJNAM&#10;p06dgvODBw/CJcgBvgE4DBAFZUBsXV0dXIKK00c9Hxb3qml7xtc7vj8WUYXxyXFzSBfP+L3JzBaq&#10;LDk2QbYyqyW9ufGxYCI5Cq6ZpnC7BTEAl2APwd0zByVBBrjdid6+wZ7+4dsnCu32ZWYjB8vcCIFe&#10;Cr33KsII9SxuyDyM00CbbZVFfxuTBug9/fd0C8EWzEX01+C+dAXJgBIzhZf0b7Y5Uf5BkgH3Zc6h&#10;UEQAEUAEEAFEABG4cwSQDJiT96jFJATJgDufRouhxuImA8AUDmvnYUMAHDKZzJY/XPkDTPNgSQff&#10;QWCXLw4k7CQAJz/gmQeCDIPvoFAoBMEDwDMWLPCHyMOFGACJRAIyIa4AGO7hEpyDHyGoBZdSqRSc&#10;w9MVCkM+HJBf+IRaUAAcE8HXaDQKFaEkZEJOQSBUAadAUBLyQY1CAbgKMiG/UAvO4QT8CBXO4YAC&#10;oGoxeAA0XYglMJ0PwOgCV8Z33BbRM62kcDZ8iKtVhBKnBLUin4aqN15mcDOjI1POgm61S+DuaYCC&#10;DiVBBrhccaFUqdTC4mITJFhbXTjJJzOsuZ72dSofVt/DKuzpxaAWJIXWBAny8xsIoK6l8HVK1JUm&#10;rheIOYgAIrCgEDDbXIvhjed+9gHJACQDSgwBJAPu5wMBZSMCiAAigAggAgsUASQDFpMdf076gmTA&#10;Ap2r91mtRUwGgEEc7Ozvvfferl27IAYAGM1htT6s5S8gChZ/WF+/ceNG8M8DVv5CJlQB10B79+4F&#10;l/2wWh/4A1h3X4gKAOv9gUKAfQOwkB+s8yAKluqDUyCgBOCrXq+HTQOwFQD2B0BdKAy14ATaBdf/&#10;cMBVuOR0OsFSD4QEtA6fIBYugS8g+Do8PHzixAk2mw1bB0Aa5IO7ISgPZcDdEFSHpgtVoGkoAzlA&#10;SMCTHPY9ALEBDAFoAuGRQWESiQQkAbQOOSAE9iVAT+ErlAHKYTYRjO/zTTdP4iE22sSYOaoRWPpb&#10;tYbTYsXW4dPdJuO2boo1EEzEgKEBLgcQChdO4OYZHR2Jx6MAMgSWggPoGeCHxsfHMhkoEI1EQuFw&#10;CPib2UNaKmSASKZUaCx8YUClDjS3aiRyY4ESAOf7XB6Et9UXbP0qwh0QkURKM4VrZ4imvoLpX2lw&#10;DXDNzWQeeCZRAk+gs4o1jm6arp8ughzweMMQS2hikUgxJQqEa402SAX6ARMigAgsKAQsdnQTdJu/&#10;XEgGlJgpfE5+O5W0ECQD5ultFJtFBBABRAARQATmEwEkA0r6/e1+KI9kwHxOyPlre3GTAWBb/+Mf&#10;/wjWdo/HA+vowbgPMXgLll0wl0Mm7BhYvnw5BPItkgE8Hm/nzp3gogc8C4FbHigAvnrOnj0Ln3CA&#10;K//Tp09D9GBw/S+RSMAoD76GoHAhAAA4FILyYJ0Hf0TgCwhKwle4Cr6AYIPCnj174ByYA2AR4CtI&#10;KMiEimD9Bx9EBw4cgAIQ0gD2K0D8AGgUzqEAfAVlIOhxQRPgDODq119/DQqAJhBRAPIhkgFscYB8&#10;aLQQCAGCDUBJUBjqbtu2DRoFOUAnzN+9Nt8tw8p/CBowMWoOyskG+rp+zkbqsc0kqtjhNhp027d+&#10;KRJwm5prd+3c7HBaT585weOxBQLu1q1fJhLAoIyr1MAMtfb3k2tqK/UG9bbtX3X3tHV1tzU1N8BO&#10;jln2rVTIALFMKVVaBodick142z4OT6gFz/5ShZbSP0gdpHP5YrXBSkSPl6rAwb1MY91XrTtQqz9c&#10;IwXv5AqN6VKHtLWPWdk62NxD1xltdIG+ukvY2DNc3jQwzJHojNZBHp9l7BI4SX1clkpH+MQHP/ut&#10;HT0t7d1wsqBsoKgMIoAIAAJIBtz2IY9kAJIBJYYAkgG3ndVYABFABBABRAARWHwIIBlwP+zpJS3z&#10;XsgAFk88v4nBEQ4zeQPDLBJlqLO3v6Glo6K6/uyF8uYO0uKbvHPbo0VMBsAafDCm/+53v4O4vrBU&#10;HxZ6QzAAMLtDMF5YQQ9GeVh3D2b0n/3sZ+Div0gGgNN/qAU0ABQDB/1AJxSCCUMOrK8Hcz8IgRX3&#10;YLsHwz0sugcjOxjigRUorOiHwhDXF5b5g9Ue3PrDzgCwy0MOuP6HLQXQEOwYKEQLgLpQBWgDMOLD&#10;ngOIQwAloXxVVRXY8aF1aBoUgKahOmQCuwDVQT04geX/QDDAOdAbIBa+wu4BqAXVQUOQDEpCLYg0&#10;AIEN6HQ6aAjKA9kAT/65vX9KShrh8X9iYiyRDTPtfV/QpJ8MXtwx1Me0OaAXp88cpTMGh4cpGz95&#10;J5VKUgb6stkUYP/xJ+9brcZkKv794T0ej2tsbESplAcCnu/2bbfazKFQQC6XwuaAWeJQQmSARG7Z&#10;f1C34YvaZ19p4MKOF71FqTGKZSoOTySWEV/Fcg2cgJVQrrF8fkr1zXnFmUYJcAawLaBjUM6XGUl0&#10;TUsvB0z/PKmhl6bgSo1tFNkAQwT0wBBP0KUqo9rK+7lMEAVCYE9AXUNLbX0znKDtFRFABBYaAkgG&#10;3PYhD2RAeWVdZU1DU2sXvIiSB4apNDaNxYcXVCZXNL8vyUJ4VuutaoNNa3bqrW6D1W20eYx2rwmS&#10;w2d2+iFZiBT4Abx2wO+Bkv49g8rPEgEkA247q7EAIoAIIAKIACKw+BBAMmCWb0pLpxiSAYtvms+m&#10;R4uYDAAT7b59+37xi1+A3Rw85IDDnC+//BL8Av32t79dtmwZWOrBLg9L5oEMKMbghR0D8GwEr0GF&#10;4AFAJ8AJHAW3+3DACXyFMvBZLFbILOYXKharF8IJFEUV3PoXqxRKzhA4o+lC+WLTRfnQIlQv1IWr&#10;hfyiZPha0KpwFbwegYshuCVm79NmNvdP6ZWZGB8Zz0qcg6dEih1s8ud9VSfpfGAJGMzBi5fOwucX&#10;X20QithiscjlspPJ3Q0NVc0tdWIJ/7u93wDGefwmRkaze77bSqH0VFaVpzMpuGtmiUMJkQEKtaWh&#10;RVrfzDh7YUCi0IOVfyoMgNoww0wJl5gCXc+wAuIBwCVir4DaKFGZGCIDlaMAp0CwXUCiNAiVpiGe&#10;jiNSafQWhcbMlWvYCrVcc9UpEFTEbQELzQSM+iACBQSQDLjtQx7JgBJbF790fuDdrKdIBtx2VmMB&#10;RAARQAQQAURg8SGAZAC+BM5AAMmAxTfNZ9OjRUwGgAUcFstDzIDu7m7YFgAr5cH0v2PHju3bt8Mn&#10;rJoHn/uwGH/t2rWwlL6IVcFWTlh888d063kxs3jphlenVy9a3meczLDI36y5oqgbqjRDn+lfZwz9&#10;jI7M5sZYjGUKwwmbA8aNPnGlgr+VyXmfdGxTV3d6bNxms3yz9UsWm15ReX7vgW1Wq0Uk4tfWVkDa&#10;uv1LHo/51dcfpdPJAsgjo5m9+7dJpUIWm5bNZhYfGcATg5sgE1jqIcFKf6nSKLmSpp8XM2Uqo1xt&#10;Kl6CE0iQKVOZCmVm5EwvWRSCJ4gAIrBgETBYMIDwbf4qIhmAZECJIYBkwGJ808U+IQKIACKACCAC&#10;t0EAyQAkA5AMwMcEILCIyQBYGg/RAsBdD7j0gSXz4F4fOIBPP/0UnOyDIyCIJ5xOp8GpDhAGAoEA&#10;b4YlgECeDJgcB6onnHY3qMmbqMJNw6c+7+xUe3wQUmL7ji1g3zcY9Z9/sdHn89TVV/gDPtgE8PWW&#10;jWwO46ON7/aQOsEvkEQidrkc27/9UqdThcPB3t4eCCw8S/RKZGdAUsC6aNJWm7Q1izfVLt6uLeJR&#10;w67NEwK6Or2qcZZPuSVbDMmAEjOF4+9AJAOW7NMKO44IIAKIACKwlBFAMgBfApEMWMpPgGLfFyUZ&#10;AKb/UChkMpnANT/Y/evq6kgkklAo3Lx585NPPvnss89CWF0IFAyO9SG4LkTcBX/6EEwYQgrPPhIs&#10;3jwliEB+YwARNmB8dCIr84pbNNZOE7dDo9C4feBySSwRJJIR8P4E5n6L1VR28bTT6YhEQ2XlJ3tJ&#10;XQqF5ELZ6Y7OJq1W5XTaz5w7NkzrG6CSIF7D7G+bkiADnM6EWV05me6ZTJMm0qTReOd4qncyQ5pM&#10;9y6ONJEhxby1YVd1xF1z7ynsqspF2wCrxQEO9gIRuAECuf6go7UEn/kPVGUkA5AMKDEEkAx4oE8I&#10;bAwRQAQQAUQAEVgYCCAZgGQAkgELYy7OsxaLkgwAy35hyT+E6oXwvBAz4NChQ9XV1ZBz9OjR48eP&#10;Qwxe4AkOHjwIZADE5i3E7AXCYPZLvOd52LD5e0YAogGbTHow60PyeuGWcUKOzW6x262QA2v/AwEI&#10;MW03m41Wqxk2ClgsplAoaLOZoYDDYYMcq83odNnC4dAicxNEkAGq8slk60i4MWQ8ZhV87pLuDFsv&#10;TCbbIHMy3TGZ7cyfF1PrZKp9MtMxmbqSk4UyHUROsUyi9Zqv06sXiqXbr5VZENV6JU1v7ubnqbax&#10;WMsVOaBVQUK+PJyDDvnziURL2FE+keycSHZNpLonMj0Tqa7C+WSyeyKZ/yzkpHsm0nAOmcWS+a+F&#10;WpCZ7MqEm2OuSwQs12AyO4WxCiKwYBG4Ml+IiZPpDNhxZ8Bt/uogGVBipnD8HYhkwD2/SaIARAAR&#10;QAQQAUSg9BBAMgBfApEMKL15ex80XpRkQCFILyzxzmQyEBggFovBqn/YKxCNRsHcX/wKmfAV/MNA&#10;MShcCMa71OPr3od7bGGKjETCDgcY/Z2QgsFAIOCHfQButwsIAPgEYgAy4QR4Ar8fuAIiH8oUzgsV&#10;nS67y+0EObO/Z0pmZ4Dy/GS8Nmo9FVR+2nrxbRvzDePw+pFo3WSyXsHa3VD3VdhXkwjVhP2VqUhN&#10;IlxtVJ4Us/ZbTBdS0dq460J/z1ZSxxYO7Tu3szIRqg77q8KBKjl7v9tREQ/XhH2VmWjtZLx+Ml6X&#10;CVeJGAd89gtK4RGv5ULMddFvuRBxlgdtZVFXOTRhFh4yas6EbRfCrkspX0XAcn4kViul7fXaL4Xt&#10;ZXHvZb+1DDLTwepsqEpK26OXHvfbLkbd5Ubx9wrhcTXvoNNwPuavVLL3uc3AcBCNTsRqo45Tk/Ga&#10;yURtxHqa1vetz3IOqvjNp6VDe5z6Myru9wFH2Uik2iQ5pJYe81vPJdzlHvMZBfcQUdJR5tSfUvAP&#10;jyehFzXZ0OW469xksgEkY0IEFg0CuXCFW7vHo9+bCZRPppsCttqF+SRfOFohGYBkQIkhgGTAwnl8&#10;oCaIACKACCACiMADQwDJACQD7ogMGKbRGUwW+FgvHhW1zSKZupBYPPH8JgZHOMzkDQyzSJShzt7+&#10;hpaOiur6sxfKmztID2xOlWhDi5IMKNGxQLUXPQIlQgYkzYrTk/HLMeuJgOxjav0bbtYqw+CG8VjF&#10;ZKKiv/6DLz579tP1j2/7+oXj+1eeO7b6+x0v7/nm1c0bHv1k47Ljh1fbTSe++OAPK1789Z5dKzZt&#10;+NPe7a/s3frnLV88d3Tnim82Ld+7/eVvNj1NJu+aTFZNxi4ng+eqT6xtqlxfffbD43tXNldtHOr8&#10;gtb5VUfdRkrzZzLRETH5y9pzH1aff+fS2fdbqzecPPSGzXa6q3JDV/0n54+82XT5g7NH1zSefV/G&#10;P6ii76g9s7b54kfd9Z+1Va87smtlW9VHrZfWn9j3enf9J40X3lOIjozHL0OjE9FLUeuhyci5ydh5&#10;h3hbQ+W6zsvvt1z68NzhV859/2Z79bq6U2+dPvqG13qU3v25WbO/q/bDtvJ3GsvWlh97+8yB11oq&#10;P6g+vbr24oaxxHkQkvWfjDuPTyYqQTImRGDRIDAWvaTifC4eXp8LXYTZGrBVLfrn8z12EMmAEjOF&#10;4+9AJAPucc5jdUQAEUAEEAFEoBQRQDIAXwLviAzwwYpYvx/JgFKc7LfWGcmAxTem99gj+Ougsbsb&#10;uVpPPO2PpUbG82F3px16dyCYyl7fSjCeyo7NLHyPyiyy6iVDBshPTMbOjgRPu/gbRR2vmftXOaXb&#10;JuPnJ2Pn5IObjh9ecfzAy9Vlq2surjmx7+XLZ1Yz+74caNsAxvTv9q4cy17qqVnbUrG2vfnjw7uf&#10;a6j6kNb9SXfDh60VH3TUr28qf3v1a79o7/lmMnFhMnp2NHzaofhOK96lF3zLonyl5G7TivYELYcE&#10;jC0m6S6b9lDIeNAq2c2ifqUV7rIovxMzt8YDZzTcbUrhbgV7q1m+R8TYZlfsDVmOBo37OQNf6oS7&#10;FJxtAtrXgqEt3OHNFvl3EsY3VuV3vKEvjbJ9I6Gz0OhE5GzU+t1k5Ohk5Fjctoc7+KlZss3A28yi&#10;fCwc2iRmf2UWbxGzvswED5vEmzWirULaZxb5drt8u4r3tZi2ySTfbpVtU/G/GY+ChKNZ/6G44xAB&#10;TpQQjgkRWBwIZAOnwtaDEcdhoLtgtgaslxbZ03jOu4NkAJIBJYYAkgFz/hRAgYgAIoAIIAKIwMJH&#10;AMkAJAPuiAyYTgMUznFnwMKf5rPREMmA2aC0pMp4g6GXjrXWc7VSi+uV421dCofCGYgkM1J7IJ3N&#10;DSnNb13oZFv9UrNzWOfKjYzwjM5OqSmSTH5S3n2Ra0rmRpcUXHfU2dIgA1wJs/zwZPjYZPR4wrbf&#10;TPvQyv005z8yGTk+GT5OfMZOTsZOTEZPTEaAM8inKGSecKm22/R7iXwiM1+mUAyuEok4T3sPsXo/&#10;iniuSAOBU4VPTsbzqVCFODlZqEKcFL7CJTgBBQpf4TNarJKXX8wviCpIK3wm8p/5LkyEjwcMW1Ou&#10;b9OunWn3rrRvd9q7i0hwUjyHr3C1mO/ZlYZEfN195QQKEBKitm0x23dE69AXTIjAokEAJkthAuan&#10;fMBy4Y6edUuwMJIBJWYKx9+BSAYswecUdhkRQAQQAUQAEUAyAF8CkQzA5wAggGQA3gYzEIAICofa&#10;h75u5fIMjt/urDpHV715oZets791qf8MifVB1cCfT7SeovD/sLf28f11hyniR/bWfVbZ+1krZ+Wx&#10;xoNUdSyDZMBN76kSIQOSZtm+ydB3k6G9k+G946F9E2H4uvf2KUyUv32xyOyKzabFuy2T9exKOLYn&#10;5yQ5d4wF8lhhQgQWKwLR/QHzKfxbeWsEkAxAMqDEEEAyAB9qiAAigAggAojAEkQAyQAkA+aUDBCx&#10;ePOZGBzBMJM7MMzMxwzoa2hpx5gBs3ysIRkwS6CWTjEIh5tMZ3a1DH1HkbxfThbb/a+f6x5SWtZU&#10;UD6vJHUrHd+1Dn5aSXryeOfBXl4zX/X25QGj3fp+LW3j5V6eL32dV6Glg9zte1oSZIDLlZRwTltV&#10;R6yqo8VkUx+za44vsHTCoc2nu1HshF07d+luFFhoYKI+iMBMBGzq4zC/nPlZZtHU3P4Bt7RL5MmA&#10;2sqahqbWTngRJQ8MU2ksGosHL6hMrnB+X5KFMrVKb1UbbFqzU291G6xuo81jtHtNkBw+s9MPyUKk&#10;wA8oFIrTGcXfSEsBASQDlvYjC3uPCCACiAAisEQRQDJgKbzm3VEf4eUffgIUYwJX1rVc7xro5jED&#10;5pMJgJ9YSAbc9YMMyYC7hm6xVkymUgfb6R9UUXn2wPetgzt6hBcG+CvPdX/UyGKrzWsv9LxV3sfQ&#10;Oz6v7tvczLL7w3v7hHav59igvJcvX1c56IplFisy996v0iAD3Iku0mD/MJ88yC2kviF+3yBPojSJ&#10;5IbZJ6HMwJdo71MSSHV0jpTJEQ8x+GyBkivWYkIEShMBDU+ihXSfZsoVsbrZz9xiSbXRPcyWkQbY&#10;PLHO7gnf+wNwcUtAMqDE1sXf0W+kRVkYyYDF/UjC3iECiAAigAggAjdEAMmARfledy+dQjJgaT4r&#10;kAxYmuM+vdfw5yCRHSnmwM4AbyRuDydhjX8mNxJJ53Kjo8FEOp4ZgZKRZDqcyo6Ojycz2WAiMzY+&#10;Hs/mRsfGQok0lAklMqO4NeDmt1RpkAGuRE/fIJsvcTjdNrvT5nDS2QLKMEui0BbZ4tueiOUaBkfY&#10;P8QapHMGaVcSnUOddl68RGQyuFdLQpVranGv1oKShUsMLnWYJZXJWGy2XKFWqHWQlPnP4vmMr9Pz&#10;4VLxqlKtL9bKC7n6Fc6nFdMpVNrbyi+ocW3T1wiZIf+GTUN1mUIlV2mvaf12XZtqWjOjuemYTO/a&#10;lJIFbSUyFfSu0Nx1+k/H6io+hWIzejpLfGZ07YYjdQNNNLcY3xt0jZCg0UnkSplSMzskbyzkurvi&#10;Vnea9MrdeMM74Xp8VBo9lc4eoHGodO5tZwpx80+bRP1DTMqVKUbMEfq0mTJ9EtG55AE6TyS/7bSd&#10;XkAgUbIEMgZPPMQCvk0mUWrxb+WtEUAyAMmAEkMAyQB8qCECiAAigAggAksQASQD7sVuvijrIhmw&#10;BJ8D0GUkA5bmuE/vtcPj/bKJOToxASZ+MOWHY/HPKnovco2j45Mjo2NQcmx8YmRsLDc2Pjo2TpxD&#10;uYlJ4AyyI0R4ALbaxLP4ZRbnJZ4BvgIzMDE5OT4xATzBCBID195epUMGUCVydTgcTiQSuVwWFgaD&#10;zfFOyQA6Rwh8gFiuhoqQgB7giWSFc6lCyxcrhFIVnBTEUmlsqVJfuAr5cLVwCVKxFiFEpuaL5IV8&#10;iUJDGaR7vb7R0dEcaJnNRmNROIFjZCQHmqfTKTjJH9nY1UsjkUiEqDV1LRuLxgqFCkLi8XjxK5xn&#10;M5nC10w6odLostkp+cnkdPm5WBSaJq6BVGgXWr/SdM7hcGQz+Wr5BmKxWPFSIh6HEB1FnaNFIbmc&#10;y2ZSaAwj+a5BebgEut1QPgjMZqeEpFIpp9MxOjrVbVDjOvlTiiRTsAUoVRCYy6ZFAr47EIZTQv9U&#10;KknoTwiBz+nyoaG8/vlLuZzX643HrqKX13/qABkgv9BTKA9DU1AScnwuC08ozo0UujYSj10FAbS9&#10;Kn8kB2rAfsTi4Njt9qvyQctp8mEQiyBAFRi4QtOj2TSHxbA6fYWvM+QXbpKifNC/ODRwkwQDweLQ&#10;5EGYGkQQUpRP6A+DmFcSzr1OG5snzGQJMfAvmUymrsgn7k9C/tTQECAnk1BrbGxMIldRhpgwQQo3&#10;NkwHMNxPzRSlrmDEnz6JpEpd4evQMK2DNFi8xBXKipdEMmISFYXATGQLJHdEBvBECq5I0Ueh0hgc&#10;jcEC6uHfSiQDSszYvSh/rc1hp5AMwIcaIoAIIAKIACKwBBFAMmAO36YWhygkA5bgcwDJgKU56DN6&#10;bXa43i4fqGNK3i7r/bSJ1cQQ/fWn5wb07u/aaGvKyL0q+44GyhdN9NMDgpVnu1861f7GuZ5TDB1P&#10;Z3nvQneNyPzO6aanjncd7mEfoCopEvW7Zb37+mV9ItWqc10fVlGNoRSCXESgtMgADoej1WrBaAmu&#10;2O6ODKCzhWDZL5ogwVhZPAdLJSw9LnwVSFVABojlUzsPIB+u3rAWSCsucBaIFXQGS6fTgfEX7LPw&#10;CcZWOCkcYKIFY+uVb1cvgU0WSA6vxwsn+avX1AIhYPYtCoFzsDgXvqaScbFYBsbdwlewIyeuys/k&#10;m566BO0SBuIrh8PpTF2pRSgZu0bJonwoDkLSU0LSaoVEa7BdUTJ/Kd9NOGbIn34JlHK6nMVaoMYM&#10;+UWt8urn8clmoWsigcDuDhQQmS6/QLEUhYAJe7r+Hq9nOubTz6fjU7CDg9k931rWatLRmJxkmmgN&#10;vl4DMiH/Kv7TBxG6D2TAdP0LVEfhKMq/oj/BDcCRTiVVCplKZy58hY4UaJWpQYxfASFfNn9pSiDc&#10;JIFAYJr8WBF/oDmuuUniUzcJiLWbdYPDtECE4JDgIED4/7P3H8BtXVuaMHr/evXXqzc1U6/q/VX/&#10;P6Fnprtnuid09+2bfH2vsy3LytHKkiXLtqItWbIsyco5J0rMOeccQRAgEQkiMIAkCJLIOeccybcO&#10;IFGUrEBKEElQe9cRhbD3Wmt/++yDc9a391rOhydh9PycUA0gR+03m81dXczGlsdBGuEkn5gpEQpt&#10;YGKmwKSAr+BDjB4YGCG2UyiMnujbSCtu9DU2pyZNIviQgq3u506LDIA5SGf3cbp6+thcJquvdxCR&#10;AS/5KUM7AxBVEGcIIDIA3Z7+GgGXTpHOkNuf+CIkZVSf/eVCLUMcnmnIwgp2t9D8pDm/tsFvxuXe&#10;Z6tjbpylNTuTJY/lY4x2sDW3ujPwZnF049Iu/fxzktSHrdiaI8UtGxrSO+eIMcgMhABCAJEB88OD&#10;H8NeIDLg7bwsoJ0Bb+e4T+61RKnamUu8UkMu7pXszWrAD4o3ZRLa+kb3VXR19PG/yW/fnt7IVVtT&#10;m+k3yPxtqXWN/cIducRa5uCmxOqtuR0PGsgFLCGeO3K0nvVDTlP7iOqHXNzFWvINPPdyWWtNvxwh&#10;HHdkQAu+g8npY3O6KyqreLwhCBNEJDOmvTOA0Q0ufjKd/fjofPL1pLeUTkgC//yav/oK6uMJJBaL&#10;hcfj+cOjYqkcDknk78Trp95OfCWWyp7/1dNCJlqJxJK+fp5QLHupfBA+RUsmV3vCfomsf2AQQspM&#10;7s5UuyZ7AoRJvX62VWCDSCzu6x8UiqUT9jwPn193DcCcrpFSuVIoljyz1UsG8cmuTclIibSvf2BU&#10;+Gx1z+rOY/ReCt2vzzqhSMwdGJraSGHDIZLIGEwWhUqtb2gi01lPTIGJcx6myVMT59FXBDKD9LxZ&#10;8+TnECZoMhU3FVYAyICu7oHuPl5Lcyu9iwN7DtCV/MUIIDIgzlzhMXyCilNR854MMMv4QzLTVP2u&#10;bt2BeyWLkpq3ZWLHFbridRJgjYVCo3Kdzh/ZXev39Uum7QelUQnvX60CSzYmVZ2gKCxv2H88cXUz&#10;8Fifp3RN9qvb1b27Nm4j86R2t39aPwN+i7x3QO6LtHFbaMs+2dH3FMvwMnFO9cC+/QdHDS9zx7sk&#10;p1b+KZv7MnHT/l56eumiLKZ52u0eNjCXHFi3v3BwLBwU9/ep7B74eKD2zKp9SZ436KUP9Zef2fFL&#10;tlhj8o8ZcvZ8+VM5/3n2B536vp7Rp8B1mYZSjx7Y9uXSH+5UGDGTH5WxMdlgn9zs+pU0febuL49W&#10;vmS9QNg8eGLPIbrydWbVq44DaocQQAj8CgFEBsTpndubMxuRAW/ndQKRAW/nuE/utcZgvNbcXUzr&#10;ZypNqXgmR6q51NwzqtSeqesqovYlUXi3cSyj01fHHKznq+/iuvpVhputnGt19Axy37kmTn1XfxJ5&#10;kDEsTWeMpuK7Slkj5+s6q5i8+n55Nb2XKta9zQjDTy0EsYFIIJEStNvDb+4aHhPJFsuYWu1owbfD&#10;UuJHrkkWeN6nuzMgulQZ/ImwrvlNHLDwmUztBDKgvYMEIVCmroLdOwAJ50nULngx9VbRmhDLhTnN&#10;7kB9COwOfthp6QLbwDUMHAxrmkYy2FwiuIen2YrTN9TWAahwp2Uk2Abx6wGR6bXqAfy7oeF0zw1m&#10;9wAYOV1dnF4enMqdrN7pNgTw4fyfbivItEEg00HpdBr2s6Z5ejwWPuX5NXmrzVSYAKjD7uVBpC/u&#10;kIDdx8P+9g68zVfyqfQdkQGIDIgzBOY9GUC8+c3X11qm6n10afbcLa+P0erygNv54+3yci22FNql&#10;V608XzVdTzWR0LStBgu+6dQp1t4ovDdom8pl6PXr/JoMUDCzvtmfZI069adTDKQ7n6+9pYo0Cfo0&#10;jbVEo2N6dEJnzg/fXW5wvZTPmaNkgHeUiiOPmEJe+5k1i9NZkpkgA4LW3EPbkklR1D18Eo4utDxv&#10;0GzcqiWf/vAU0W9VCYdl+nFn/zcLPk6i6h9zAeHgtU1f3CH+mlrwDHXgOkXP1TIhofn2zv0pHUEI&#10;JYsKQgAhMNsIIDIgJn6T+SQEkQGzPSlnRz8iA2YH97mkFX4OvIEQxPqHhAGQBgBi/cPb8fExp9dv&#10;ccNLeItlBYa0AdHX0QpYbmG31+0PwufwAppDUgH4C01ckHE4FIbKUBfyC8ylvs60LRAVBMKAQHiQ&#10;SLGazf45/qsRIQOc7WQ6RPgBp230AMcojdkT9e/PkQOMgUwGJGonicKIph+YgQMYiFfQ8mqtXkFR&#10;tMkrqItGlXkFja/W6hUUvU7XXlndqzWMhvR5tbZzrBXE7+L38gRcvnhgRCKSxshHNtPX4JnTh8iA&#10;OHOFz/Ef4xkwL57JAC+zqby8ooo1osfW3j+ruCT07Z/977//3af7frk8wics+MOfv/tq/7Z95+6c&#10;3bzzYpUDlmb7xPvXLK/pf+TE/BUZYNapdyUUr89s+jyxIXvAMG5XfHm1YGcWcVseBa/QZde0bklu&#10;XHot77d3iBLveDe7e2NS5dbM+o8SCT1G72gf+3/+lPLhg/pzFGkLHv83B1KXZTbf7zW4bJaU0qZV&#10;mc0bUpsP1XH1LtPpxIZjTeTtafUL7rX02AITXZkgA8I+99nkvFNss35oYEM27Fqo3lo+aPAEmnCt&#10;C+7Wbssk4uTmnJLaBYmNX2WR+i3Wi2kV6QLfeMiTXUdqVWFLu3NLyncT5W679W5e9crM5jWpNQdx&#10;Qq/beimlcH0e6dsMXApXr1FK92XUrEtv2nS74L0Hj3cGuKWdP2z469/8/e8Onasw6YmrF23u1kK+&#10;Od6PKxdUd3H2LP7659M/b1y58PMt5wyhMf1Qxw+bF325acuSzd/hGX33f/j03//nP6zdtq1jRJ11&#10;ZsdvP93J13odqsFTWz9fs23b8vXrzuVQx+1DR5Z/ffTiL1vXrvh87UGBbRJb4OYfWvZJFssBXbAr&#10;+n7e+AmIWvLlhuslzHEr94elXx89d2zz6iWfbziuNAqiOwO6iw5tO12KoeiXHlq3vKzb9BBPt/jc&#10;5kVZbMd4wJR+5iRRYIXPMw8t+D6D6tYLb+1etmrbttUb1x5OwPltknNr392w/+S3W79Na2k+HtkZ&#10;IKOXrln2cT1HkPDtos/Xbftu/4VhzKhI8evT9i681KobHws2pV8qIGKu9faEHWvPlgyQsr/4h785&#10;26JVUTP/5T//x3cXrz6dUtNZfuaDhVt++urrrcvfP13Kc086fcsubvw5gwxp1wLW3nXLNnQJDA23&#10;vl+96ctt21au/P6+1Ohpe7Bz57VmkK/qTF711YWOsksfL167f8OOr35KmWCK+E23/vyP/+FfP9mR&#10;3z7Ma0/+/B//69U2naEn+6P3F+zd/N22A7dr8s8v/PjTLVt3Z7dxy86v/Y//z/9YuW1bSZfmqTkU&#10;sHR/99midAYM9sNi6i793d/+hz8uWPFLQgm78fbHC5bv27hz26FEMi5hwf/4++tEfcjvbk87uW7b&#10;pm3btm357jRDaiRlHvn880Xbtu2v7laCFD7u6u+XHrd7Q2F18z/++78UsZ7YOW6TcQ6s+fDLbVvg&#10;BHpQ2ztu4Xz1yZ93fHN4+7dHGnuViEGYuXsZpOntQACRATNwlxVfKhAZ8HZM/ad7iciAt3PcUa9n&#10;BgFIEApkgFwuV6vUwAaYzYE5/rsQJQOYnN6nlg/PMTflTLj+UZcRAm83AvzBEYlApuYOCaVqo8aA&#10;OU9QeQECiAxAZECcIRCvZMCYl1Vw6m/+zW9+83/8v/7mr9/Qpc+N4vJ4Z4C+7d3/+UFxF7Zc2iol&#10;Ll/59bDObWZlrNlzRzWxccCl2X4555MHWIyg8xSZ3+t8kFN6qRuc02MG4cCiRMKITr7kQnHigAWW&#10;uPiUAx8nkESusJLXsyiFpnXpvrtbVSnzjI0HB2mkJcVcre1ZOwPCweaW5m1lgxqP32Q1nkssvd0j&#10;/SUh/3q/K+D3nEsquct/fJ0FMmBTxbDd4xcN9vzTtTqqzm3QmmROr91j33WzuFRguphUcJKphXXW&#10;Xqtx5/X8XJkb/Mjj4+GBTvK2eoHBYtp5NenLJmkobP72RmWjwtlObN1ezoOtCh6rdsfdqkap7nxS&#10;/m6Cwg39GXPez64+xdD6wmNiDu2z5CfCBElJd5Zvv2wCWkFPWL5gAwcjAwZ/WPpxJYO97dNPCzlW&#10;n4a79YPPmsWSmzs+uVIrBGevRc4Tap2Tdwa4TO2rPtw+pDRWnNtwMIEEwuyj+OWfb+iW8b5f9H4S&#10;xeS3SH9cuiCv3zBxkXXzGxe899vqkXHwjhceW/VzBgfGyjpYv3TRdq6079vPP8piWPyG4e8WLKga&#10;6I+SAU41fdXyrVy1y8LJXbvruuJxlJtAb/6Jr6+0GJQDX73/f228RwmHRDs+WYzj6doe7Nl5qhRg&#10;cavZWxevaR0YOL3yj3vTmBE3PRYmKL2F9Mv2zXkMjVNMX/uX9+qlHlgeNamEDO23l+0vMHjsvyz7&#10;f945mBsKqU5/uSSDphkbN2Z99dnpJs1TOwM+WvKLxhcKiSo+XbxvdNJ6ejEt69ONJ1yBoLz1yvqj&#10;hcLemtUrvhswQKed2Ye3Hkgnt97bvv1yI6hW0hOXbTnbXnL+n9/bKTA/udnCb07Z9/nFOlnEQl3y&#10;ps8u4XWG7szf/nYVTYxRBmUnVqw/XxqNU/TMnQHwudc5dGrLdzdz63RwRj8qEOxoYmeAiHDzX97Z&#10;0q+N4qt9sHHBVYLe0F+xfPE2hkgPWZUa7u9Z82Pm/Z3v703GTwS4UvaVv/vnTRKnf8yrI7ZSlZZJ&#10;QYh8pswDi04V8X3jY+ae8iXLdw9K2ev++pebjSORsxoVhABCIMYIIDJgjntkZt68F5MB4MaCaztk&#10;wJso+SVVE94iCBQwuwcsXCXRmBDDoaWNVN+ML6uqyysqS83IqarHxXjmzDtxiAyYd0OKOjSHEIiS&#10;AdnZ2QQCweGwIzLg7fauIg4DIRBHCPB5o9KGFsKhn37Gd1C1xhmKUTGHLt/TNAXIgOyCkvzi8orq&#10;BrgRxRHIRHJnNN4X7K+a3Zvkbi5/SCDjC+UjEpVAphHKNCK5VqTQieFQ6iUqAxxS7DD+Bn6r4Hlg&#10;5h9CkMaZRyBeyQC39OyqP/7mYfm/zzfwnjdVJ5MBSz/b1BuJWhn2mu9+8+XNevKD71ZeahI/bvvU&#10;zgCbbsuNUpw18r1T/e3diqZR+abbNeSIs9qnHfrsbvuoMyTt5yxKYxiVQx/dI/AiwdddmsFFd4nD&#10;+meQAZA84FRC5p/vNe0vIkaPSr7ixP2CXPDchvwF5ZXHqI9d4UAG/O5iNdQ5UEGj6vzj4QC9g/Du&#10;Xazt70/nZQvMCqnwl7zaI3XDYo9vhDe4J7vhbLMAVsK7wNpkfEU75ac6zpHMlnoKfWFBr94Xyiio&#10;PM6MQBBwJeSUXGepgQxIE0V27xqky2/Xd0ZWu/86TNALyICdixfhAEK34uK6P98sbF767kfEx3Fl&#10;xp9BBohkZzYvS+qMBLFxiU+ueCeHxju47KMKCDjvNybu/uxKI7aEPFo8I82fv/87jAywy39asySv&#10;P8L6OIaPLH+vuLNvz5IF9QLwW2tubvvgblNPlAwI+x1Je9ddqmhP+37NmaqhySeGQ9f1zdZ95Wln&#10;fr6acvjrXY0F5z7/IdPo9iTvX326uh+r6dXe3v7h7YZuIAMyHwZ1kp749J2V279Zueg7qgr4An9/&#10;beLXX391K7ntyZg46kNrV1eX3tl+8NaZb78qKE1b+vX5CA/xbDIgmjMgpGz44vMdQ8bHNgasgqPL&#10;VhT3cE6u/CKzx6FouLxgT5Ip4upnFf605nAe7ldkwKq9D1yPN5NERD2HDFi67pgyMr4WOfvGDyv2&#10;/pLPkRqfRwZg9UzD+798/0LF0ER2g6fIgBVfX7c8JNIekgGs1J1/808ffbNnf7ScyWnTDLWf37fy&#10;AOyA0GEpoDWDdR/8ac2w41kBp8yju5csqhRH6AHbAFBNVQz214sWt06aoJNHE71GCCAEXhMBRAbM&#10;/E3XHNf4YjIA30Zob+9AZMBrzrs52ByRAXNwUJBJ8waBKBngjBS0MwAxAQgBhED8IICRAT0DI5z+&#10;4YFhsdaIPcuj8gIEEBkQZ+vi5/hT2QyYF69kQNhHT9317/5P2Bnwf/zbv1tYN/B0hJOJWUq6892W&#10;i3XY4mZ92wQZAHTASO2lT1d8vWTHt6OTE6Q+RQZ4rGeTi1MFPlgg7lEJViQ0c1SPyYBwyHU1s3xZ&#10;ctPqlNYKsWXcJt94p46oB8dpWNXPWJDFUlidP90tK4j4X90G9eoLFazg+FgoUFRZc7BN5guPj4VD&#10;dm9gzGt+ARkQzRkQLUGn5cCd0nylO+S3bb9SkDGKecZ9Hsut7KpjdAwBu0197E7pA4E7HPDdyi+D&#10;NdUUU7Crk/ynn9Nu8d2gr76xYU+TGFzHQaf50IPywhHtYzLAqdt9rzx12AFr3rUDXU8lEH5MBpg6&#10;ln/yZZcyFDR27/riPdgZMJkMSKzr+mrhHzOZVizQjdsBAUPN1IRPV1+SRdzJD3cGyLWZh1aeLumH&#10;z/wq1paFS4kjzyUDxtX0NQv+UjEUGvcaHuxZfKVOjMV2klE2LFpDHnmSDGjuO7f6z8kscJyPCZpu&#10;frr86xVf7xhQP5HqNuwxX9+38L1FX9NUXnrB0T/91/90r9MK7EH1pa3f32vDYDEP/7BqaSmLO5kM&#10;OLnw48t1/e25J3cez3Fg0e7HzArK958tzu97gh4vOb/6n//183qRW0x68Je//9vDxT2RQXtMBpxf&#10;98UDGjaaEwmEf00GgAk9Gbs/WrXz029PWAPjelbOsvVHJTY4AQP1V779+lYzhAnaeKYahIjari2O&#10;7Ax4BTIAsytgLbrw7cYTxY6B2iWf7hp8kk5w2yyRTNHBgoOf77yOm1i9D2TAza0Lr7YMYgYQbv6a&#10;DFBQU5ZtOCI0Y+PtcVq8kXEPebQpP27ck9AGr6Xs7D+8v9vgDowH3QqZyumblEbZrb6+/bM7RC30&#10;1itqW7tkU+cIIgPQHRdC4A0igMiAGbjLii8VrxMmaHZXPIF2tDPglS8WiAx4ZehQQ4TASxHwer1K&#10;pVIVLWqVyQQpBOa0wyRWYYIgcnrkGISA/uhACCAEZhEBTu9gdD5Ol4dg9fL6hoRcvggyBwil0XyE&#10;qDwXAUQGzOnftjn+0zsr5sUrGYDNQWfVvbNnzl2s7pRMcig+PTk1XcUr1qw+cTmRRi2aRAaMj5v7&#10;N/zpv634pdA1ufGvcgaoRSNb7tccb+jckdlwma6E9ekTOwOCQcv+G4UHqxgXGxjJLCWskCYSyVtz&#10;Wy80kFc9aG6UOceDARwetyyLdLGNb3A68iprVhUwblLEKp3mdFb1rirGmQryz3i+zz1VMmA84K1q&#10;aFyRQ73ayLlZ2XqIICCxui/WUVfeKrvLUdTS2BdrOj65XN6ohWXXY+J+9g9tWLpaj0m7O4MgiQRq&#10;sRl1J1KrDzYwfiqDUEX9TqflMRkwPs7t5qy+X3OijnEqu+LDRMbkHDGPyYBx/ZWd63bsOXr17P6P&#10;fv8vT5EBKSxHf0Pm2qULfz5z8ccjh5v7NOOGgT2bPtv188UyktAaDROk9ZqG279ft/Knixf37/tq&#10;z9VaSD/wvJ0BYHLG98uvtyrAeMMgbtfalT9fvLh719ZD91rGrU+SASQlO+fEJ5sv9ats45bB7e//&#10;jyU/ZdmfWjI/HhY13zyYTgJpbjnrm69/VgQxWKwS1vFNKw9evHj48M6vfilwW0STyQAIEwQ5AwIO&#10;5c2v110saMhNv3nx1PeffLqxXRrZBvKoaNil317KhXcBu+bM/l00uTXyzUMyALZ9kDMOLf3qh4t3&#10;i5vzjz1vZwDWQkf/83/4v79NboeXQY8t68iWb3+GTh9YueVUn8Ku6i5dvnjTxYsXT+1b8tGrkgGD&#10;hFyQsOPLxd8ntY3bJFf3L9l88GJaJXMiXJago/z8qXOAx8r1B0gjk2JwjYW78o8v2bL74p18fNn5&#10;X5MBAbet6MyWzT8cBflHfjzdY/AxaxMvXji7Ydmi82Uc6NFA3eXlexLdgbGwqvHv/s2/pFAec13w&#10;rZ5bv2P1qqMXz3/7zdYT6R3jFkQGoPsthMAbRACRAbNy3zWXlSIy4A3OtzksGpEBc3hwkGlxj4DD&#10;4QAyQCKRDvFHOhlMlRoiBc1ph8kEGdA7MNwXPQZH4HXEjQjOxCkdwAGwegY6WT2UThaJ2tVO6UQH&#10;QgAhMCsIdFAZZDoTwtQwu/uBkIhQAlM6mD39/UMCo9Wp1BghezCXBwEZUHkRAogMmNO/bXP8p3dW&#10;zItnMmBKFyNYia9TikaFErPNolJCnPZHrXzys9tWFbINT0QjDwd1FofzSW7BYLaM6iyjRqcPlruH&#10;gxqL0xMRMjYW4otVQ/CVWrzrbm2Dyh8KBpVGrLLwUSR0CAok0VtGDU5/eCzo82BfmbBA9B6XE5Op&#10;s6ohePpYyGi1R9zWY3aHwxiVHilut0vrfMKfHfJ7RXqLxOr1+7wau9dktWJyDA53IKg1R14bndH2&#10;oYDfGu1tOGR2+ye66XI6sGp6mwW+HQubrPaJjMXgGNKYMPvFBqvcGl3V/bAE3BaV1hwN3e6x6YSj&#10;o1K5XClXODxerUqJhakJB01qaDQ2NhbWK0axIlN6IgbY9XJ4pza6QiG3WqH1Y4vrx61aCVZHLHeA&#10;nrBfr1I4sDX9IatOaX6CnxlXdBX9fKHYFmll1oiwVhKFCySHfTqV0om1Cpq1CgvgGnRJRHLYbAH5&#10;HC7vWJXD0P061DzE7rfCsnQMIL/J5pyo4DRGjBZJsW/DAaNaZnsYySZgVCltXujImNusUaj1Chn0&#10;flSkMDyVtjrsd8OpETkzQjYA9WGc+5BNqzRGehT2OWRi4ahYabXq1XrrGOgOOpVKrf8pQR7BrlVr&#10;2kYebjsIuMzQCArgEhlNv14pxd5qNCqNye0wqXXWJxMYRGDUK00Pz5yQVaOEky7ktanUxgj3Me4w&#10;RDorlNk8GBReqxYbLg2WCeNhAS0KTItU93RwwLDfKZcIof9Wq2HilICegBZzJMcCKJKIBFhbhdEf&#10;DluiAy1SYJsAgs6UY9vTKRJse0XAcfvQt+U9kyknTLlJFemtVOkBXEJerVL1dBCkSacleokQQAi8&#10;DgKIDJiV+665rBSRAa8zoeK3bbyTAf5gqE+uZ0m1c/NgP2nYU29jYvObkBkTw94iIRINPD098yIA&#10;ZIBer1coVPxhAY3GmPuhmCfIABKN1UFltlOZBHJnF4cLZMCjxf7RJf8vOoAJgA1bkMSFymDTGGxq&#10;JwsdCAGEwOwgwGB3MruBD4CD2c2N8gFTObq6+weHRVaHR2uwypT6Ab4ofu9zZsZyRAYgMiDOEJj3&#10;ZMAzZ77bMnh7x77TadX6J0OXU0eVB0s6pngcKCauvF2+G+rnN/yvo+mrsqbacIryZ71atyySXWC2&#10;S9DrqMtI6tM9GaL/+VZ5HcN3vt53IrFMN7HQfba7MHX9ehH58ta916soECNo/hUXvy0plxxJWzCu&#10;7MzPqMGbJ+UPnn/9RT1CCMxxBBAZMJf98rNiGyID5vicfUPmxTsZEB4bc3j9ds+MHT77i9Vh3/oi&#10;9kBNn8MbfR09fCa7M9amgooZ6ztS9FwEPP5n71QHMkCn08MaKj5/NF7IAI3a2cUCV34neAzBdQhu&#10;fciBCenip+JAjNYB8gA2BLS0dVht9hDcbaCCEEAIzBICMAHhGBFKWvAdnaxeRAa8oVspEIvIgDhz&#10;hc/Ks9acUvp2kgFjYb/NZPOHHq+Ejl4UvIGgyeVFRxQBX/CpJetv7sr5EsmhQCAYfnqwntdmLByA&#10;wfVF18DHWwkFvFaTPbILYh6WsaB/YtIFfbDVZh72EXUJIRBHCCAyYE7dj80FYxAZEEfzN4amxjsZ&#10;ABsi+f0csViiUCp1er1GrTGZLQa9zmgyq5XKnu5uk8lsMJlMBoNWq+vt7TOYzG6v36hVMDrpvf08&#10;nVZjt9v1BoPJoLdY7bCluJNCgj2KTS04q9NrNupNJotOpzNECjh2OfQOCo0tEkv0BmMoFHbaraDO&#10;6XDYbFaooFapCM31nF6eTqemteNHhodI7QSjwaDR6uGSy6K00Zl9oEqv05jNFo1arVCpHE4XbOfV&#10;ajUWixU+8Xh9FqOmBYcH8xpaCD63tamujkih6fQGrU5vtVr0RpPFBCKNUBlC0fN6mYT2Lpvdoddp&#10;TUYjKPL5fF1UIrWT0dxY1zfAo9HoLruZSqPP07vLGE6FNyIqfsmAdkoXRAcCDgA8+2Q6e1pkAIPd&#10;19ZBrW3E2R3ONwIrEooQQAhMB4Fhgai2AUfr4iAyYDqwTa8uIgMQGRBnCLydZMD0pjWqjRBACCAE&#10;EAIIgXmHACID5oL/fU7ZgMiAeTfLp9ShuCcDwsHOtqrE5MzC4tKSwtzyysbi3Myaptaygqzisrqy&#10;4tJuNiMpObmosLC0uCgnv0wslVvsbp/bVl5SxKCRMlKSa6prUlOSMzOzRoVyIANqK8tlan1ZWYXV&#10;5W2uKW9tqElMScvJyamuLO8gUVISEyrLqghtreWVtXaHi0ZoysgpaqirbMbhy4pyK2obCrIycTh8&#10;elpSVlZeS1NdWlp6fk5mamYuBKJsrCypqKrt6KC0tuKK8nKKioqy8wqINDbEX2wnkbIz0kpLynoH&#10;hvweZ0tDXXFRUUlxicWiaWxqpZHaExMTsnPz8gpLhkd4Sffv5eVm5ebm5xeXZqclV1Q05GamJqak&#10;pyffbyF0+QOBfg6jrr6+vrqqth5X09DS3lJ1/vItRAZMaT7EutLbSQbAAmQcgVxV1wQ0VawRRfIQ&#10;AgiBaSPAHxFW1TZROtmIDJg2dlNugMiAOHOFz6lnsFkxBpEBU57dqCJCACGAEEAIIATmDwKIDJiV&#10;+665rBSRAfNnek+nJ3FPBoyFRrgMAonW3z9IITYnJmbgiR1tbfjW1laIcdzfy27FNdfU1hA7SN0s&#10;ZjuJ2tvH1Rrt4aBvoK9HIRXhW3F9Paya2toWfJvDhYWYHOD2sOikRjwZNhD093ZLhCNNOLxIJKyp&#10;LG+or6usqqJSqJ1djJamRrVGT2prwrV1DPT1jgpFjXXVJBq9q7Ozobamurauob6eQCB2ENvb8PhO&#10;NhckD3F7enp6NSpFe1sLgUjo5/ay2N19AyMmnaaNgMe3tfX39wvFEpNeg2ttI3a044gUv8fW0tTE&#10;4vSwGBQaq49OITG7e4n4lv6Bvm42q7e3n0zENza2kEhkaNLD6RLK9QG/r66ihNM72FBXC6EhemAz&#10;hEbR3kEeGhp2RLNboTKDCLzNZEBlbSMiA2bwXEOqEALPRQDIgMqaRkQGvNFTBJEBiAyIMwQQGfBG&#10;rwhIOEIAIYAQQAggBOYmAogMmMt++VmxDZEBc3Oqvmmr4p4MGB8Ph0LBYAiK2+WQyhSQUtjnhRDu&#10;EGMyHAwGvD6f3w/vsBqBgN/r9UJ4H0AV3o6NhT0eN3wFNeDv2Bi2ej5azePxhMJjkTpjUAdi7/j9&#10;AS+IDWAFvvV4vfBVMOAPYA3H4bXfByE2sQDpoA7qB/x+qBOV5vZgNAPYGRUI5mE1I28jxoCKh59A&#10;c+iNF6J1BoNgE3wVURqET0EIfAhxhEApdOpha/gEaxv2etxgWxhSKIyNecE6rNP+iDQsLCN8DvbA&#10;3zd9OiH5TyGAyAB0SiAEEAKzjgAiA2ZgCBAZEGeu8Fl51ppTShEZMAPXBaQCIYAQQAggBBACcw0B&#10;RAbMqfuxuWAMIgPm2iSdGXvmARkwM0AhLQiBV0BgHpEBQ5y+wSkenaweHIFUWduAdga8wjmDmiAE&#10;Yo5AhAxooHSy2L0DU5zFXd3cwWGR1eHRGqwypR522sXcqnkmEJEBiAyIMwQQGfDSa5DTrNaaXS+t&#10;9goVfF63yuZ70RKdsZDeYrcFXkH2XGkCS7MUFg+sa4pRCbuMZmxt1dwoLpNGY3I9OYJhi0Y6PCyx&#10;+2PX6VfqrMOg1lndr9Q0Zo2CLqNcbZ1ynuCQTavQO+L5dI8ZcjMtyOOw+uIy5fZMAzXP9CEyYC74&#10;3+eUDa9HBnTTmbN5UBlsEq0LYsW0tHXUN7eWVdXmFZWmZmRX1ePm2cyNeXcQGRBzSJFAhMAEAvOG&#10;DOjmDkG08SkedGYPro0EzkdEBqC5gBCYCwgAGVBR3UChs1g9A1OcxZA5HJEB0xq7R2RAWUV1PdyI&#10;AiFKJNPJdCbcoELq5tm9SYYL+JBAxhfKRyQqgUwjlGlEcq1IoRPDodRLVAY4pNhh/A2BQIDngTn1&#10;fIKMeUMIIDLg+TNcX5yY3a+0N93c/N3NtmldCKZYmcsmrc7nel/gK/WYjiUUFsifJy8sEgmu1tJP&#10;1dKTWKq54yKfbK6Bx/48maGaIiIvq+bWD586fF7zWnuczY2Z2TSB+WWqpvR9242dO2/gJiNvk9B+&#10;2LLp5OVMntE5JRHPrTSmG2JzRtXY90FXZztd756el7zy5KYf0shTdsRPydiwbfj2qUfl/HVcr2qS&#10;AzksYTemVnVNFqTDnft0S7p+SrKhkrlg95JjleKpVn8z9QwC+v1L0Mf7bKXlKQ0+/Uj6vUunrmUJ&#10;jBg7GLCry9KunrqcyBKb3owtmFSbqj/1agTzsxcauLqnFDlHifDN5ZSmKF3plrNuXjl36laJ0T+9&#10;kWeW3skljqDYAW9uHOemZEQGvKE7q/gVi8iAuTlV37RViAx40wgj+W8zAogMeJtHH/UdITBHEEBk&#10;wAwMBCID4mxdfPw+sMXKckQGPP+6IDmx4wBhyDBHyYBwgE4m76jq7lHZpUZ7fg1ubwPPHppz3rzY&#10;kgEdGccP3m18vU6q7n5/oISl9qj7963c0x+cns/0qbPlV2RAiJx2+OcH7bFYYx0ipR5Y91MB7C/w&#10;6ke+W7C0RWmb1m/YdMmA9geHT+TQX0w4BBX1n36wntArxYpMYXFO3tcS7qu/u+ty5RslA8IB9729&#10;Owq7ZdOCYjqV1bs+/Sy5nk7MOr38q+vGyS3HvOlHtpzObW3LPLX+WI53PNBy98CuG2XUmgeLt194&#10;ha1DIY/t1q6vywdewpTJ2cV/XvKNQCSWymQmp3+yRT5Vz3frNtZxh7OObjpe3Oe1y89+uymltav2&#10;2nc777U/UfVlEBgH8Su/PmR84T6ll8lA38cfAkAGaLXa0dFRgUAgjBTRozLxWiaT6fV6kykQq7sO&#10;JGcuI4DIgPibxrGwGJEBsUARyUAIPBsBRAagMwMhgBCYdQQQGTADQ4DIAEQGxBkC854MCDoNRfeO&#10;7YVyKtMYDAeMvVmZJfnXLsIHVwpbK9OwF3cquyDxl2e0Dat26Hhjv348YGvLvXXk/N0hredpMiDo&#10;xVGYHTpwIo8J5SqBCVsXrhQMXafLPC5nfhttbyHhEFEYvdy49MpTFe3wSWI/5lf0Wo236zrg7WmC&#10;ELyHkZ0B1LtF7fuK2hmPlqrzB/qgwt5SGk5uH3u0M8Dl0iU3MC6UYW1vdSlBpU0jPVBEF6q1l6vb&#10;r1LFVpcruaypTunp7+nFDKhgCrzjQa+nGE/GpLXw/eFAL6cHXh+uZAu9mMHY55VdDJ3niSuj15JD&#10;6B12wGc+eq/cDv+Hg0RGV8mofdymPVWBGZDKe8ayejabhQksY9B0Eb9o0N9C68LUZVZ9kMhQufX3&#10;8YNqUOWzFRG7+ye7tcfGGKxI23qu0hUc95oz27hCWFUfcNV0MJlPqNIeWbGwgKkZ92qrUzLrG0uO&#10;YqOYzWrOhv9PXEuSRsTycfexcTx8EjdoGA9YcVnVrYS8n/buPfegUOfwdlUnHTl+nilzd+Yd/fv/&#10;++/W7t6T0twPrfrqbmKtfj7bMWwa95nqU64WVlf/sv9gHmHU6zKX3j+OfXsyXR8N/mMR3ruMfbJj&#10;2ReTdwYYusu/eOef3v1ia2Z9n2ywJaWoKPHw4b2nsm1jYyP4pOjZ1RQ5u/A52fWEmtPwydkEFrEC&#10;/v/p5AWw93EJBwqOffEf/ucGnmtcx2/44P/3b083YCeVTcq5fhKTdKaAAm81/eTGhvpLhw/u3buP&#10;roy0NvKvnvkZKmxe+AW2M8CuyLh1Ct7+kt0OX3bVPKhhyiJchT0/8R5sfHl4okroX332T//7/eXH&#10;riZKrOM2CevqL5iWs0W0yacHkAFfLNzJn1gH7xRm3r9d+ODB/p8uEemtYNfduh6svtccnVk/bV/0&#10;yeZ0fchPKonAezXH4PBr2GXJVezIdgovoyKpslv7SAW2M2D19+dgsGC0BJETKejUFd6Nzt8sS3hM&#10;xyz+09/95w9Xb7mS3TDCaUot7vBhE1FJbOBhvm/TcMLdWwMw7DZl9k0MhO/P50d76JYxzx0/AJ9c&#10;L6CD6mFScyuhDgz+8eipvidW25u+fud36RSRhpa5aO2JyL6MhyVkZiz4YDlNZPcN132+YF2ndPCr&#10;LxaWcAwBRdfaDz9qVo1b+hsxO4+cIfCN435zU1pGA6H6BHxyIZnVVoKdXOeuw8k1UZS0nD/87X/5&#10;5MutV/NaXIFxNbP4wPd79+7/vrDrCXoAIwPWrL21Z+/lkifGAuRway/+aeNFeKFoOPfetqvd9ML3&#10;l+5RWHwedvo7S37gmWVpZ89ePo6dqGdTWiFilJzTUoprSfjh+737DxS3kG9fwICtZEfwtwt/Wvb+&#10;gy7r5OFGr+c9AkAG9Pf39/b2ciOlr6+P86iw4ZrOYjEYDAqFAp8jMmAue/BjaNuLyYDWNgKxvQPL&#10;m/qo5JdU9fTzo8fsbn8G7ShM0CtfshAZ8MrQoYYIgZcigMiAl0KEKiAEEAJvGgFEBrxphEE+IgPi&#10;zBUewyeoOBUVt2RASDeMX/T3/+7f/n//ryUH0hUO37Ond8CatG/pqZxOi9PJx11Zve7i4EDZb//T&#10;RyUskZZd9O6f/5pOkmmG2tf/+ZMOs6u7vGHY6ZQPNX65YrfA6PF7e7b9dVnr8K/DBAV7SYR1dUJv&#10;OHQvM2d5Lbho/cl5VRfYsHpS3yHQ2b329Lyqcxyzxajefqu0WGR3eh2V7T1Ci+uHWyVZIyan19+M&#10;b91eOUDt6vjfJ+q7HV6zoPuTFJrME+5m0DZmMcVev0ar2nWjvEGpiYYJMplGPjhRRdE6nV7jkdtl&#10;v3Sq6HT6rU7VmNeJ6x7cda+xyejSDXTtqe1de7GgVud3+oKhoDc5r+IAXmzweBhMdh1XuvpyUX30&#10;qzF/Z5cAtPQP9SxNpj4R837Mm1xQd63H4DVpNlxJu833ej2Wr29XELTO0UFJN+DoNe65VdWomBSM&#10;PhyidRC3FnPlXr9SIdl+o7rD7mmqa1xX2a90eOnthE8edKosgoU3mgfBWe/S7Lpb3qB5PFxjYQ+h&#10;S6TxegntxO3VwwG7bMOtWipQJ17TsfuFBZOWgPv7C//4yQq6cmzcMfzj5+98f6dDoxUeW/tPa6+3&#10;OJ3OxN2fHcog85vvrV3z84jTqRhqXLpwR7dg+OqmD3be6TBYjSeWv3urjR/wDR36/ItCjsUuoq36&#10;wwqyxebx+ftrrq7bdFbgdIp7yhcu/JYv459e+Yflh7OlMFZuU+oPy37JpJnhFMLfWLP23IhVe2rd&#10;X04VMpxOXeKOhZPJgLDfWXx69e47bV5/cKjp0n/7zx8283ROl3cYn7hm5SGwSjXSsmLhtq7h4Rtb&#10;P9h4pEJlt9377k9/3p8O9tde3rj9bIXr0Z6CkN+yd9UfNq365HqLrCP10NLFH6+80hj06Q8u+SCt&#10;ned0ShP3bDqSy+yrvfAv7+0Z1lsGC/Z/tiNVaZMeWfPX6zX9TqfmypqPgAxQD/WSOVBfdm/n8hst&#10;UgE5admOCyZP2CesWL7uyKjl4S6LsVCg6szmnTcaLG5PyKP7YdH7mSS+0ylJ2LXpWD4r8MgqIAPe&#10;+92CpMI6KP0K27iR+tk//NNPGR02pzsQ8LQ+2LPhRAWMcdGxNdsulRisJtLtrz7ZnKb26InVRJ3T&#10;1Hxr97c3Wnzmrk1LviRLvEF9954v1xLkE/soMDJgw4Vmk8NGyj7+wdZLJpc1YfeSM/kMOO+GWi6t&#10;Wn9ZYDCcWLnwHqHf7fWbhO0rVu+VOHxWyo3/8v6mbpV3qPbyyj13bV7z1e0LL5dzbE5nX+3pNdtu&#10;D4u6d36xtG5ADjjnn1i/71Yj/sG3f1p+TuN04q5tWn+ywjFpKwf+wTfvvrN1x7JPz1RzJ+9BCSkb&#10;Fi7YwYMz08z5evEXzSzahoWryHI4G0ePLv9z/oCbVdYIp5CQU7Zq7SGVXnh+zbvbzzWpLfqr23/3&#10;6dEiUF18YtV3NxomQvMH7Nqfly1Mpg5BX1Q9tWsXbOEYLFZz77YFqys5UWIHKwYBuyqtlK8fvbpj&#10;wZ5kxuStG4y8g2uOFEAd22DBolU/kuvvLdt6wQhTU0dYtmB9l5z9+X/9qJIlgfP65paVu++30ouP&#10;/9P/+oprto02nPtP726gDetE7YnLF+/nYbPZUrT3i00JjNfaKTMDN1lIRUwRADKgvb0dTk6XywXe&#10;QLPZolCooodYIhMIRJzuXhaLQyASEBkQp/d40zX7xWSAPVIQGRDTWTgnhM0DMsAXCKgtTv+vwkha&#10;nG6rd3pRFmFIvH6/wYX2ys2Jk3MeGIHIgHkwiKgLCIF4RwCRATMwgogMQGRAnCEQr2SAT3N/xwe/&#10;iZb/93+73y545vR2Ddd9+L//9rNV2yJlxe/eXdnalrdo8e5RWG9uZu1YtAQvwdYMn1vzp7TuoJyS&#10;uWnL1k3rVv3dP39BU1jHx3lfv7f8WWQAFpl7ewKhV6nYcavo8wQCTyXbcLeRZAp57eZblfitmc0L&#10;L2ZtaRJ3dbYvyuWYHj2DWEfZ//5w5vKU5m2ZzesSS39/j4SjtEdzBgSMw1/cauWZPFdSc/7pag1U&#10;2JbZ8MHp9JNU0QQZsPxmm9SJeeqoHS1/yezG4UjJ/ZpOCu3Hevax1NZmA5ABzAMdwsTcyi3VfRJH&#10;2KESLL9ZQ4V+RErQa7+bXbm1hitzwqPSWDe7a3NG87r7Ff/+dJ3yyWenkUHWd2WDDBbz67TKTfm9&#10;Q/yehSl0pTdsU4r35raAbb89lZc49HiFc8BlO5KQ+fub9RGz6/96Kutm5+j2uzXNeszah2GCXkQG&#10;hKtwhC0ZzatuFv4hiW55PhlgoiT89sOlnbBs2jF8ZPl7xTzYPWDNOLDobCW2ZJ6W9f26Y8WlJ9cd&#10;yIgsoPYabn+z8GZd19VNf33Q6RofC5adWXcgDb4SHf1iMZABbjn7y3fWsAOh8ZA36/Ca48WRJe1u&#10;1cXNnya19Zxe+cf7XdjidddI4yf//LefTpxC7yxrbcr8eOkRQSQt7tNhgsKB6ovrvk/CDOA3XVq4&#10;/Zo98ixZeXbj3hQSJt9nSti9+GpV542t798j28bHwo3XN+26TYBvxMRbK3ZcnUiOHHD3rPlwbXnO&#10;lZ1Hb57YvLq4MGXZ9iTtSMl7S38cjWyAkBNvL/n6Gqns/Kq9D2Bd+Zik8uNFexn4jAXrzymcmG87&#10;GibIoR64fPRbOPs//eM/7npAtai5W75YR9Ooms9u/iFvYHKO48aLX+1OIGDr60eK/rr0J2FkRb0E&#10;f2PZNzcju18iZ5Gi/q+//fReTiWUXpkVyIC1ny0niqOneIic/sNGIAN0lHWLtpCUmKRozgCt31V6&#10;c/+WrVtXfvLbv25/YB333fluxZU67mD9tbU/pE7i8SblDDD27Pji87TS/Pf+198uWB2dv8v/9d3V&#10;1GHdubWLUzpFmMKAIXnXhmzacOreTcu3fZ1Q1ZV1ZMMvRRxHf8nv/+HvFq7B2mzZsvRfP9hclPDD&#10;f/wv/7R2I/bJyi/+/MetN1oSdm47XwcyVOR7S766rJvgtsYkB5YuyySyG2+d2LY3QT2JDcDIgM+/&#10;HgIywMLZuXhRC4u2EcgAxfi4U3BsxV8KBsZGWxPhArJhzdL//C8ruUr++TXvwFVlPOyrOLv2YCqW&#10;SoFXfy46WNEScltOrlqSHQl51JV56MtTJX4Yt7Fg+dl1B1Kf3gQAdQZy9368I0E3KfrPZDJg8apD&#10;k8mA5Qs2ABmw5s9fsuVY30YbL/xp7anWrCNrDmYCteMRVS5asgdLnGFmbl+0pA0ug+Nu3LnVK041&#10;vkK8o4f9Qf/FIQJABhCJRCADwFVhsVj1eoNAKI4eQ/wRLpdH72QyGKw2QhsiA6brVY/T+ihMUBzO&#10;4xiYHO9kQCgUqu7qzyEPdgnkbcMaty8YDIVh6Qus9sgjsPCjWovL6wmGPf6A2eVTmyy1vRJ/KDw2&#10;Nubw+By+oC8QCoTC3kDI7fPbvH5YJMKXKe6TBp2BMFQyOT1Q2enxWT3TCr8Xg3FBIuYHAvOIDOCx&#10;eyH16JQO2K2Fa+tACYTnxzmMejEPEOCPCCCrLYXOZPX0T3EWd3H6UALhaQ09IgPizBUep09rMTQ7&#10;XskAvzHnhwUPyYD/zz8kkh6G5XlqurpHG1YuWE2dCEMCLmJx5TPJgMQW5jcLFpUOO5zagS8XvIwM&#10;GB9/UFi+KaHyyqCtm96+6k7l1mbMO0nE45aV9ofGQri6OiADGGT8hzkc46NnB5uA8969dsGkJfUT&#10;CYSjZMCQyXstreh896RIIo/CBMHOgMdkQDvuswJuTzcnsUvRTiR9V04/ltZ4FNd1OJvYZQbv7hi3&#10;n7XoXHV9/+Cn16spk3Ogjo319jEXna/BCUZX36xvM/i1cuFHV54mA9xmw5aU6t3ZLa1qT1pF7ebb&#10;RVf7HWGf60p62YVecIUGjt0rnEwGBF22o/cLEkcmeREtig23qxp1mKv5pWSAXdr3/m3isDPI7+76&#10;PO1FZMA4v/z3n658MRlQdmr9D+lRMkB/a+cXt+qZE2RA7ZUNexNIzyQDco6sOVbUjbVyqc5v+jSZ&#10;gJEBmVzsA7egefVnK8iTtjL4B/LeWXxo1IL17sVkwMpddx2R0a86t3FPcgf2yme6t2vxtWrGS8kA&#10;z1Dhoi9PD8v5+5b+j8++vGd0snYu+raLUvD+koMjETJARri1ZOf1x2SApmnhZ19RahPf+/K03IER&#10;FVEyoPrKtnVny2HUKk8uBzLAN+4l3vx604/X16zZ0G2czAWMPyYDRovfW3JIENEibr2+9Nvbk8mA&#10;J8IEGamwOp4KDnGsPCIDlMRlCze0yzEnf5QMGKA/+GjVLxKbb6Dsl0XfARkwLiClfr7uxJUflt9p&#10;4U+as5PJgO6dixdXtNYtX/AlfdL8Dftdj8mA8XF16+V3lmz+8nSGZQS3a9euVVu3DWo8zsGyRQu3&#10;sCbFXBqpPf35V1e1kwJiERO/iZIBGmbKso2nNBPJnrlZf1x5WgLnsrV395IFDZNIxpCJ+Jd/XUGP&#10;hAlavGgPV8dZ+9cFpRwjhAn68qM1HcP0rQtW1AicFknn0k+nTQYwsw6vPVEcJQPKTgNrRf/1nYeg&#10;7MgnXz+YTAZwyn/57epLUFPZcPHzXSl9nel//HgvFiaIk/7hqnMCxyQyoOHSh1uvtOX8/HwywF79&#10;07K1V9ufs8dqWjdCqHLcIDCZDIBtATqdflQgih483nBv7wCdjsiAt+u2FpEBcTN7Y2povJMBcClr&#10;7eEnELnJOPrhKtbFahpVpLzZ2n2zufPn/NYzdfTdufhzDexTZYSfS9pv4Vg7sto0Dp9MZzhURDxZ&#10;RblaQ8WPqm80s89Vtu/MaILQnffaOMdL28/X0m810nZmt97G9x3Mb20ZnnQvGFP8kbD5jQAiA+b3&#10;+KLeIQTiAoFXJgNMVqdCbZAqtAP8yGo8VJ6PACID3q6nphg65WdLVLySAbAeV8NY//v/9J/+899t&#10;PFmkcT1ntU7QkfXTin03KkQKFb81q0XofR4ZkNzA3L700zyWil2dtOjDFZV8cEA+3BnQVXTs8513&#10;nsyVOj7Q2/XHu23ge3dZ9evP5WSJsXXURFzz8jKuUKZ6UFqztmRAqBatvVyazjOorE5c16DS5Tl6&#10;v/ASQwFvmd1cpmXsKTJg2B4e4DA3prdTtU6JQl3KVQaDjsTsyoMUrVI//MG5OtivoFJLtiTUpvPM&#10;bp3sYDlLYLExBcpOoaqVO9okNAWCIZPdpdLJ990tS+dpLmVU7m7ki8zOLs4A2+yPfCXbfac8nTa4&#10;4m5NrczZQaL85Vw1yxv2mCQbkwg0Q4SpCPlqautX14y4w+PCwZ4PL1T3+cbDXufFjJKzbN3o8MjX&#10;CeVnWOpxn/Vmcevtbl1gLMSiUTbm0Jk6JyQ5LePpx0P+worabVX9oyZnF6X908ROVVCz8mJV1YiJ&#10;N9i34FI+hAkSj3DXpFKVgbBL0Pvu/TboWlVTyyd32wU+/e7blalc/YhgZPn51MlhgsbdfVsXLGsZ&#10;dj53Z8DxEiExfcPqg2yViscsW7Z0z4B45HlkQMg4/MOK95IoMg3E2Gm+t2njsW6Vqo+Su2jZD0LF&#10;8AQZMB505B5btedaKeSH4OOzm0fdIbf2wJI/Xiohq1SqzAOLJocJGn9yZ8AEGSAiZW1YuZ+lUvE5&#10;lSuWftcjGHkpGSCvP73+fIvLb0s7sOhgNhv86j+vXVJAGTy+5tN79QyVinv92y1nSnu4dY92BkTI&#10;gO5hwa5Ff75bB6pUd3Z8gpEBlzatP18o7qVd/3HtlpMV9vCYm1v0T//t7z89nBJ8ckcIO/vQ4h/u&#10;ChU6p113dOXH9xuZoOXqzs3ny/uCjxbIP50z4JlkQMCe9P3i766WSBQqeurXn25J43Xc+2D9T8yB&#10;kbIb3366+qwkEPare7Yteuedldu5usmb94EMWL79frtKpSAVXlj+3W2rx5H+4/L9t6rEMH9xGS2i&#10;wFjQk/7jkn0pOJXW6AuFx13C7Ys+SiaIYJl91anlyw/lYXRYwHZvzxc/PqiXKVWDzWlt0rBbN/T9&#10;8o+ScT0AC7k2m2ccey4Z4GSuX7C1tVssoBRt/vIQzzMupuWs2XhW4QmMhW3nNqy6W09ufHB417kq&#10;z7g7+/C2o2nNpIprG767Z5PTNi5dVMJRdZbe/vSvq3Ej3JfuDBjzOxL3L/oxs12lNSn6mjd/sbFd&#10;JJNLyZsXbmzkPvY4OBTSDhpVqeIl7V1/OIcTDLqak47tvVAJ/IV5hLjm022dqkGIz3SjXmg3DO1d&#10;tr6Cwy46uf1oJtsTYH/+PxdU04dVo7SDW9ZdqeaySo89lwwI61O2LvilXo5u8N4qBBAZMFu3XnNW&#10;LyID3qorwERn450MgDX+Q3LN1RryPVzX+Rbu9Xra5UbmiRr6hTr6pYqOH0sIu/IIOYyRS7W05m7e&#10;hUbmz1WdWqdPotUnUgZTcJ3nq0jnGphHK2mJhO4HLV2Z1IHz9fTrTV1nq8k/FbXuL+woZwuuNrPN&#10;3ieWULydpwrq9SsgMG/IAE4fj9UzMMWD1tXdgu+oqGmw2bFMdKggBBACs4sAkAHl1fVkGpPZ3T/F&#10;Wcxgw84A8YhISqLQ+aOSgWFEBrxkDBEZgMiAOEMgfsmAKV5PQy5TdcalY1hJGTRbg+aBrOxqLKy2&#10;W1GelY3FCwpY2goeMFVhQ18dVMps65ex6uuZUnC/ViTnjhpgLbWuOv1BBVU8+SHA77DSZJFV96Fg&#10;t1hligQCD7gchQTG+bYBodVRw+BrPCGTSn6ljnKskpI6oPEFxn12cyquE95ebOHLfQGNUpzfowmG&#10;x0MuQxYFUwVFwOdBhWOVXUV8HWxPDjh01+p7SSLu8tOlP5RR4ausRyF69FLB2UbmDRwbjusNjAKe&#10;we2w5bRh8i8QsQTFfo+7CI9pP9bO02rNWXjsq8skEXw1MjQAr6vE1lHeUKvK67drrzb08mwPlwW7&#10;dApmdNm424YXP8zh6zaor9RTr3VKtTpVca9qPOCsJHVXCSIr5CEBb19vxGxmtQhLlRzwecvaMNVX&#10;m7qS6DKgSkZGhs5WUu509GUS+/mOcej7xaZBSOkMj3AkBvNEHYOmd3V287pNAZVcdKGScg3fnUno&#10;7Zm8s2F8vPT6nqQm/rjP0JSbjOV9DXlY9VltA9heCim7rrClD16MdmRio33uKpYKOGDvKE7ulPkh&#10;IA+vo6iGJoYks81Z2b1KbJW4c5Twyy/HzyTUgl+Vh0vGWl28RRdaxv0WfN4D1iN/LIRzqc28HDmF&#10;kvuNmEE2Kfte5IPr1x9UkEcenxhjoUFiYR0DTp5x/TAxr4qKpbeNFBE5B2tw9jKWXTboIJem0MTe&#10;8bExPqm4ioLtazELKXnlHe5HsmQMSMsIjFRY0d0jNGNUUy+hnMTX2RXcxKuYpBuVWOQZ3RAhv6bT&#10;HxofcwxnZpRBzl2zgHrzQtS25DpIP2ESZ987dyGpSKySVpVVmSBF87jx5PIP77aMTA6ID6KCTn15&#10;6qVjZ29TRvR2ee+DK5iQW9WsyRMtbB3KyqzQT+xucUmKMvMh4XCkhMXMumIclo3Za1UV3I3acD29&#10;hOkI+toKrp68cI0lM5Kr8vqxRNKuxpMrdlwjPxmUxt1TXVNemgENwWCVDeMJgi5jZXp0/qYOWTEc&#10;vJqB+9fOHLucKbFigyjswUfyXI975Eyq+KG8gF1TknwR2vxyInPUiS379yh7bl0+BZ/cTGrRer3C&#10;zsoywhB87pB35RS3RjdwRMsItewspu4OU4Gd+Voe/uLVAkMkcbRN2p0A4363QG3FAie5jeLsW8eO&#10;XUseVGHPOUpmOTQroIyIaZWNTD6hIBGuKrDSv7+toL4Lc7LrhtqigzVRPKq+O1dOH7uSLXd4tT3V&#10;p05gFk/KqIxVDFjFhYmg5tiZPCycFES1YjdkJxbRovscNKwy+Op8ISkq08jDXzoD52mtNxAOBdhr&#10;/vvvdx0Cocfu1mEbX1TcloJ6VmhsPGCauAzK4TII8YI8MuaatVuGbJOSJzw2E72atwggMmDOOuVn&#10;yzBEBszb2f7Cjs0DMkBhMPfIjYFgkCvT6WxO6ohSbnXL9GZISmXz+HskGpXdozI7LC631uHhKw16&#10;l98bCGjtbq3VaXW5aaNKocGusbo0VqfO7lZZHD1itcjk9Pv9sODG6PKqLM6nllC8nacK6vUrIIDI&#10;gFcADTVBCCAEYovAK5MBsESV3d03IpQjMuClI4LIgDhzhc/W49bc0TvvyYCXTtrpVnD5Av1Kwwwf&#10;lEH2R5cacKO6J/Qq9O0DgsIuPhyNfPUMmzQz6pSWJ5aT6HgdZ26kup9yY093CN/i+gGvZRSX//X+&#10;c0OWWXT7eqUM/I/bv25TokV2b/BcxMiARzkDXqqmtzrlejEFTayXAjXPKiAyYO7cjM0RSxAZMM/m&#10;+BS7E+9kwBS7iVUbGwvBtsKXFVinMpVqE2KgfvR1OBSaeP0CJVAHLr/PrICpnvRVpOKjmphVkxYU&#10;YL2BrzHVkVpP/IaHww8twWo8Mu/XGieqPdfaR6Y+0+Cnmj9PWuTzJzT82iLQA717qhdPWYV18vl9&#10;mVw5itvzKsOXoGuKop4UO70TI9oWkQEvm3Doe4QAQuCNI/CqZIDI4vBoDVaZUo/CBL10kBAZgMiA&#10;OEMAkQEvndVPVVBanDdxbHTMDAJ4nvQp/PUDA/qpPQlMd2TfhvoOAy/nZqHYObuR4Y2197PJfBR7&#10;982ecWNhbW1hndY+ORDTczVqRvtNKDPimx2QuSgdkQFzxAU/d8xAZMBcnKhv3qZ4JwNCwYBUIpbL&#10;pGaLfcKJD/7eiDd4zGY2G8yRPEiwTdBq7B8YDgWxtQihcMhkNEDSYHg94UqP0AAhl8Pe08OF2Jvg&#10;oAYhmF85HDYbdSaLDXITY23BlYy1go2ZY1qlFBIyun0BcEDzuNxhsdThdIdCQZkUohVq/IGIrkdO&#10;/Kgb2uWwDA4Og+SoSzry9+Ewu5yOXu6gz+eVyeTBUMiilQ3yRVAn4PUo5PKe3j5MIOY3B4tCQwNc&#10;kVwDzdXSUdCG5R2KmBcMBiTCIbPd7rSaWUymymCKioeaAb9PLlN4IWlyxCTx8IDaiG2gjHrPox7/&#10;qFWgA147jFoeX2Az6TmcHq1GY7M7waponXAoyOP22WwQgTLSGoI19fUaTBYwDbovEYu8fuwOxKTX&#10;8bgcpcERYWIwyX6vUySSaLR6aIKpjkjTa5R0KlWh0gUjowN/MaSCfq1WNzYeJUjG+Nw+nclm1Gnd&#10;Hi/Gu2B9eghctNVEUcvFBAJBY7BGBxcqa1RKl9sbAutDIa1SQqVStTpsK3O0RKVEmJiHdMtDNMbC&#10;HrdTbzBFTXWYDT39Q1GeAf44rGaLbSLr1GT9T7xGZMBzoUFfIAQQAjOFwCuTAVZEBkx5jBAZEGeu&#10;8LnzADZbliAyYMqzG1VECCAEEAIIAYTA/EEAkQGzdes1Z/W+DhkAEaJn96B0sjuoXW0dtGZ8R11T&#10;a1llbV5haUp6dlU9bv5M2jfTk3gnA8CHKxhgFpXVUMkdDQ11uDYSsaUmr6DS7nST25og/mB+WVU3&#10;h91QXVVXXZOUlFJcWlxaWlZRVv7gbsKgRKkRDxUXlZSWlbPo1LzcgsLi4rLSotSUrNra2sJCeFdU&#10;UFhhtbv7ujoK8vJ7B0cDPldVRUllZRVUlKk1TFLr3YRUrdXForenJWeU11Q1NTSWVVSUl5WnpWYq&#10;NAYuh1VaUlxT30LraC3MLy4szC8tKcjJzq+trSspKSouLqhuJPj8PmYnrampqb6uKiUpBYcnNtY1&#10;tLU2k/G1SYlpPTyBUT6alpFVmJfT2NhUVVlRXddoNFvbmhuZbA6upQlfX56VmU0lk3EtjVDgk7yc&#10;bLVeRyE0jyp0Q30sKNnpaU1NzU04YmNNVXNjPYnYyuhiZqenNDa3crooWRnZubl5NQ3NdquN0dFa&#10;Ul5ZWVZRVwfmVOLaaBoJv7mV2FxVRmgnl5YUVVVWVZRXNjY25GTmNjXWAUSVFTUdpI7s1JS0jEy1&#10;wWozae/cut2Cw7G66IkJiUX5WfmFlWQSuaG5uaykmEAglhSVZBcUk9oJINAf8La3NQHwBfl5jfWN&#10;uFZcQ30dmdbJoHYUFhSlpucQ2lqKioqam5vzs7MFcl19SV4bvrWmrnZgRCIa5VOo5Lra2pbmxpq6&#10;Jg6bpY/E87RbjC0trX0cBpncXlxcWl3TUFtT3VRfy+FwWhpqcvPzC/PzGhoaqbROnSESa3RkAOyv&#10;r69vbmkGlOjtLVn5ZRqjlUUj4nCtuXm57SQqAddUU1WZnpYBhpaXFgMCORnpRBr7pTsMEBnwZq5b&#10;SCpCACEwDQQQGTANsF61KkYG5JfkF5WVV9XDjWhLG4lAopNoTLhBpTI4s3uTzOEODQlkfKF8RKIS&#10;yDRCmUYk14oUOjEcSr1EZYBDih3G3wCXDs8Dc/ZZBRkWQwQQGfCqkx21QwggBBACCAGEQBwjgMiA&#10;GN5NzQ9RiAyI4/n8GqbHOxkAXTcpRzsojA4ivraqPDcvP/nBrYa2Tljq3dNFLcgrqq5rqCwtepBw&#10;r6amPvH+/aLy8tq6WnIHMS87e1Akl/JYrQRiSnJyXkZSenYRmUJpqa/IyCwsLylMTE4Fx3QLkQ4q&#10;RvqZ9dCsiWDVSROTEu/eu0ckto9I5Bx6R2Fhicpga22szsspxrXhSvKy8orLmuobamsbpCots5PS&#10;QWxNSclIT75XWdtMJrSWFWSXllYX5OZm5+U3NtVzBgUgv59JysrJbsDhKR2EpsYmXENjeVkpg9zS&#10;1IyjMPvdFh3QD21EYkt9dUZmVgeV4fL4REO9uTlZ5VVVtA4cAd9aCdKb6nNycoFTyMzIFMpVAxwG&#10;jgDKm/JzMm/dSRjs5/IEQnJTTWFBQReVCE7t+/cfFMGbnLTMnMKWxgZcK16jUlQV5927n0BoJ6Un&#10;P6iqriFRmB6nraa6qroayIHqxKQHD5JTSG2t6RnZZcXFaRlpd+/cJJA68biWqjKgWAoZ3fxBFhlo&#10;gXt37xXk5ZSUVFSUFVMo1Lrqqtr6uszMLKlC3tzQXN8CnakqrsM7zbqi/OyklJT8PPDRFzQ2Naal&#10;JJPptIrSwoz0LPCplJcVV9fUVoMFZWUSlZ5JITbW15ZVVnb1DrvM6hs3rgOJ0tRYm5WVW1SYT6Uz&#10;PYEwJFEjEEmDvZyU7OzS/NzCksrmhvqC3BwmnZyVmZ6UmlpQUESnEG8nJHN7ew02j1GjuJuQ0NzU&#10;UF1Tk5OdnZl8u6KxPRAe4/cywP7G5oaC/Pyk+wllFRgBkJOb39JYjccTSopKqayeF4c2gpGdX2QA&#10;pB6d0kHr4rTg2ytq6lEC4de4NqOmCIGYIRAhA4Bn7WJ2c6c4ixns3sFhEdoZMPUxQGQA2hkQZwgg&#10;MmDq0xvVRAggBBACCAGEwLxBAJEB88ODH8NeIDJg3szuaXVkHpAB0UA1EATH5fEEfF6PxxeNeONx&#10;QxygoAeK2w1hf1wuVyAYdjqdgQAWZwcC3Xg83miAHIge43a7IIpM9F20oc/ncUFEmogo0ABSIlF6&#10;xrxeL8SlwZTCEQxA1BoIIhMMBJwuN7Qd5XFhxbvd4Q74/T5/IBpwJhjwuz2e6GtMl8sFEtyYFogv&#10;FImW8zDWzqN4PeGwz+ebaAIVoFt+fzAiyudye6C+C+tIAEz1+vxRwS6XM/LXhUXqgTBHUMdh9/n9&#10;oA6yK0fsxeQHAn6P1wsNoTtgpNv90LBI/Jsx0ItF6cFCJIVBVCQgUABiH8GH0HFv5FuQAsGIXICq&#10;3wc2RHrodzrBIieICIaidkYqgIWRjmPxkaDX0RhE4TBIGuXxDGYrdB3TiBmMBfHBjA9jY+T3+WDI&#10;Aj4w34+ZEcT+AlRgDNYjtysUHnOY9EN8AYQ0inQ5AB2BytGQPiBEq4SQSJo+DsfscGMDFYoA7vOC&#10;GrBKIxWLZCq5VOD0Bmwm4xBfBGMBgAM4UdhBCIDkD4A6H7wAQ7xuZ+QvNmqRHgUBxrdsZ8CUmABw&#10;NSIyYFoXYVQZIfCmEUBkwJtGGOQjMiDOXOExfIKKU1GIDJiB6wJSgRBACCAEEAIIgbmGAPgyiEQi&#10;+Fxg3aLZbNHp9KMCUfTg8YZ7ewfodCaDwWojtJlMgTi9yUFmTwsBRAbMtUk6M/bMAzLg10Bh7ukp&#10;pJiK5rx9cZbdCeFYzbFIgoEn0+FGqYJHCQDAdY55tWdm7OJaS9Th/jolyl48T0J0pJ739WTtkRPg&#10;dQx5Udv5tDOA2d0/xQNiYjS3tldUo50Bb+q8QnIRAtNCYGhEUFZVR6J2dXG4U5zFnaxeSBqMdgZM&#10;HWdEBiAyIM4QQGTA1Kc3qokQQAggBBACCIF5gwAiA6blKH8bKk+NDHDrJBKlyQqrffNLqnr6+dFj&#10;dmOhgnaUM+CVL01xTwZAlmCLSW8wwoJuu9WihqLRcFk0GnMAlp8bDAabzWowmLDl8LBlwOcFBlSn&#10;0zqcTlga30kmyJRqejtRrtRibZXyEYHYbDY7nA6lXN7bx4W1+LCsHlaCw6rwwUHeYP8Atb2VxRVE&#10;MwMDl2A0GmEBu0mvbmvD9fWyIEaw0+N75bFADecfAvFLBhDIDFbPILNngNbVQ6azOX28KfoQoRoi&#10;A+bfmYx6FNcIIDJgBoYPkQFx5gp/Gx7tXtxHRAbMwHXhbVDhNOvNDm/Mehry6LR6f3wuqwr57Dq9&#10;JfS6q51ihiUShBBACCAEnokAIgPQTeBTCDyHDHBbDDrF4yKn1zYyxCpEBsybC0u8kwEQt6WtsbYo&#10;P6cJRyjMTC4sLMorLE5NTiyvqM3KSE9NTU9LTWawB+xmAySPzcvPr6muaW5uKsrPp1HJ9+7cqamp&#10;KysuGxVIiM11LU1N1XXNleXFqanJtXWtWZk53kCI18vKLygor6yABLNlkFK4KC+/oJQvksEJ4LSa&#10;0pIf9A5LgCooL8orKYO0uo0imQaLdxOJewPhaOBvJAZOfN7UzpuzfPY6EqdkAPAAJDpraFjA44/2&#10;cnnAts5lMiASXeuNbe6YvZMHaUYIxAoBRAbECskXyEFkACID4gwBRAbMwHVhQoVDNZCfliVzRz/w&#10;kMrzKHxdHN65uDjVBY1c/WToSn5efyib9moOcAUXn1nd9cRA6NuWfrapVzf5M99QW0U5TTyT4zVN&#10;XU5mVUHzgEHDTFm28ZTGOc3WqDpCACGAEJhZBBAZgMiAqZEBthFm/flj17NLy4qxozT5ZhpZiMiA&#10;mZ2ub1JbvJMBAZ+H28PppBCrKqpKigp6entZLFZddXUrngDO/cbmVkYnVa23jI8FGZ1kMoU6ONiP&#10;a27Ct7bU1VSWl1c2Y/lncSqNfpjLbG5uJRLw5RXlJSXF4NMntRMtDo/bpsfjW4mUzpHhYTazq7Gx&#10;obe3V6xQwZiYtbL8vNy+YYlshFtS1cDq6mxqJfT0cOUKhVKtEYkkI/xhkVCoUKlFEuWbHEMke+4i&#10;EKdkAJ3J4Q4OA4sFhJbD4aQzeyCZ6NzcGdDPpiYlJTe1dnj82H4dVBACCIFfI4DIgBk4KxAZEGeu&#10;cPQciMiAGbguTKgIeuxNCd/tv9Vs9wfEhMQtO2+OON7sVmJrd9HOfamaGHfSXHFy76VGYYzIgDFu&#10;w51tJ4tAWmfWyV/SKRgizyADXIR7R3/KeZIziHG/XlOcqeT43qvNIkQGvCaOqDlCACEwMwggMgDd&#10;BE6NDIA9AHpKI02HpWGF4hIymf1K7B0KEzQzU/VNa4l3MgAi9mOr77FEtZDKF0vtCwXSz0K2WHgB&#10;J2o0wy3ACKlwI4l2w1g+4QCkk3VBvlnI8gt5buELLN2v34/lyMWy5PqwT7Bks9BwDBpieXSxBf5Y&#10;OlxsrX80qzCIwt5CUlssDS9EIoKWWNbgyI4ATHQk/y28gX9vehyR/LmJQJySAZ3M7r6BITiDYTpY&#10;rTZ619wlAzZ+8cd//nh5Xm6JyYqWYs3NSYCsmn0EEBkwA2OAyABEBsQZAogMiOF1QTdKuvwjlIut&#10;PGy50DNLwCk8sn59Vgv++K6v8DwL1HGoBu9fxJqdzSfBW+MIMaOE6IZHBsdwelK+0vFIjFtWnlnY&#10;UJx1BKom1nXXJ8H/1zKqTU53Z1UqjmuEeuKuytzGHi2PePk4fHkax+Hnn1r1X/7+r9/8+CNF6n8k&#10;KDBEKL6fmHgaqhy/TORpx3z6uow7pRUVp46crOqUOE2yzGuYPYeSGqCJW8O+/aBY58CWWnCbMnJa&#10;+0fo5ScP/4Qfjlhm4l+/cAIqb134RXRngKG3Bmt85EQlXTJ5RzS/o6CEwMf6axGwuqTYV9ru60k5&#10;UtnghR9/TKjrdis4+5b97n+/v+rk9UTxCOwMWHrvyj2QVETBdgPo+G1gcDlLPe7gl2bW5iVeha9K&#10;O6UTIDvVQ0mpRRGbworuxpQ6JryiFJ3HjDl/j6uwj3s1VemJ2H6GoJNcmkjol7Xm3Cmpqzt/+EgB&#10;cXTyIxqr+jbW6uRtltQ87lFWZhY0VOYfg08SKrsb0+D/yyklOhfW9xsXsb4n4YZA1yi15OSRo4RR&#10;52MywCm8e+F2+5A2hucYEoUQQAggBGKFACIDEBkwZTLgIQ/w1H+IDIjVZJxdOfFPBozb3R6B1uwO&#10;TG+Hqs3hkpiR93B2z775rz2+yYAIoTWJDIDUo1M6qAw2bLOZmQTCpZl3133zfUlRJSID5v90Qj18&#10;VQQiZEAticro4vRNcRZ3snoG+EKUQHjqkCMyIM5c4eg5EJEBU5/eL67pErSeO5MyqDSZlEOZ5043&#10;DD/v6WLM1Ffx2V/+eLGcG4AIQX7TyXWf3a5jm0yC5O+3Hs5mDLXeWLHzugXC7+vwT4TKMTPX/u7d&#10;s/mdiiHSxg//++Hifp1KcnTle4l4dvoPX5yrEoF5tMz9648V3dvx3g9pbSaT2e3zK/C3Pll8st9k&#10;8gYnwhF5m6/tWLgzUWEy9RPSP3znS66C/+Pnv1v3S4FYa3Y5jHd3LT2TR9GZJBUnt391l2i36Y4s&#10;fS+ZIhp3iQ5uXFPA0gS8kltrP7yE1/ls4p/XfXC9utdkkp5e8j6QAQJS1voVP/SZTBop/9iaxZmd&#10;kgnQpJT0L7ZdBlB6cvf+8/ozOqeXnbp7/blaR9CHe7Bn7ZGisaCv7sLWzWfKNFZbQNv2zt+8k9jM&#10;NfFaNi7fTNGNh/z6nH3LDub1j+twf/zHBSX00ZHWpC8W7h1+5MUPu+RXt3x0v9MxFnBmHl9/sbyb&#10;mXd0y94HIyZTd2PCJ6uPGw0DPyz9uGpkfNxnSPj2k2vVzAtfvrNkf8qw2uTwYEMR4RF89PTvvzqc&#10;I4TxYFV/tXAzXdy19d0/H8+gykcYOxb8455MhkGvPbP2LzcauRIKicaHigOHVq+q6DYEvOJrqz++&#10;StA/JgNs/Yd2HKhky2N1jiE5CAGEAEIghgggMgDdBCIyIIYTKn5FxT0ZEA7nt7PO19FvEvsFauOw&#10;1qoy24Y0FoXRytdaFBanxeWxON0So52v1EuMDrHOPKS1qMz2TBzjAW00fgcOWR4XCETJAJFYMjjI&#10;p9MZkJpljv/0WCxjGrUzujMA9tDo9Xqrzf5oZ8CUmABwNc4kGRAOugqKC7Oyi41oZ0BcTAlk5Gwg&#10;gMiAGUAdkQGIDIgzBBAZEKPrgqctI4OlskeleU19KQ+aYe34s4u1Z9eSzx9G2RFWfbJkf2SHwLi+&#10;M2nR5nPUuueSAdsXLWkD77pbdnb1n9J7w+Mhb9mZNYeSWp8gA46X4B98v2jlRqYak2miJS1ceVnx&#10;hB0YGfDNLSL2mV18dMW/Xq7p/GnZXzK6I+l/5W3LF29jRtIBjIkrP160b8QSYhce33K9Rtt+Z/lP&#10;qRbM+a5L3vQZkAE6RurCTRfVTmyVfzRnQO6RD/7ut59sw8qmT/7177beJT/W7BGcWr0OJ5Bd3Lzk&#10;o2U7Gpm95zYsSe4ygB56zqF1R7AwQYSb33x9rQWzYyJMkK1//9JPqsGDP24v/2nNjxEyYNGnW/rB&#10;QgPrq8XL8Vj+tmgJDuR+v+Jorc7c/dWKHZxR4eVtixLIERSs/ANLPizvfgYZcJvycMiiIgJm4cEl&#10;//CHz9dHurD2T//w3+7Utu5aHBksj/ra5vcSqA7YLF5/deOeu+0uCe3oDzuh3h9/+9srdYNj49r7&#10;GxY8QQY8Z/zRxwgBhABCYC4ggMiAOe6RmXnznpNA+NnbAn4VJohD65rNg9LJ6qAy2jqozfj2uiZc&#10;WWVNXmFJSnpWVT1uLky3uWxD3JMBY+GsNsbxCkpm5/DNqvbVKS3pRPbFpu4kfNcNfG8mqfdMFemX&#10;CvLlJmYKeeBaHf2nIkLzsOpmE+NBc2dyp2AuDw2ybR4gAGSAwWDAteDIZGpnJzO+yADYFwCX+omd&#10;AV0c7hQPSDjchCOWV9Xb7BOb3N/YYAY9JBKJQKDYXZ43pgMJRgjENwJABpRW1nZQGAx23xRnMWQK&#10;QTsDpjXqETKgOL+otLyqrq6ptaWtg0CikWhdcIMK/Ojs3iRzuENDAhlfKB+RqAQyjVCmEcm1IoVO&#10;DAesk1AZ4JBih/E3BAJh7v9Qzfwz0rzUiMiAac3w51eeM2TAL6VgpFNOWv+HT683DUyBDHj/Lq7z&#10;yPK/FvEinfs1GWAFt3vPzuWfL1+xNpcW8a0/IgM0HXc/eJoMWPRtAuF5KPXm7f1g2abvklq0jNSN&#10;W3cu3H3C6QMi4VXJAGvfniUL6ic9xIVDkq8+XvTg4q41p8rsdt1UyIBU9hMhXIEM+HHJu5nd0OdH&#10;BZibZ5EBu6/VPtiz7KcCCEbku/rVR4gMiNE8QmIQAgiBmUMAkQHz8r7udTqFyICZm35zSVPckwHh&#10;cAWtr1vt8Drt3+fjd+S0EXjifQXEhj7hweIOCl8ClMDFekafVHWrmXm3lXO7ha31BhJxXecqOvI4&#10;j/ewzqUxQbbMHwSADNDrDSQSubOzC46572OZvDPgqZwBU/QhQrUZJQPmz8mCeoIQeFMIIDLgTSE7&#10;SS4iA+JsXfzrPDLNj7aIDIjVdeFhmCCF0fiSMEGwUH3SzoBHYYKMxtFomCBxd/5HC/fzJZrB2pN/&#10;/Hh9r+6RgWbms3cGpLXXXfxqw/kao9H4YNe/Lvml1OOwGPXK7GNffn2LEBiq+mzJFsKo0e7yP4oT&#10;hO0MWPJTPtRnVd/409KDWv3wYzIgYL27G8IEkXVGScWJ7dvvEj3Yuv8ALWnXv6w+oYxkDpggA1za&#10;/u2f/TmNMACibm/7MBom6Mvlm8hio04hasI1Y8GOJhWXgvLJewtwg4bxgPXSund23mmJROd5TAb0&#10;Ffy8cN9tidbiUeIehkh6wc6AX5EBkMct7eCn/+0f/nt2t3M8HHgYJshojIYJMrllF9ctOlc5oBpl&#10;ffvR/3M5EiboKTIgGiZow/6b/Uqjsp9U3TmEDdYzyYAr1be/+/xYUZecjd+7fsmRHGr40c4Ak7Dm&#10;s0++7pVYx2z9P6IwQbGaYEgOQgAhEGsEEBkwP27kYtgLRAbEepLFh7y4JwPGx21uSBwcHh8bU5ps&#10;IoNdb3PJLU6jwwUxgvzBkMsfdPkCkPJXabQZnD6z0xsYG4NFxCNqk8UzkVIrPgYLWRl3CETDBMnk&#10;Cj5/lEaLszBBiAyIu/MNGYwQeCYCr0YG9PFGDRaHQmMUSdX9Q2gj3UtOLkQGIDIgzhBAZEAMfzAg&#10;gfCVlyUQxtR5lGVpKTws4y9WIIHwg0kJhMeDLmpZEmQJfpCXl5L4RALhotS0EROkGbC0ZN3uVI6B&#10;v7u3JbumUz7ukqacPwmaswoKchu6ifkRcacT+Xosb0FvYyK8S63j+h4qxMiARat2RXIW32RJrONY&#10;AuF73Y/S3HpM8skJhKON7GYBmyl7lBDYQctPwo9guz5NfGIkf/CPFy8m1DDF4Nt/mED4x2MplUx3&#10;aHIKYbDX28PsMEUYAjWfylVFuYIxCbMmt64bXoVcxvKkMz8eu9TWSUqLJk/2qivTE7GgQOPe3trs&#10;mkgC4dSkAjX0zKMqT0sGZmFyGWq6sWj58QkChRpNIHwhkkAYNkwoGOd+/PHE2bNpiQ8TCNPlT1gY&#10;FfUwgfCPl6pZo48HK2Aj5CeQxT6gHAYJeeUkAWQ8vnr253MZ9UohJ6+yLRS2U/KSIYEwhG9i1qbd&#10;ziV5UALhGM4u3ceSNwAA//RJREFUJAohgBCINQKIDIihG31+iEJkQKwnWXzIi3cyYGxsLBDAfP2h&#10;J287sRvLUDAUwrIKQ4XILWc4EAgCZ+ByOn5d+XmjNRYOO52uYMDn9jwRhCTo97ncrxiWJBTwOyNt&#10;Q8GAwfDokQDuVB2OiL2/KuGgw/lENjK3w2ax2qHXk6sGfF73I5Ogg06Xe2wiZdjUTsZgIGA0mgDS&#10;51U3G40+wPBRgZpOh93re/zJC/T4fF7IRhsVPRYKOhzTy94MPfJHVPvcDqsNHhLG3C6HzWYLhZ9t&#10;LcgPA26O58ZtfdyLcNjtdocjvQYEXC43dp5g5w+cPo8RBrf+c1SNw2h4PU+ugXokPa4TCHu9XkB4&#10;rocJmtq5jWohBN5mBF6BDICAQqyewd5BQS8PO8TyR96itxnHF/YdkQFx5gqfHw9vr9MLRAa8fVez&#10;STkD5lXnQ1a1LPv0vvPlrHnVLdQZhABCACHwZhBAZMDr3D7Ny7aIDHgzU22uS413MiAU9Pd1d0EY&#10;FoFAIFUoLVabxWSQiCUeb2B4oHdgcEQmk7JZLAqZzOV29/TxJBIxmYi3WGxmg04ilZthO6taK5fJ&#10;VSqVVqe1gu/TbjebjFKZTK/TKNU64SivEU/WqYSNzTj4Vi6X67Qard6oV4hrqpvghVIuVWv1Cvir&#10;0UnFYrvT7bSZVWqtWqkQi8UdZJo/4GPSKHKdSSqReHz+gN/bQ2tvJXVKJVJef3dja4dSCTuLjeB0&#10;bWmoa8a1G822UMArk8lAhMlqd1r0xDZcZUWV3mA0aFUgOez3NFSW0Tq7wL8DQsRCYTux3eH2aJWy&#10;mro6s81ptxj5/KGa6lq1zqRRKw1Go1yuVKmURpNJpVQMcXshN6xKIVdrtFKxRCwWub1+j9spkUqH&#10;+rra2qkerxdc2EaDXiqVmC0Wu90ml0oNRovTpCwvrZJIJQajCXoqFInlMlF1RVlX74jDYXd6fFaz&#10;Ua5Q6rWAhEEmkcCI6E1mmVQCmECv6VQylUIViWXwrc+ubcW3K+RyvdFkx4rVZDLJpFKtRqNQqIDF&#10;Aex1eoNcLtNp1VqdQSGXKRQyMp0BjACuvmpwVCoRCxkUfG1tg0SuVqg0MDQgBYSo1UqN3qCWi6uq&#10;G71ec3lJhVKjhe8sNrvbDWyLw2yEfklNZtCL9ctic6jEw+lpWSqD1e/zdjO7quvqu3sGwOx+bj+c&#10;Nn0Dw8FQUKOSlVfUjoilghE+q4+nVql0BjMQRTo12KmvLCnRGm3PnOrxTQZgCQOAC7BFEwijMEFz&#10;/WqO7EMIPAeBVyADYL4PDItGpWqILA8B5TUGK0L3xQggMgCRAXGGACID3r6LWlBIr29gzL8Yqa6e&#10;moLC+j732zeiqMcIAYQAQuAVEEBkwLx06L9OpxAZ8ArzaB40iXcyAIZALegrr2nCt+LrKouz8kuL&#10;s5PScis8vgCL1JKemllRVpxfWFJcWMqgd8Dfu3duJqVmmIz6tqaGxrrqzIz0mzdv5+bmVZSV4dva&#10;0lKTEpOSCvIL2gj4q5cvk8j0xsbGusY2rXwkJzOrqrouKeFWZnY2jkhRS0bKy2uzUu9fu30vIyXx&#10;JvxNvp+XV0hhD4wOsIuLChMS7ubm5ecUVXn93urSklZiexuuiUxniwbZ5WUVN69fS0pOKi0raSNS&#10;Uu7fvZdwD99Ud+tWQlZGntZglgt4N2/ezMnO7OwZMmllBQX5OTn5VZXlCbdvFJZVB332sqICDpuV&#10;npLS2kosKCzJyMgBZ7zDpC4pqwSvd1NtOZXeWZibU1ZWXpCXc+PmzdZ2WlFO6q1bNxuacZ1EXFVV&#10;5c07CWB8WWVDaWE+5A/sphGra+vz87KZ7D6zXluYl5Ofl08g4BPu3cc11587d1Gm1NrUw0XFleVF&#10;eddv3S4pKc3Jzi4pKcrJzKiuqc/MylSZ7M31NcWFRVmZ6VevXs2HLIolRfduXElMTibR2W6rpqa+&#10;vq6iLD+vsLyiymZW52ZnQ37F0mKsfsKDpPzc7Pv3H6QkJnRQWXq1rLSiqq+3JzHhTnpmVklh4YP7&#10;9xpxbaUl5aGgt7KsuKkFj2+ue/AgAUaqpKKuqa6ytKjwzr27+QUFiffv5uTmVlXXgKlejyEvM7e4&#10;pDgvN7ed0auRi0BLTnZOW1vrnXv3W+orL1+9ZbE7BX2dt28nMLu5ZEJrZU1DSUlhQXZuelpGdW1d&#10;eUExgcI06NQNDfVZqbC1OCE5Oa2uuSUp4XZlXbPToqkor6yvry0sKrO6nshDNnFliGsy4FdhgiD1&#10;6JQOSJjZhCNAFs2ZSCA8D67CqAsIgTeMQIQMqOmgdDLYvVOcxVANkQHTGhZEBsSZK/x1HpnmR1tE&#10;BkxrhqPKCAGEAEIAIYAQmB8IIDJgftzIxbAXiAyYH1N7ur2YB2SA06IbFoiHB3vJVFonjdpQX9vP&#10;FwMOSslIVxdbMMJjsXt4AwPc/r4ueieBSCRRqEaTuaW2At9GoFDIJAqNQmonk8mcPp5AMDw4wJWK&#10;BR0kEp1GN5oM5HYip2/IaTPwBgc5LBaRSKB10qmdbKfFSGpvZ7G7YfH48MgIlULm9vUM8oZEMrXJ&#10;oG4jtlOpFL5A3NXV5fD4hPx+Bqub1E6Uqw0Wgxrf3Eijd0IFmVwG6/pbW1spVEprS1M7uGroNIlS&#10;o5IKWtsIXQw6q4cH69kpJCKnhzs8PMzqpPJGReNhP583qNGomV1MWITfQSTCinut0SoY4LQQaRC8&#10;aIjLoTG6Bgd5fd3dJBIJbIa18+R2PIkMve0YHeZ3MZnwsp/bIxTL+9idoxK1TikBjUNDPNguEPS5&#10;CnOzpXIZlUxkszktTY2EDiq2pcFl7u8fpNEoxHbi8PDI0OBAX19vL4fN6GQUllbC8vlhPo8/wMUD&#10;qYLHDw4NC0fBYDqJTNaZbRBmCRr29XSDBN7gAGw+YNDpZHIHlzcC73lDfIVcTO4g8Qa4Or3J53bS&#10;KSQWp5tAJNA76cR2EpVKFohEhHZyeCw0wh8UiwSkjg4Oh0Ol0ug0Kp3JlgiHB4eGpEoFk07mjQg6&#10;qWQKjRUKeoitrd39/PqKYpFcHfA5C/LzRgUCMoUCm0Ua6mrItC44T/RqaSuOoDfbjBp5K66V3d3d&#10;RSVnpCZCFtzhIT6ru89pt3VSSbiWVjyxjcVidTLZNCp5VCyHCKgMKgmGhj/E9wWeGeBpHJEB070i&#10;ofoIAYRAzBFAZEDMIf21QEQGIDIgzhBAZMAMXBeQCoQAQgAhgBBACMw1BBAZEEM3+vwQhciAuTZJ&#10;Z8aeeUAGvAJQY2NhCIMz9cwBr6AifpsE/D6d7smsXC/sjMfpgAQGL+kvZBdwOiCHwyvDAokfookW&#10;pltgrHVafTAErnuPwWCeSnOv2yURjlrtL8838FJp8U0G+GFvgG8iZwDEEJ/iQaazGtHOgJeeHKgC&#10;QmCmEBgaFpRU1LRTOjtZvVOcxVBtgI/CBE1jhBAZEGeu8Pnx8PY6vUBkwDTmN6qKEEAIIAQQAgiB&#10;+YIAIgNe5/ZpXrZFZMB8mdzT60e8kwGQOdhoMICX2eVyQS5ZyCMMeWXND33TYw67PRAKWUwmb3AM&#10;S34bfHlG3VAwCJg8SqIbBrEAqN1idnn8TyEbUW16Kosv1IFQ8oEgZKAdA8OenRB4HEt6/OtxgtS4&#10;EFbFYTO7XA+93l63U6l6dtpGr9cTTaiLaQx4DcZJbu5wUK83OFxYUtyxMNadYBDzwsMbi9kUzY77&#10;vOKy22zOZwXdHBsLBoNmk8Hrf9wcsAJndwTkZ6yLh3QOwLhArgKXN2C3mFzupwF8ygYI2e+eBPJY&#10;MABpEiJpn5/ACn68IPnBywfyKemQONrljCaUBkBgo4MPAPQHxsNBg14/bWlTnmRxTQZ4PB69wTCR&#10;M2DqPkREBkz5BEEVEQIzgQAiA2YAZUQGIDIgzhBAZMAMXBeQCoQAQgAhgBBACMw1BBAZMC8d+q/T&#10;qReTAY3NLbhWPPiGJkp+SVVPPz960Lo4s3tAiOoOKqOtg9qMb69rwpVV1uQVlqSkZ1XV4+ba1Jtr&#10;9sQ7GQDxZ+rKiqgMJo1K4XT3kFtbiktLCwrL5Cqd3+vu6CBKJKOZqZm9Q8PZaRntdBaZSu3p7e2G&#10;lMI0eNFnMJn6+nr0Bj13gKdSSAQiWBHOb8a1+SMO6IDbkp+b4/CF5KJRFptFZ7BH+BBwaJDJZI8O&#10;DzFYnEG+wO5wcroYFDqdy+Wq1WpuTzeHyaiqbfQHQ5WF+VTOoFwqYvdwg+ExrVLa29fXD/o4rIrK&#10;WolEBAZ0s5gCkbi3p1uhlDfXVnZxBntp+LKKeo1KyeF0E/FNeFIX1B8ZGe7t5Q4PDQwMjQa8LgjP&#10;A/YwWd1MFgdS2pKJTc04Iq+/XyxXB4OBvi5yVnYBpNvtYbHYTHptdV1tM2FsfEwu4hfkFnC5fQOD&#10;PK1e39/LHhHJYHvEKJ8nFAgh2o9MLq0qyGEOSvQqOZlMoXcywEh2d88wj8dkMGpqaqtKCwhk5vAQ&#10;T6UzAT7gve9oa8YTSIDowNAwdF+j1njcdplMrtFqud2MmooySFogUFo55Nby2jZILwxhdiw2p0Yh&#10;6e3jDfT3jgjFPd2s7u4+lVrDolM6SPT+fh6vv08gFEMv8oqqPVZ9dXWdSDjczR30BUJqhZjFYeZk&#10;ZQ+L5MIRvkgo7GIwRCIhxAqSiEXdvf0+vw/yEkMMpYG+ngHekEKhHOYNcDhcp9NFI7dzICVCf39L&#10;Q2NRSRWbxRjm83s5jIb6xmeH+InFXI1rMgC2BbjdbrQzIBYnApKBEJhNBBAZMAPoIzIgzlzhr/PI&#10;ND/aIjJgBq4LSAVCACGAEEAIIATmGgKIDJgfN3Ix7AXaGTDXJunM2BPvZIDf68I11DfXVxUXF+fk&#10;FvWzmCXlVY2Nza2EDrPZVFtX01BTUVlSlpqZAzWS0zOLCwuLctLSswogJWxpQc7NW7dweNy9+w/q&#10;q8vScgoKcrPqcR2N9XXg1vb6Av3djHt3blOYXNgEQCc0lZVXJiY+yEhPrawnEprrairLhSqLyaCr&#10;LispLipNvHO9orI6LS2ttLi0orYlEArWQYrhyvJzFy6m5xbanY7slHvFRXnpGTkVxcUFRWVpqcmg&#10;LjElu6O1Hl5nZGaBk5rJGehjdDQ3NJw+eQJE1dTWEvBtkHn3/p1bFCr95rUrJVX1HoelsrigpQWX&#10;mZZeVVZ8++6D9PTUrIy0hKQUfAfdYlCWQM7c0gowKiUpuaGpriS/tKGN5nVaKsrKq8vKklMeJKWm&#10;p6c8KKuoKKvB2Rz21Pu3r129XF9be+v23ZrycuagmNTSUF2LJVi+cetea1PdvfvJ1eXFmXllrU01&#10;FSVFFZVV7dQus9UGC+rBWlpXXysen5ueVFBc2tDYYrFaMlIe3Lp9p53UkZeVlZOVMSQxsCn4+vqm&#10;S+fP3U9KHRIqO3CNZGrng8TEjPT0qvqm+7dvVlRV5eVmpyenshi0K5cvFxfklkAXKht9NkN5eWVd&#10;U3NLU51Aqqkozu/pHywpKCgrKctMT7l2/RqM4/Wr19LTM2/dupGVU2i0e0itdUlJyWXlVcV5aQXF&#10;5dcvnaGyhoJ+L7GhLDsnr7q6orSwtKCklttNLSnIv3TpQm5BMQQRekPTLa7JgKcSCKOdAW/oJEFi&#10;EQJvGgFEBrxphEE+IgMQGRBnCCAyYAauC3NXxVjIYTbCKp5o0ZkcT94IjzHLLt8q5Yw7BbePH+1S&#10;zd1+IMsQAggBhABCYLoIIDIghm70+SHqdcgAKoMzuwdEpWinMPDt1KbW9tpGXGlFTW5BSXJaViXa&#10;GfCyS0O8kwEQGEgyOjzA46uUCrFU5nQ4uzndcqVKo9FB7Pvebo5YOMJgsAWCUSaTJZJIYNm4TCIU&#10;SeRarVYqGC4vLVMrpdW1jfxeFpHGIbXh+UIJi8WRy+QOl1ejlEllcKhguX1/D3uQN8wf7B8VirUG&#10;k0om7sXWqgd9Pi+olssVUrGoh82CfQNYjlwez+X1CyHPL+RtFIwODAkgRI9aLuLxh2DVvFqlhFy7&#10;w7DOf3BIKlNYTXpuX69Wo+rmcHQGi0mrZHO6pWIhLP+HLQsm2LXQ2y0QCCwWyyh/QCRTQvid4cE+&#10;sVQqEolAVENVCXjh+UNDvT09WoM1FPAN9ME6/RG5RJibmdbS1iGTygeH+BBTSCochs0TfdzekVFB&#10;XVWVUCLt5fK8Pl9fL6e/v1+lVgtGR1mMTr3VqdPASn2tVq0c4Q/1cPsxm5VyUMEfGYG+jo6OQM5k&#10;lRaLrmM16owWByT1HRoR9ff2joqkkElYr9NqNCqr1SwRS4Z4sAsBOqVic/pEYjHo9/gCeq3a5nAO&#10;cHtlSg2AVlJWDaMDVgkFApvNxuP2KFRqHhd6IRwLBWE3xsgwnzs45PUHZGIBrPeXwyBKpf393MHB&#10;AXiEobThEu4ncQcGB4dGwaThHgaN0T061D86OjqAbQJhmW0uiN2kVcrEEikMFnQHBIIQ2N7Rx+WO&#10;jIxOjn30shkzve8RGTA9vFBthABC4A0ggMiANwDq0yKBDMjKL84rLC2rqqttbG3Gd7R10DqoXXCD&#10;CunoZ/cmmdM3NCSQ8YXyEYlKINMIZRqRXCtS6MRwKPUSlQEOKXYYf0MgEOB5YH482KBevBgBRAbM&#10;wHVh7qpwy8+vfeeLr34+GilXM/BPhggda7655dsb+HFrz3eLFzYJ524/kGUIAYQAQgAhMF0EEBmA&#10;bhGfQgCRAdOdRPOjfryTAS8eBUghAHHzn1cnFAy43V4IVe/3+z0uN8Smdzld0CK+EgvbLCYrluTg&#10;6V4CTWLQGzxe36+7Hw4FJ9ISzPppDHkNAP/nj9LLDYTMCnrj4ywCLqcz9OaSALzcnCdqxDUZ4Ha5&#10;zGazxWqjd/WwewcYbEg9OqWDTGc24trKq2ohB8Y0AUPVEQIIgdgjMDQ8WlJR3Q6x31g9U5zFUA0l&#10;EJ7WSCAyIM7WxaPnQEQGTGuGz7fKETIgjfMoD9hYyKyW6GzYM4PLopZpLM8jA8b8dpVcIxOODAwM&#10;qC1eqO80yuH1wLDI7gmOh7xqqVyrUUBQ1QGRyqqTwv8jYoU3oscVrckb1tmwhqggBBACCAGEwKwg&#10;gMgAdBOIyIBZmXpzTek8IAMgjS0sew+FINZLOAjpcSMFvMFY9txwCKL/w1/4xOuyiSVywD8c9AtG&#10;hlUaHcSXhythwB+I1gQRkf9DIAM+Bw810APwFv6XiIRONyYZeILXcVvPtdFH9rxpBOKaDIDNKBKJ&#10;1GS20JmIDHjTZwqSjxB4gwi8BhmggfXjsGxcY7C+QfvmhWhEBiAyIM4QQGTAvLjy/KoT4UAvLu/U&#10;sWg5U0TkhZ+5QOYpMiBgzTy46EyFAMTRc3748mjR88gAv6zukz98efbqzePfLN1wIMs87qq9cvLk&#10;jRsHvv/qVGrHuI373cef7jl24+qZI398/4OfLt6AsuqTDyt6tRYh/fQ3O47duHH+9Ilvd50Te7Hk&#10;bKggBBACCAGEwMwjgMgARAYgMmDm590c1BjvZADEzOlm0NrbyZC2t5XQTuig0sgdvZDQFpLzcrld&#10;DDqZTCK0tnB6B/CNtdX1BBgCj0WdmZbB5/NJpHYajUJop8Ey+S5qe1NzK4NB7+P2txMJDDq9qb4e&#10;19bWQYQ98+3FhQUdkJ66BQdZfF2+R8to5uBwIpPmGAJxTQYEInzYowTCaGfAHDu3kDkIgSkjgMiA&#10;KUP16hURGRBnrnD0HIjIgFef7nO5Zchd9MvKf/ObaPl36y/VYOujfl0iZMC7S7Zs27bt2O08vXXq&#10;ZEDtZ59uH9CHgmLcikXbmMawtJdK6OgoTzr558U/GG3cvYs+Lunzht2a69veu9yiAc11l9d/d72u&#10;4PjSVftut3V0ENuqDy/+88k60VxGEdmGEEAIIATmMQKIDEA3gYgMmMcTfOpdi3cyABIIN9fWNNVW&#10;JidDWtyM0tKyuvr6jg5yblZaSlp6U1MziYi7n5Q2NNiPb8U1NLZqDGYgA6qr60b6Oc14YmbqfTZX&#10;CJGC8rJSG1taSwtzyiqq0lOTk5KT2/FNeALh7p17rbiW5JTU5ORUXCt+eEToDYSmDi+q+ZYjENdk&#10;wOQEwqyegU5W7xQPEo3Z0NJWVonCBL3lpz/q/lxBAMiA4vJqIpkOu3ymOIuhWj9fNCpFOwOmOoiI&#10;DEBkQJwhgMiAqU7u+Ko3HTLgcZigaewMqP3ii2+HTePjFvbOxYtw/aMHVn924ELSnTN7/+XTPXob&#10;d9+ST2tHx8e9ujs7PrpFMAJ4uNtbt58tPb36n1YduJT1qHSJbfGFK7IWIYAQQAjMGwQQGYDIAEQG&#10;zJvp/DodiXcyIOj3kPA4/rBQrVZBClypVCpXKAwmi8NhgyAnTrtFLJbodHqfxy0RC1UqjcGEpdiF&#10;OOiQMEAqEas1GrvTAxGFjHpIOaw3Gg2QYFYqk6tUSovZBBLaW5t7eUKjQQ/ytVq90WDwBcOvAzhq&#10;+1YhEN9kgB/oAF90ZwAiA96q8xZ1dp4hgMiAGRhQRAbEmSscPQciMmAGrguzoOLVyICQvfDnlfvT&#10;2WBw7eWVK44WER58s/aX8nHX4L4vPi/qdU50xC97ggyoKM38eOnhYfd4T/m5P/zlO8VzyICdV+pa&#10;E3Z9fSLX5B8PeWwiuXLuZPeahTFCKhECCAGEwKwigMgAdBOIyIBZnYJzRXm8kwGAI0T8f3NovlHh&#10;b85sJHmOIBDXZIDH7TaZTFYbIgPmyNmEzEAIvCICiAx4ReCm0wyRAYgMiDMEEBkwnQkeP3XHQsoh&#10;ZmNdtDSxRzXPfkhyK65u+Ti7dyLyaUjbXbbqi1UQNWjvjuUbzpSbR/Hb12xKx3W3ZZ1auOGcyOqJ&#10;QuBXNK5a9f2oeXzc2rNvzWrCgPra90uXfLktobju2u6tRQz6obVLG4WwM0CfuGfR/Q7YQTBOePDt&#10;vjttboM488TWpRu2bf5y64/3a3yIDYifcwpZihBACMwzBBAZgMgARAbMs0n9at2ZB2TAq3UctUII&#10;zAACcU0G+Lxep9OJdgbMwHmCVCAE3igCiAx4o/BGhSMyIM5c4eg5EJEBM3BdQCoQAggBhABCACEw&#10;1xBAZAC6CURkwFyblbNiDyIDZgV2pPQtQSCuyYAncwb0d7Ig2viUDhKtq6EFj3IGvCUnOerm3Efg&#10;ERlAozO7pziLoRrKGTCtkUVkACID4gwBRAZMa4ajyggBhABCACGAEJgfCCAyAJEBMSUD2FTGbB5k&#10;OrOd0olvpzS1EmsbcaUVNbkFxclpmZX1uPkxYd9cLxAZ8OawRZIRAogMQOcAQgAhMOsIIDJgBobg&#10;ERlQUlZVCzeizfj2tg5qB5UBN6iUTtbs3iRz+nhDAhlfKB+RqAQyjVCmEcm1IoVODIdSL1EZ4JBi&#10;h/E3BAJBpbKhZ6S3AQFEBszAdQGpQAggBBACCAGEwFxDAJEBb8Nt3rT6CDf/8AgAK8GiR0FpteeF&#10;Jb+kaqLy7D7kgHZEBrzyFQaRAa8M3eSGkFogEPBDvtVZOmZRtW9WO+4LhUIxGcE3JCTeyQC32/0o&#10;TBDaGfCGzhEkFiHwxhFAZMAbh/hxmCBEBpjjbIH8tB6W5lNlRAbMwHUBqUAIIAQQAggBhMBcQwCR&#10;AfPpdi4mfXkxGSCXKxQK5WR2AJEBc21Sv5o9iAx4NdyeahUIBHQ6i9nsMplcRuMTB3zy1Ie/rvNU&#10;k+m+Van0BoPd/CvVk+WA0miFqHbTIyN/bd60tENzpVJvNDomOoUpMj9GYHJnp95xzKonYXymVVqt&#10;RavVz+Ukz3FNBkACYYPRaLXZ6V09zO5+OrNnikcHtau+GV9aWWuzO2Iyv5AQhABC4HUQADKgqKya&#10;QKLRurqnOIuhGoQJglXksH4clo1rDNbXMeBtaIt2BiAOIM4QQGTA23BhQn1ECCAEEAIIAYTAUwgg&#10;MiAmDvT5JOTFZACTxeZwuhEZMP+uJIgMiMmY+v1ABriEowqRxOR0jlut43Y7dtgsIbnMJBKbbTbs&#10;Q6MxaLGENFoPPILBJw/r2MbhNRyvfD2RSY0qpUUgMjgcEaUR1XCARpCJKbKNiwWKoRGtweAWibQG&#10;Y0Cr80Jll2tcrTCqNLD6+xWfYUGFWKQXCdUqrRf0gkylVDMwJI9qt9nGxAK1GdCwjRsNXlBttow5&#10;Il9FLYTP4XWk5kODo58rZXqlxmuxvMQqnc6jVusQGfDKZ86vGwLmGrWzk9ndNzAEOQOgRHcGIDIg&#10;JhcKJAQhMCsIIDJgBmBHZMAr3kbE8AcMiZoWAogMmIHrAlKBEEAIIAQQAgiBuYYAIgOmdb/0NlRG&#10;YYLm2iSdGXsQGRATnAPBsIzP37pxW3FNe1N9C7tbUF/TWlWNb8OR7tzPuH4ti8sV8kYM7U2N129l&#10;3E0sbMMRaF38liZiRUVLO6mPiCd10Hgmc+jVLjUqjaMsJ+voz6fLa4gN9YTyovLMIlxrE5HZI7VZ&#10;/UQcmUzr/un779toA/jaym++2ZOSnl9Ygcfh2u/cuHX7yu0LV9NFMutLPe/PtA38+PxBwdlTF69d&#10;f4DHU5pbKCd++jmnBNfQ0MFhCwe4gvvXkk6fvUJljbAppO/3HcotrKtvaGcxB5txjJZmEo3BHxiQ&#10;9PQIu5j8lkZCF4vfWE9ksgYun/yF2qMCLuHFgCAy4NVOmBe0eooM8Hq9iAyIySUCCUEIzCICiAyY&#10;AfARGYDIgDhDAJEBM3BdQCoQAggBhABCACEw1xBAZEDMfSjxLhCRAXNtks6MPYgMiAnOQAYI+/uO&#10;/HyR29O36OOPDh45e/zQzwcOnj578tKRk5dvXE3bt2t/exefUFf7yy8Xv939084tG3Z8d+DY4WM/&#10;Hj7z0/7DH3244ODxazqD99UuIyqtszQzK+V+6sFDx5YvWrRn3+GTZ65//vGHp29kaqSiAwd+/vno&#10;uR+PnuOLtPWlRT8dOXXixPnjZ67fTy+6dOLo+ZNXDv5wsqye7bS/ytYEIAN43OHr15NvXTy/eOHC&#10;LV99t//A0dS03CWLFv90+OLlC9cO7D25a9dePKWP3oY7euJKSVHp4iUrz1y48ePh08ePHL+XmPfD&#10;/p927T5861bi6ZPnvz/w85VbuQ9u397/3T5Kt9KOyIAZj72MyICYXBCQEITAnEIAkQEzMByIDIgz&#10;V/ir3W/Np1aIDJiB6wJSgRBACCAEEAIIgbmGACID5tPtXEz6gsiAuTZJZ8YeRAbEBOdAIKiUabgD&#10;Er3aVFBQ2kbo5LB4TBafzRygd3G7unpvXLmv0DiFw9IRkXGQO1JVWdPY3MFkDrI5IxzmAL65ratH&#10;DLF6wBX7CodCYenuYucW1AwOjJSVVlIp7JpqfFNj6+CIweUca21oaCP3dXcP6Q3ekYGR0tLqPq64&#10;s2uAP2LoZXZXlDd3c0aGRgwQqOcVVEMrkUBTW1VLpA70stgdpG42h8fs6isvr6OQuwqLKjtIbEIb&#10;hUwfkok1QolNMiosLasmEmjVNS0NdS2sPgmANjqiUCoMlSWlXZyRAZ6Kz+XlZhXI1bAm/SVo6PUo&#10;TFCM3S+TyYDItgAoE2GCINr4lI4OKqO+ubW0sgblDIjJ5QUJQQi8JgIRMqCKQKLSujhTnMVQDeUM&#10;mBbsiAyI8a9RTJ5tkJAXIIDIgGnN8PlYOQTpxrBidQRDY1PpoEczcP7H69KpVP11nbGg2+EJPfo8&#10;6HM53f4pS1Ik/HyWJXdPuT6qiBBACCAEEALPRQCRAej+8CkEEBnwdl4vEBkQk3H3+fxyuV6lMisU&#10;Zo3GDC+Uqsd/ZVLNIE8mV5qVkQO+VauxA+pEq2GvlWa5/BWPoSGxXG6I6gVRj+VHZGK6QIsSsw20&#10;RCtgFoIxj1S/snZoyBuSKJXGyWInmzGhS/Go+5MtBKseWvLIsChE0Bew9qWAiMUapVITkxF8Q0Li&#10;OoGwz+u12+2IDHhD5wYSixCYMQQQGTADUCMyAJEBcYYAIgNm4Lowh1V4htqSVny++SCUq+lSo8er&#10;5dXWd9lfaLFTRF7x500DU+iVhIVv71NMuP6xFtbe3Yu+ruJpw5Hm1Ix9G06UT0FStAr/uw+XNQ29&#10;2LopC0MVEQIIAYTA240AIgMQGYDIgLf7GvCw94gMiMlp4Pf7bTYbZFv1+33RtKtPFfj8zRW1Wu1y&#10;OacuP2pMrEzSaNRutwu6/ZTAWMl/Qb8Ac61WixIIx/Dn7IVhgqa0LQAWFKOdATG5qiAhCIFYIYDI&#10;gFgh+QI5iAyIM1d4DH8441QUIgNm4Lowd1XYhT8tX5DFdUQtHAsHBU3X3/9kf8foqNnlNapkNh/2&#10;sd2oNti88Mpj1Y6Ojva3lyz8PUYGjIVDBpUYPhkVq7yh8HjIpVMZNEopfKC1ekJeW/ZPqzeezB2R&#10;Kb3BRxhYezf/4b//18U/8NTOCTLAadboLNh6/4DbrNKa3XaT3mxSCgSjowKd2aqQikCgwQEbCPjf&#10;vf9FPmEA3grV5qjEkMcmFkHNUYXeDgSDCxYSGQzy0VGJyvwECTF3xwBZhhBACCAEZgcBRAbE6Z3b&#10;mzMb7QyYnak421oRGRCTEQgGg2a9prmxrg3X2N0/AtyA0+HweDywsNrucLicTo/Xi/31eGGpOMQU&#10;ionSCSFGo9Fs0PCGBS6baWhYAJ+77EahUARmuIElcDoh3ovL5YbLvl4tE4hEnRQyp6eH2N7B5XJJ&#10;1M5AdJHOqxadViORSJkMqlpvMWgUAonCatLyhvgd7USRWMSFvMkapUgqpXV0sNnsjg5SHyildQZD&#10;MbhVB4R1Oh0iA2L4u/ACMoDW1T3Fo53CqGtqLa1AYYJedVKhdgiBmCKAkQGlVW0dVCqDM8VZDNVQ&#10;mKBpDQIiAxAZEGcIIDJgWjM8biqHA/1txRfPRMvlMjI//MwIQAFj9r7Pd93EWyKhesJee+31bf/9&#10;Hz/56eLFTt7Q6ZV/zOJi7vbik6t+yu52y9kn9qz+5sjFX/av/4d/vwrIgOHW9O927jp18eKBXTuv&#10;ZuDtOvzCP6w9eenKkZ3LV++6r1T1/rDij39asuN2ZrHqId2A7QzYteAv+/fv2vJLjtYb2RnwS0nD&#10;tU277xDBABHh5oqvrxHyznz06fZrFy4e2vzRH9YfvHD58qFtn28+UmAZ53/1v3+/4+C5i6cOfLxs&#10;W1O/PuAyF57atfvEyYsXL367fW/jgKLpxuZ3F6w/c/xiYinNEzejhQxFCCAEEAKzgAAiA2LoPZkf&#10;ohAZMAvzcA6oRGRATAYhEAh4vR4KoambQUpJzcK34nG4ltKiouKC/JLyivycrFY8EUp5cVFJcVnP&#10;wNCUQnNO2TKjySQdGaxswDdXFyZnlkA7i16am53dxejKycyqKCvPysgoq6gxmq08Dq22hVBRlHf5&#10;ytWUpPv1eEpFZbXv9dzyCokwOzuvsjinqLh8oI/V0EapKMq8d/d+U2PjxfPn0nMKWAx6C6G9ICvt&#10;ytVrSYkPmts7a6prfP7AlPv33IpznwwAMkgmk4+MCHp7uWQKVa22z/Hfi8lkQDAQgD0kJrOFzuyB&#10;+OFT9yEiMuD1z20kASEQQwQQGRBDMJ8nCpEBceYKn+M/xjNgHiIDZuC6MAsqQu6iX1b+m99Ey79b&#10;f6km+OxnjjGPRZd94ZvN63ZmkvkOb9DclfnFsjNSsNgleYIMyCBVnv7qQHI7rPG3jRCW/mFDn6l/&#10;/5J3TqS30To7yW3pK99b0UqtXvjBOqYyEJS1r124jmoYb7z41e57hCdyAgAZsOTzukF71vFNB27V&#10;tKTteRYZcHzJjrvO4JiTX/jRwm+GDeGAhrzli5UdCv437y2u6TePhwOS5mufbr9Bb7jzwSebqtqo&#10;nZ2daWe3LtyTDGTAov3p3td7pJmF8UIqEQIIAYTAjCOAyIAZuMuKLxWvQwZQOtmze5BoTCK5s5VI&#10;acQRaxpwJeU1OfnFyWmZlfW4GZ9bcaYQkQExGbAIGeDt5zCGB3vayZQOYntTU0N1VRWdSqbRGe2E&#10;1vyc/KZmXGV5eSed0TcwGGMywGg06TTUru7Bns7axja/29lJbgfuoaK0ODunoItOKcjLozHZHl9A&#10;JxcxucN97M7ewZEOAoFG7qiobQlMLW3Y84DSqpV4XEs7Ad9BwMsV0q5ubk8Xubq6trq6uqGutriw&#10;cAhc4UNCLqeTOzRCJZNpJEJ5TXMAdhW/dpn7ZACcFYqJolQYjb45/rswmQyQw8aO/oHeAX4nC1JN&#10;IzLgtc9XJAAhMEsIIDJgBoDHyIC84tyCktLK2toGXFNrO76dCswo3KCS6azZvUlm9/GGBDK+UD4i&#10;UQlkGqFMI5JrRQqdGA6lXqIywCHFDuNvCAQCPA/M8R8qZF5MEEBkwAxcF2ZBxVTJgIem+eTMpZ9+&#10;lEmVPJcMuN94auOyFCaWoSuaM4A2WPfJ73/3083kaMksqpbyG5d8trlPNz5u4+5b8mnt6HPJgAbh&#10;uMs0+Mu6lStWffBMMmDNwcxAaNwjqly0ZLcAAgKZWdsXLcFLHucMcAwXf/LFruyzW/7XJ1tuP3ho&#10;QxGxD8iA7262zQLgSCVCACGAEIg3BBAZEJP7qPkkBJEB8TaJY2MvIgNigiOQAeCYDgYDoRAsp4a/&#10;IbvdBi+wEgy6nA63x+ew22E5PAQUCgZjvG7FZDJFNUEUT1A9Fg5DMP1Q5K/H6wsFQ7DA22Z3QDid&#10;cDgE2iGafzgEf+Fjr9liffYG4injAtpdDrvb7QUL4JclgPUOzAhDgCJYWe5wOOHDYCgMysA2qOPz&#10;ui2Y0hgQIuBq1+v1czlMEERqslgsWLQorICDJTDHfzUmkwFYhCmn02A00btgZwCX1gUBRqZ0tFM6&#10;65pwKEzQlOcQqogQeLMIRMiAyrYOCpXBnuIshmr9fCE4jsFlDJ5ijcH6Zk2Mf+mIDEA7A+IMAUQG&#10;xP9l51k9mCYZMOZ3Xd38zs+lPY6egs8goD8E8Pcqrqx99wbZHvY7Hux+98c0UvmZ9ZvPltsD2M6A&#10;JX/4st8lOb/ls9stEn943G+SSM3+cR3+KTKg7ebXmy7VeCev+4nsDAAyAB4SAnr2ht//1y9+KcHd&#10;3bHhTA18xCn68QssTNDx55EBX/91cQ0XyAEvN/eXZYdzhxjFq1d906fBAgIZFCNW7xgiA+bn+Yx6&#10;hRBACLwBBBAZMMc9MjNvHiID3sA8iwORiAyIySCBzxey+IJjWq83REvk9QwVgUCg0WimqOzFtkW/&#10;nZb5kLsLtD/s9fNbYpIfCo8ZOEqlEmCPyQi+ISFwYpjNZmBlIsUaX2QAxAgCusVqtSEy4A2dHkgs&#10;QmBmEEBkwAzgjMiAOHOFz/yD1lzTiMiAGbguzIKKsZCsn1ZVHi3VjCHVs9fe+E01CWe2bdu2Zcu2&#10;bw/fHjY5x53qmweWLlyz7XJeB6/13nvvLd+xY9uWZX/5KbfHoRo4vumvyzds275+2f/6+w2D4+PK&#10;7sbdm5as37xt/aJNWRzJuK5txRdfcbGdAf0/rFhYLxjX9dWvX/35xm+PNnMf3aZb+/auWNwkegjJ&#10;MO7BoQcVxqHGDYtXgBnf71q15NubxIKT6w9nYzsDxNXLVuwTYjsD2DuXrWiTDv/04fKv9u3ftu3L&#10;dbvO9chtIZ+TmHx42boN0Hb7dxcGLZ6W21/tuU2YBcCRSoQAQgAhEG8IIDJgrt2Szbo9iAyIt0kc&#10;G3sRGRATHGHBu9PlAs8vLLeHLQI+vx9WwcNldmYKuO99Ph/sOMDW4MPK/0h5juqgx+15+qtog8iW&#10;hchOBijYGv8pFtCOdRsCJfn9E9qjIqN2RP9/KDiyOSBW4LhcrjmeQBiRATGZX0gIQgAh8DoIIDLg&#10;ddCbYltEBiAyIM4QQGTAFOc2qoYQQAggBBACCIH5hAAiA2bd+T7XDEBkwHya4FPvCyIDpo7VC2qC&#10;E9yokdbVNdTX1tbU1pVV1hBIFKlUIpHKTBAmxmaPiZbnCTGbLf0cWiuJMRZwl+XnsdgsBpsrFAq1&#10;Gg34ytUq5ahAIBEJeTyecHSwOK9AKFMqZVKoMDIyand5dLLRplZCa1NdSUlRfn4hvr2jurxUY8G2&#10;3k6lGPQ6qXh0cHCI0IYvLC6BzMkECovLpPQODrc11ipUqtrqSlxzY2FRYUFBUTORQmiu541KpyL5&#10;pXXmfs6AuCYDYFsAxDZCOwNeeh6iCgiBOY4AIgNmYIAQGRBnrvC59hg28/YgMmAGrgtIBUIAIYAQ&#10;QAggBOYaAogMmPmbrjmu8cVkQGNzC64VD663iZJfUtXTz48es5sYDbSjBMKvfIVBZMArQze5Iax/&#10;F/Z3NbR1NlaVMlgcGrOvsaokNzsjMyc/NydrcFQSEy3PE2J3OqsK01PSMsx2e2VxfnZG6vVb99va&#10;8HV1tfnFJUW5mVk5eTlZWcUF+ZVlhRnp+fVVZbdu3S4tyYdZ7PQGrBppdUMrta3x9p2EvOyMkhpc&#10;a131qBI2506pyEQjza34VlxLJwlfW1V98dLlvOKqXiaN1TPQ0VInkKkrKypJHR23bt8qKirKKanp&#10;ZlBYfbwYZAwYH0dkQMx/VibnDAB4gcmy2rAwQV0cLpXBmeIB6dxrG7FE7pCpYkrnEKqEEEAIvEkE&#10;gAwoLKnEt1PgfmmKsxiqoZwB0xoTRAYgMiDOEEBkwLRmOKqMEEAIIAQQAgiB+YEAIgNi7kOJd4Fo&#10;Z8D8mNrT7QUiA6aL2DPrQwwct9PK6qR1MbstBi2dTofF+DQalTfEL8ov0Numusr+1YyBnQFS4RCZ&#10;TPX6fILRUZ1ayWIyKVS6Tm8YFUmlgiFO34BYNDo6zBeO8KkkCqenr6+XMyocFYnEkD3Y77aPCiUm&#10;vUap1SmkEpVK00mjmW2uKRqj16q7mfTewRGLSU8iU/hDPBq9S69Ta7R6hURotruw/Qc2i1im1GsU&#10;SrW2m8NWaPSIDJibPxmTyYDJOQMQGTDF6YCqIQTmIAKIDJiBQUFkQJy5wufmb/BMWoXIgBm4LiAV&#10;CAGEAEIAIYAQmGsIIDJgJm+34kIXIgPm2iSdGXsQGRATnCEajNFohJgqWHE47HZYEo39ZzYa5HLV&#10;w8/f2H8ymQyy1Eb0RtVi/9ngzyONkLsWPn9YMOOwGraHNkarR1tFjY9WmGqRSaWY9od9f4zBhDrs&#10;xYQKTDgYM1XhL64H6Qogd/HYWEyYhZicCE8LieswQYgMeCPnBBKKEJhxBBAZMAOQIzIAkQFxhgAi&#10;A2bguoBUIAQQAggBhABCYK4hgMiAuHDQz6SRiAyYa5N0ZuxBZEBMcMbIAJMpNh7u6UuRy2QQzmX6&#10;7WLTAqiI2dKOyICY/0Y8sTPAD3SAL5ozoIvTR2VAgJEpHUQyPRImqBqFCYrJ5QUJQQi8JgIRMqAi&#10;EiaINcVZDNVQmKBpwY7IgDhzhcf85zPuBCIyYFozHFVGCCAEEAIIAYTA/EAAkQFxd8/2pg1GZMD8&#10;mNrT7QUiA6aL2DPrBwIBt8sB4XqghMIhWKseCkEegbDX5TCarbDc3mIy6HRaPm9AJJaZLVaoD8vZ&#10;Q5B3OBgcGwtD5dcxw2Qy6zRKhVJl1mu0BtP4WBhLWmyzBYIBsAEkR9bOj1nNRljyLxZLDDqNVK4C&#10;CsFgtr7+qnqDwQA+42Ckv9ARl8MqkclAl0qt1mqUKo2Gz+c7XS6TyWjU6+QKBeQu1ugNIrHI7fW9&#10;Tq+hLcoZEPPfhadyBhiMxkc5AxAZ8JpnK2qOEJg1BBAZMAPQIzIAkQFxhgAiA2bguoBUIAQQAggB&#10;hABCYK4hgMiAmPtQ4l3ga5ABQ7DWbHYPEq0L1qK2EsmNOEJNQwusSM3JL0pOy6ysx821qTfX7EFk&#10;QExGJBgMuczK27duP0hKG+L1d7G6mQyaSKa2G+R5eblpWbl1tdW1NbX5OVmV1fUdHRQGnULvZDQ1&#10;NjXjcHhcC29U/DpmmEwmjWy0oLBEMNhT19IR9jtSkh6kZWT39XM7SKRBHm+Axx8LB1uqS5tw+IL8&#10;3Nt37xcWF3WyWBW1TUGMLHitolbK2ltxdQ0NTE4vldw+PDpaU1U2PDhQUV5SWVFeUFSYlpbBH+aX&#10;l5VUlJSkJt9PTc8qrWtpb2scHBG9lmJEBphj73mYTAbAtgCXy4V2BrzmWYqaIwRmHQFEBszAEETI&#10;gKLcguLSyprahpamViJsxWindMINKpnOnN2bZHYfb0gg4wvlIxKVQKYRyjQiuVak0InhUOolKgMc&#10;Uuww/oZAIMDzQLw/0iD7p4IAIgNm4Lrw1qrwOjTkxkoibeTVk6YFbL10ssrx1kKIOo4QQAggBN4U&#10;AogMmMpt0ltVB5EBb2qyzW25iAyIyfjAqnjxUF9y0oOM9KyEhAe3bt6oaWoyWW2wHr80Lz0/M7WJ&#10;2k1oaSrIz6+pb26srkpPS7l24zqxnQTe89zMjPrm9tcJe28yW3s6iTVNRMFgX1V9q1kjL8jNTElJ&#10;A0sSktLKinNrW8nQzV4GpY8vLM7LoXV2ZWfllBflswbFr78zQCri41tbmhtqC7MyEu4nlldVF5dV&#10;iUXCitKC4uLi2kZiF5Xc2dPf3t4+wO3OLSwl4JrqGluyMrO1Fudrgo92BsT8R+r5CYTRzoDXPFtR&#10;c4TArCGAyIAZgB6RAbFnp2P+C4cETkYAkQEzcF2Yuyp8hrLrP2/cvHXb1q2Hr6RKLYFnmTrm93qD&#10;4Vd4Qgk3JOz5/vS99s5Rb1Ru2E8rvrZt4+Zt27bt/OEoedQGQsMh4cl95/qVT/j7x0J+jzeAqbT1&#10;71/6SfXI3IUQWYYQQAggBOIUAUQGoBvCpxBAZECczuXXNBuRAa8JYLQ5RPuBXMEmSKRrMopEIpVK&#10;BWl1LTYHxOexWy12q9Xh9phh/b5Go9Zo9TqdQiGXy7FQ+1aLWQlvFCqo+coF1KoVUolMqddpNTqD&#10;1+OGT8AUsUikUKmZFJJUiWXZBUucbq/FbPZ5PaBZKhHrDOZw+JXVPmwISo0Gg8lo0EKvoS8yqUAk&#10;hU+wCEEqpd5ghk/sTggTZPZ43BBE3gm5jW2W4RGB0+N9Td2IDIj5D9nzyAAGu4/SyZ7iQSDRaxpQ&#10;zoCYXFqQEIRADBDgDY8WFFe0EilkOuzjnOpE7h8SwipyWD8Oy8Y1BmsM7JjXIhAZgMiAOEMAkQHz&#10;+or0ss655efXvpPGCY6HA6T0H3+//rAUFjA9WUIey8lVS7K7ZS+T9avvfYNHVmylqid9HvKWnl59&#10;OIMNH40SE95dc9zpg6iq0ttnEoa1rsnt9W2XP9uUpENkwLRBRw0QAggBhMBUEUBkQMx9KPEuEJEB&#10;U50886seIgNiMp6QQFir1RqnUSCCfsyKUCgE7VhQ/mcViOkPcYSe9U1sbADtOp1usvyn1D1T+3NM&#10;mh4mQLqo1ZMfNmIymLEUAicG0DKQvyFSrGZzYI7/UjwVJsjpdEbDBCEyIJanBZKFEJhZBBAZMAN4&#10;IzIgzlzhc/zHeAbMQ2TADFwXZkPFmMuih7RgkSI32NzPtmGCDICvfZrL2z47WcT1WZUplw5u3bZ5&#10;9eEEqyckJ6f989/8x78sWX06rc7u9gnx6Vt3bNu67avzaa0m7+OdBOGAl1N6aRNsMfhqy7WKHrfd&#10;VHhp83//T3+/aN25QcfDjQHjETJg17V6sKkt+8TqY2kep67s5s9f7jo9rLbiU4+fvJVwZPO2X67l&#10;XNj9wb//23c27PyWxuvft+gvR87d/W7LpoNX8wzu1w5rOhuDgXQiBBACCIE5iAAiA2bgLiu+VCAy&#10;YA7O0xkwCZEBMQEZEgI7HA632w3OX3jtg7X3brcHNrrOSIHUxF4vpgv+er0+eAFL5j2RT3zw3oeZ&#10;FC1+P3wABfseyuSvXtlSYAKi2id0gGTAIaIItGP2RG0D3RgokfLK6iY3BMxBeyQ98hwtcU0GwDgC&#10;ORNNIIzIgDl6hiGzEAJTQACRAVMA6XWrIDIAkQFxhgAiA1530s/N9iF30S8r/81vouXfrb9UE3zm&#10;TfJkMmB8vPqXL7acrdPp5dwBUWjc1Xhi5d4sLmwjntgZIKXlrVi8R+QNjoUDqd8vOZKJhR+NFhEp&#10;Y9nS7+XBcNAj2r1kRT5dNm5mfrVoKUE6CaAIGfDB0p2nTp06e+n6tTycLxgOBdhr3vmSLTYUHl/x&#10;wbrzykh6gck7A777+N3zpTy/S31+8+fJnca5iTeyCiGAEEAIxB0CiAyIL0/9DFiLyIC4m8UxMRiR&#10;ATGBEcIE6ZSiFjyByxcEvK4eVheH3Umm0MHb7nE5wA3udNjBL2yzWALBUEw0ThaCLafXqUbEElpH&#10;K1+s8NhN5A6yTKmxOxyS4QFO32ggFIIYnAPcXpFghM5gDvIGKqoqa+obdeYYJOYyGPQWs8nt9Y+P&#10;jUkFw1KZuKWpSS4RtZPI3P5eVu+ATDQKIYlIJPIQn9/c3NjY1Ng3JIqJBx+FCYr5T8MTYYKAO/L5&#10;0M6AmE9YJBAhMMMIIDJgBgBHZECcucJj/vMZdwIRGTAD14VZUPEqZECo7MTSA+kMk4z9447Vm7ds&#10;Xfru360+i3NMIgPqL674L//0/uYtEPN/69rln+9JwE90jfRg34aLNSEsCYC/7MyXB9MZzyMDomGC&#10;fJreb5ctqx11TyYDDmVxogKfESbIp7+38+MbeP0sgIlUIgQQAgiB+YgAIgPi7p7tTRuMyID5ONFf&#10;3idEBrwcoynUgATCogFGRnZhM5EqHRloItBMKkFGagaupaWhvramsryoqLSosCgvJ3dErpmCvOlV&#10;MZpMslFedTORRcZDAmGLSpiRVdDD6kzPykpPScrNK6Vz+oM+Z3lpaQeJlJ6aTKVRyqobOvBNHTTO&#10;6y+qV8iEVRVVDY3NVoeHTmpl9g3UV1Xk5mRWlpXQmazaRjyT3t7R0Z6YkIAjM2qqKqgkYmlVfSAQ&#10;nF4nn1UbkQEx/114Yc4AiDY+pYNAotU0tJSUV0GKiNcfZSQBIYAQeE0EImRAeSuRTKYzpziLIbUA&#10;yhkwLdgRGYDIgDhDAJEB05rhcVP5FcgAC2/v2k8yuqzklB9WH83zBH2kG+ueIgNIybvXHs33P2s9&#10;U2fmwXUnS4IQxSfkyzu65ucCzovJgHGH7Pja39+l2CeTAUfz+hAZEDfnGDIUIYAQiHMEEBkQcx9K&#10;vAtEZECcz+lXNB+RAa8I3JPNgqGwbKQXT2J6vD6bUdvU0NhF6+ggU6kd7S1NDXVVZSRqZ1Vp8Z07&#10;CSOyN0AGGI0mnZrK7JHwuc24Dpte3kFmiIf7yytrOgittTWNrN4hWLBDp1I0em0LDk+lkhUa/XBf&#10;F4XR8/pkgEw8nJuT39JKgICiglHesFgB7v6amuqqqprq8pJWEkM8yhPLZO341oGBvk5Wr1w0XN+A&#10;i8kOCUQGxPx3ZzIZAFGloEwKEzQlJgBcjYgMiMlVBQlBCMQKAUQGxArJF8hBZECcucJj/vMZdwIR&#10;GTAD14VZUBH2tWefW/lFtKy+XEzH1uz/ukTCBB1MbMHjW4vunb+QRfCFxnlVlxbtOFJTVZV598dV&#10;X91QOByl5zduO5OGJ/fIR9nHNiy8XNjYimtJTLgvtj2O4G+RsA6sXJXa3NJUn7Rq9aFeue15ZMD6&#10;Qw/weHzmjQOfrDwmdgaeSQaERa1Llq9KrWzr7+vYu/ST6hHYSoB2BszCeYRUIgQQAvMYAUQGxN09&#10;25s2+AVkQE9vH5vTDUdfH/dhrHGPJ7+kqqefHzmGprzQbKq+pOkKJNG6iGQ6rHprxBEiK1Krc/KL&#10;ktMyK+tx83gWx6RriAyICYzgM7VYzE6nCyYIZA6wWbEC2EKB15A6Fl6YdCocHi9TaicmUaxeQBJd&#10;TJPDabfbQKnb5YLX8BdUw6cWiwXSwIJd8NoFXzmd0RfYt9jnr1tkUlFf36DVZocsCaAoknIW+m6P&#10;YGCBzsMnmF6wCVMNAZPstkjl1y/QNZQzILY/DZPJABg/mVxuNlse5QyY6gUckQExuaogIQiBWCGA&#10;yIBYIYnIAOTxnz8IIDJgBq4Lc1dF0NVPbi7ASlEHS+KPGBryWOmtFaX1eLXNziaTjM6g3yxpqCou&#10;qCIaPQGvZrC4qLCgoLCFPOwKPbFHwCJiYN8UFTPFVkyQz0gntmuck3o/FpL2kUoi+goq6ke0Lvhu&#10;LGwiNZNNTq+4p6NHZJ6oPcKoLygsovYMdbbj5XYwy8vvxPPUj3IRz11MkWUIAYQAQiA+EEBkQGwd&#10;KPNA2gvIADKFSmzvgINKoyMyID5m+JStRGTAlKF6UUUsZwCk8X1Z0en1U6n2MjFPf69UKjUazXRb&#10;xao+aI+VqOnKARYEWIeYjOAbEhLXCYSBTzIDFWCxIjLgDZ0eSCxCYGYQQGTADOCMdgbMHy/5PHio&#10;m0oXEBkwA9cFpAIhgBBACCAEEAJzDQFEBkzlNumtqoPCBM21SToz9iAyYGZwRlreTgTimgyA9MFe&#10;r3cigTCZzpri0dZBq65vKUY5A97Okx71eu4hwOOP5heV4whkEo05xVlMprO5Q0KBTCNS6CQqg8Zg&#10;nXvdmlsWITIAkQFxhgAiA+bWJQRZgxBACCAEEAIIgRlBAJEBb5WjfyqdRWTAjMy8OacEkQFzbkiQ&#10;QfMIAUQGzKPBRF1BCMQrAogMmIGRQ2RAnLnCp/JoNL/rIDJgBq4LSAVCACGAEEAIIATmGgKIDJjf&#10;N3iv0LtXJgO6uUNTXmg21YWl0xXYQe0ikOiw6q2hhYCtSC2rzs4rSkrNrKxDOQNecu1BZMBcuzgj&#10;e+YTAnFNBvh8PkiA8WhnQC+ZDmuKp3S0dVCr65vRzoD5dCajvsQ1AhEyoAxHIEGCpSnOYrgNQzsD&#10;pjXoQAZk5hbl5BeXVNTU1Lc04oitRAqR3Ak3qNPZkPFG7pPZvbwhgYwvlI9IVLDbQwgbPuRa2PMh&#10;hkOph50fcPz/2TsLuDaTvPH35H3P3rv7363d7d7urbt2tbttt92WurtQd3d3KrS0pYVixd0JFnch&#10;JECEJBCIEIIlBHeX/zwJpVS2hRYL/J7PfCAyz8w83+eZJ88z32dmcrFQOoZGo6H7gWe4i4BVrI4A&#10;yIA+1XCIDASAABAAAkBgZBAAGWB112wDXWCQASOjavd1K0AG9JUYxAcCvSdg1TIAmQBTSQmaGto8&#10;ZwDIgN7vdogJBIYXAZABg7A/QAZAzwArIwAyYBDOC5AFEAACQAAIAIHhRgBkwEC3rVtd+iADhlsl&#10;HZzyWLsMaO/oKKttMFTWQgACQ0XAWFXX1Nr22Apr1TIAzRmAFugZMDinYsgFCAwcAZABA8e2O2WQ&#10;AVbWFG5192n9XmCQAYNwXoAsgAAQAAJAAAgMNwIgA/r9msraEwQZMNwq6eCUx9plQFt7h76kKqOw&#10;DAIQGCoCWYayuqaWESkDekwgDD0DBueUDLkAgf4nADKg/5k+kiLIAJABVkYAZMAgnBcgCyAABIAA&#10;EAACw40AyABrb7vv9/KDDBhulXRwymPtMmBwKEEuQODZCFh7zwCQAc+232EtIDCsCIAMGITdATLA&#10;yprC+/0+yuoSBBkwCOcFyKIngTKdTKIqvt+TtqNDIxbklNb2F6Xq/Iy0zKLWZ0qupliVKtO1tj/T&#10;yg+t1N6UI+VrS5r7I61ep9HRVpiVmplf1XOFBqNSkJ4/uOXodYEhIhAAAkNHAGSA1V2zDXSBQQYM&#10;XXUcypxBBgwlfch7pBOwahmAmYCqKsswQfwUCZoDs5eByuBGxxGCw6OrqmpG+h6G7QMCVkAAyQD/&#10;4HAilWWZzLZXASYQ7uOOBRkAMsDKCIAM6GMdH1nRm0qjbp6k5XS1zJeryFedI6uaBnYbObe32Nol&#10;1N/LpKO91X7FtJt0ZX/lKvPft/BgRPWjyXV0tLW1dTw+m9KwK3YRaYbMhAvztznVPr6bb+8K2J1L&#10;U7Hj+okO1JLerdZPsdoaQk7OP+gj6pmcHnd82ib/sn7KoS/J1DBdLzrTdH1Zpe9xm0oir5+IkFRg&#10;a3aYyOFJlnuOKnnsRSdSpfl1W2MVm0koa+hKvKO9jeh+eLWtre3qVXbhws5azdV9W1dh77Hl4GXX&#10;fLht6ft+gDWskQDIgIFuW7e69J9PBgjZSUMZmNxkGotHorESiNSYeEJIeLSPf7CLu2dUHNEaq+dg&#10;lhlkwGDShrxGGwFrlwFVIANG2yEL2zsSCYAMGIS9apYBQb4BIaGRMbh4QiKJRqaz6ewkdIHK4gmG&#10;9iI5VaLIVOuVmrxsXaFab9DoDdo8oza/OAeFApOusASFXCyUjqHRaOh+wOruYaDAz0AAZMAgnBeG&#10;bxb1eecXfeuR1vUYfQH/zuxVZ4vrBra8QyUDUOvwrJ+3Zz9+48qiblzDSYzPLwOqZDGzJu9SoVxA&#10;BnTWcr0cPFj6gT2eOpuETuum7g4ob+2slUX+PH46Kbeps60q/OjcDZ5dUqRUEfjW6xMIChMmBuoM&#10;d7bO2OlAxXRRWfZdYlpnuXDt9JnUAXYWAwwBkgcCz0IAZMAzXDWN7FVABjxLRbL+dUAGWP8+hC0Y&#10;vgSsWgagCYS7hwnip4hRe1YvA5XBiY7DQ8+A4XtcQslGGQGzDAgjUpmWhulehSRheqYaNRyjJmPU&#10;UmwoqRxlzPq8uSADrOy5+JF9U9ebrQMZ0Odabh0rdDTUVBQbLUtxZW3j40v9OBlgqG5RJNxauxY9&#10;Kr3icpS0qbmB4XPDOcD3mK3tkrVbgsMDN25Yu2LpgjhFQ1t7W1Fq7O5t69Dz1EeuR5sa7g9F09FY&#10;EXbzyCrbVYsP3iiqxHKvy00+eXCbre2qZVN+Rj0D6tpbq2Sxq2zX2q5eMfmLKTcpEprX6fNOrodX&#10;2Z71ZFY3VIVf373S1nblpqMksa6lpcT35Kblq2wPX/DJryy8tHHhilVr7NzwlT0e4W8okFw8tgOl&#10;bzvzZ9QzoKq9tYAfvmXzWlS20y6EkvqGKLvFr73y3jxb26Ck/GYNa+uWDba2yy9GiJpbWlJwjrbL&#10;1yRmVFtkQE1jDcvj5NKVtpu2nlHef0i8ozmLum792tW2Kx1wspbWFlmCy4bVK2xt97B0XZE62poj&#10;Lix67ZX3US4hbAnqGbDVznW/re2O45czijE4dUa10+kt6Bn05VvtMoxVWqrjOW9uPRqVqL0y1OF4&#10;pAhrrcaWRoP/+b14VWtnR1NSQpwsD/vpFYZeOO7DbG1u5AecXo62c8Pmu5Ts1sayyKv7o6SoAB0p&#10;EZdvhHC7ewY0FmdeP71r9epVG+ZNfLBnQLso8jpiu3zHUbrc2NlpCjy+e9/BY+vRztpwVmas6ujU&#10;nrNdd2D7TlvbFZuPeRsaWtrbWvRs/zXr1qy2XXPRm1HR3NqSl3Jo72YU4agXs7G1QxJ349Qt51Mr&#10;bXdfjuge70nLC1w7Z5aPoKw+n3P9vMvFI3tWLJnvRtZ0jxBVkc06ed65BKmojmZpzA278NTWhmqv&#10;UytW2q5etutUUpapsybb4fjxNAMyK6bA8zsTpLkeJ3deve2ybd12f4a6eySoJm3U9+NXpRXUsN33&#10;vf3aWyeDJLVG+cZfxvmlW7oL1ODOr5g4aeoOJwYireN7fzdpc1Hd/XGqQAZYxykNSjkABEAG9OYy&#10;aVTFARkwAPXMCpIEGTC0O6mjoyMzUymRpI/mIBJJ0B3L0O6IAcodZMAAgYVkgQAQ6D0BkAG9Z/XM&#10;MUEGgAywMgIgA565tg/rFdvqg4/P+/MYy/LXpRdxrY8dH8csA5bsu3bdvJzeveDnVWdFrPB50zYo&#10;a5s7Ogp3z5jpTpWh9uWZa1xLOztpt1e/u/BcfXO7jnhu2rJLmVm85VPms/KwEepjr9iuORPWPQpP&#10;Y7UxLVnR3NlIv7Z2/Q1Gc2fJwZnfXcHJOzsbQg/MRzIgT0lcZDONrm5obyvfM+6bm+S0oGNzf1x0&#10;Nh+N5dJaE3t2wbZrLNTCXZlDXTd5cTjO9edfbEXmpt1i0rmv557Mebj7Qtn5pROPBQlROzrxwnIk&#10;A9QK/CKblaJSbDiioGMLt15P7NEzoDWHK8itQ4rCsHXqL3HpqAlef37ONA9+mUUGmFT8eV9/Q3z4&#10;lqRFzeDnt7S2teSu+2UaUZR9dM43Vynqhw6Dh3oG2J5KRHRwF1Zsu8NALdrXN061i8hECsMo9po3&#10;fZ80hzfPZnFKXkNjLmXlsm2S+0P5NIm99q64Qq+tKT485z+Lb7LQQ+wnF0/x4ubJYq/MW3IaFa3O&#10;mLJs6hKKVHF9zfibzHLU5k1wWLnpSuw9GVDhuN5mnye7tb2Jf2vdgzKgTkxORqXKotyeYXuxvjPv&#10;zLTJZ6OUbZ2NUp9jPy0/nVubPvPtn+NkCEtF4N6li8+GZ/KC507bpGpoQWM6ue2YcciLWSAWq7Cn&#10;A0pOLrLx5uYzXDZ9+PUa9cPzPpT6rJ1yKrGoJivkqy8WJemrS5Pcfpm+P7t7HKrG/Murp9zmlrXV&#10;Gi5sWhTE18adX7T1KqOms11Hc5m86GhBUer66TPIOZ2d9XkXFn3rzlTsmzZ2rT2++qEZITqq98+f&#10;4s9MP71l3jW3Gxt2XhWQXL7/ZbuhEYtXo6WtWbiDw/CdseyorrGT771jxj7vB6aFKBcu/X7s1hPm&#10;OuCJH+COMcP6tAGFG20EQAaMqob+3mwsyIDRdhKwbC/IgKHd7+hUnJDIyMkp1mpMmh5BpzNptA98&#10;0vPbkfRaqzVJJKqkpOSh3REDlDvIgAECC8kCASDQewIgA3rP6pljggywsqbw3twajew4IAOeubYP&#10;6xX7IgNOh4ik5oXsf2zaqrP4O4cWnghuwJ6c7oi/smLL9YTuh82lUScX7HJvau1s1sdOm7Yp0mnv&#10;v9/6YjF6OB51Gpg/be5hr9b2LufQWKa9sHPxshWr5oz/8JfdgTWqkHEzD6mqsJl5LcMEsf2OLDgW&#10;1NTW2TVngFkG7PNKQxGajLJ1E94cNwc9vI6WZTNsZgbzZDe2Ldh4xjVDU9JQnX1g/sR9jlF5hqr7&#10;T3drcZNn7paVY+lb5gwguK577b1vlpnTWDRnypKzofdlQEdrLsN9/hL0eL3tJx+P9eRqH5IB1XXl&#10;uMvbVuw5SU/Jvz+BQnurlnx71sLlq1et/PDj74JTNEmBF1avWRPB1Na03C/IY4cJIjvarr9CqMmI&#10;Hf/p21MWWoamXzxj4WZ+Tvm1DXOvJ6TSnHZtvEro8bB6Z3M5f/2iXSxywKa1G2xXHRDyQmYuOZxZ&#10;0RZ5Zvl2d+QGOjubK1x3zrgQxnu8DNATZ87YnFqCJfnwnAFtdaGXNs5bsnLxzAn//XG7qTPvwtxp&#10;7klmEWGgTvppJkXFX/z1PH4u1iqeS7/+zZxDXsfmvP7xuJWrsFH2F8ycvMEhoTA5dMWKZej9N59/&#10;djlWTnfZtPRk5CM14r4MmDF3d04l6oTAXTZ9AbugO2KbOOjI8sMhSkn4gqXHCvKUu+dMDc02D+1f&#10;Lt02c0pc6sMy4NCccX7Sx0wOnXht7bI9+9evOJSdo9q/YfOhzTZLz0c2o8Ohoy3x2oYlp0Jam7VH&#10;5s8NSC3lum8at9Wlpecc0eXCVZN+dseb60Cm/nkmjBjW5wQoHBB4hADIgJF9gfcMW/dkGZBIIJLI&#10;lIYeS0BotFimREGUnjm0Y6Gi3GHOgGc+yYEMeGZ0/bIiOhWzGDwakV9S0VFaUl1sqikprjQVVyZx&#10;ZPkFZcWm+oqKjpEdKis79PrylJQHprzqF7bDIRGrlgHofG8qKamsqjZPIAzDBA2HAwrKAASehQDI&#10;gGeh1sd1QAaADLAyAiAD+ljHrSR6X2TAQ3MGkL2OLzjgXY+1uHZEnV224w7p12QAPvDiNNuLxu65&#10;gHuwyYw+O33jrZLGppS722buC6zRRnwzabPMPFSORQZwg478ss2lobWjpww44i9FEVrLVXunf+cv&#10;f3Boo7b6VMKteZO3ppmaOpvLCN6n5y0+q6+51y6sT5g4eY2gEGu6t8gAduiROdudKnpMhtwtA1qr&#10;844vmO6chMayr9097ZtHZYBlAuEcYdDyb2fH3uuD0FKu3jdzmne6qa2lbNMv34Wk5aM4FbmcrT/b&#10;ODKQTuhaniADGnPpy6bOot9vCsdWycQ7TF9+dNemBdHiop7HVkdr4+Xtv8yaMd9fUs712zvt+8/3&#10;BstQhPjLqzbfomIxG8tubp51NTb58TKggDp9yjKmHmP4kAyoywyfNm17WklTLs9nwrQHZUBuws9T&#10;1gqKUrplgBZ/+ec1V6Jvbl542K/xnqxob6y8sWH2WZwE9U+wWzHBIgNWn8M9UjcekQFlyaunzWb0&#10;mESgvly+avr8C4eW7HBjNVflHl0wyTfdfDyZUtdMn02WPSwDDs8ZF5zxmDpYJAj8+s0X1t9kNbXV&#10;xtpteefjzzxYeUhMofGN1n301pSVW44fPz7nh7cWnwvPFoZ//5WNDM0w0L3AnAFWclaDYvY7AZAB&#10;z9BcPrJXgZ4B/V7LrCJBkAFDu5vQqZhBYzhedquobfJwdr1y9fZlu2tnzzpcu+R85NDZW66RJWVt&#10;I/vMg1RHbm4ZyIBhspfR7jAU1fKFIqk8E80ZgHxAZWUVyIChPUtA7kDgOQmADHhOgL1ZHWSAlTWF&#10;D5Mf3SEsBsiA3lRs64vT3ki7e3L6z5Zl5rlAbvcAPg9sy+PmDFApJfvnL/AgUFisgIWzt3GV+b8m&#10;A9K1BRfWTD3lEcVms/3vOEjMz6FblgL6nakrdsbEE/xu7puz7Ky6ps5h/YQdV+6imA6bpiAZUKRP&#10;2zln/LVwCotJXzfuK8swQRYZgJ7mzoi9vGzt/ggymxjo5kFNb60xpiRz2Yl3ptusYUgyOWw2MeTC&#10;5PmHtWX3Zilob3LbM3P9aSeUvtu+mUgGFBmzTq60sfNPQJ9437mZWd7WbpTuXD7tShg7JSXt+q6Z&#10;e5xjKeEBu9YuOxWS1N0zoEgeOX36BnZqVrqIzyYFrbKZHiyttGxRR3WB/WabQ3dJpFCfLSuXXIoR&#10;5CgEbFrCgaXTLsQquze83Sjevmza1TB2qkTksH6iA7UEfWXpGdDZ3kK8tc12/xUig53gZheuwFJu&#10;M4pW/fzJj7ZnCmp7PqyOZaiIuzL/kHtTe2eNPm311NksAzYKjzGdsHneymA2OyH61rylxzWmYorD&#10;tgUH3Fks1sF5b666hk8JPj1jw1VtUWnAySWrDzswWOyAk/N6DhPUrmMsnD/PDccOdzkza/JqXoX2&#10;zPQJ225Gs2nxxzYuOejFa+lIn/7W947BBDbRf+XiFV7MnPLctENLbRwiqCwW08P1Tk5JdcDJxRsu&#10;BVCjQo7tXL3LiUC584wyoKO51uPAjLc//omiRxMktGXG269cdzKOzbx7Ze+q4wFNrQWX1yw+fCuS&#10;ivOa/fkLbkzFr8mAjhrVySXzotVI43Q0aRIWLjqUgXVDaTNSr30zd49AWYAWEcPt669XZ5nyYy7u&#10;X7X+dDw6MmLc1++4mV8sXDlx/I0w9B5bhOnKOugdYH2nPCjxsxAAGTCEV1/DM2uQAc9Skax/HZAB&#10;Q7sPsZ4BTK7TlZsevmGO152uXnfes3Xnps2HnB29fH3jw4OIxaaW4XnG6K9SgQzoL5L9ks5DMqB7&#10;AuEkoZjJFfQyUOicqFh8UFh0VdX96deGtqJB7kBgNBNQKFV+QWEECpPBSe5lLWbxYALhvh0yIANA&#10;BlgZAZABfaviIyx2a62YFqcs7WqGrivOJDNFDa2dFdpkfx8vtLCyyzs7WrVpVGE2mjKgs0yXRuUr&#10;29o722v1RCK3sqmzqUQdGeKLYkbEp1Y0359AuL25XkAK8QuN1pZWiViU/MqWepMmNhRLMzwcx5Lk&#10;oQezKzRJfuZcwsKI8oJSTQolRX1/1PxMbhT2nVdkqs7YVKKKCMZySeCpqwrE3uiVty9LVtRzXJ2G&#10;8rzEcEv6UTRhDipKkzEzJADLIJoorWrB2ndLszjobRRNVmVUBPn7hDHSKwoUzNQs1EVATCEqi5s6&#10;2xrk7MQ4UhIeF4hiBsQl9+ye0FCU7ufjHcnJqNBLWSkZKRTz9oRSShsfaDw2KVlYppQUETtRVogl&#10;UKBgsaVYT4L2plo+McS8XfHarovj6oA9s44Fyu6zu3eMNZfnZuRh2DubaxUqTdO9aR8MMgqWgH+I&#10;SI/N1tDZWBQb4Ic+oDGZXFlBZ3MpPTZWkG1qqDKSIi1AIohcdY8+Ep1aYQL6PEVfoUuhpBdlX5gx&#10;Yaudp7lQvEZsAJ30xe9/f+Ym9kkkD8HBFmzbfTHwcTRFbWtrU6kmEu1esrDUoGEkSfMVHKY495HK&#10;0ZjNJqTl1bdUakkUfg22S0xMIrnogakF2kTBJ5bu8qi+t7KYjG2LVyTJUIUVuapAGuzlFRIRQYyL&#10;UxZVCCnxGvPUEY8sLXpRxr1vqjJEOjPPVn0qhS4psPQCaKwuxAfH5ddh36SRzEceOqJSMpuqTOTw&#10;IMtbDBeeWf4r822PsNoPmwMEQAb0S7vJSEoEZMDoPC2ADBja/Y5OxRxOGhoXqKCwtLysrqKyLjEy&#10;JjCcVlWFBghqqqxoqqnpqKnpHMGhtrazsLAiNVU8tDtigHK36mGCWlpampqaqszDBIEMGKAjBJIF&#10;AoNAAGTAIEAGGWBlTeEj6Rbu2bYFZMAgnBcgCyDwWAIdHRVszzvbdp9RVD12fufBwdZjzoCuDNO7&#10;hwka4BI0ZDGJp3ftCRU9OHbSAOcKyQMBIGAh0FMGVFRUlpWV5+UX6HLztDm5WVlqiUSelCRMTk6h&#10;0qhlZSP8udRnu4IaeWuBDBidJweQAUO739GpODw8hsNJ5XLTLIGfnJ6cLO1++9wvRDzegAcuV/TM&#10;5eTx0ohEBofDG9odMUC5W7UMMBYW5BUU5RcYkAkwywD0THGvAoXOjopNDAqLQiJhgMBCskAACPSe&#10;gFkGhBIoDAaH38tazOIJ0jPVar1Bm1+sKywxlFT2PrvRGRNkAMgAKyMAMmB0nqpgq4cDgY6OSi6O&#10;qjENbf/Z+ixBkq57wCWMS1UKU1Be37PfxQDRashO4gjlhY+ZEXiAMoRkgQAQ6EGgpwxArYHu7h6e&#10;d+/6+viGhoQm8wUyWSbIgJHX3P/kLQIZMDrPECADhna/m3sGcEpLS8sGZkEpmwZ+KSkpeZ7i63S6&#10;1NTUod0RA5S7FcsAWYZGla3T5aSJM/gpEpABA3SEQLJAYBAIgAwYBMggA6ysKXy03eY9ur0gAwbh&#10;vABZAAEgAASAABAYbgQekgEkIik5OVkgEKakpGZkZIIMGIWXiCADhlslHZzygAwYHM6/lgs6FQuF&#10;QvR3gIqhUqnodC56+n7gApebqlBkd3Q8ez/X8vJykUg0QASGNlkrlgHyTDRGUENDI+o7eG+YoF51&#10;C0DPHUPPgKE96iB3IPAQAZABg3BIgAwAGWBlBEAGDMJ5AbIAAkAACAABIDDcCDwkA27duu1yxwV1&#10;DggMDOQn8UEGgAwIDItpeOISEBotlilREKVnspOEQxtQ8xONxSPRWAlEakw8ISQ82sc/2MXdMyqO&#10;ONyq3nArD8iAod0jmAxISampLBNL0lGbeENjY5t5KcjXFZtKUFNya0tLc1NTdVV1W3u7yVBUWVNd&#10;UFCEWmnbUet7R0dL61M6WMrl8pwc1O2gtbR0oEJJSSsq+PNgBBkwfH5xnjiBMMiA5znMYV0gMGQE&#10;QAYMAnqQAVbWFD58fneHqiQgAwbhvABZAAEgAASAABAYbgQekgEsJkuUJkpLE4nF4szMLJABQ3Vh&#10;NoT5Qs+A4VZJB6c8IAMGh/Ov5YJOxalpaZoMURyBHhcWFB2PV8jldColNDAwLCwsKiYmDhePT0hw&#10;d/MsrqojRvr7+vt5eXrT6LQMla6xoU6To29rf9Ij+QqFQqcrRy28A3puQXMdPw9GkAEDunf6lPhD&#10;MgBpp8rKKugZ8DyHN6wLBIacAMiAQdgFIAMG9jqjT79kELk3BEAGDMJ5AbIAAkAACAABIDDcCDwk&#10;A65fv+F028nD3SPAPyApiS+XK2HOgN5cR42kOCADhlslHZzygAwYHM5PkAGoZ0BdTSWJRIiOjomL&#10;i40MC3G+44oEgIuLUzyJGBUVRScTw8KjiqvqU3k0HpNif9WBQqVwkkWNjfW5+sInuoBOkAFDu3+t&#10;epgg1DcMzTlRWVVtkQEMTnIvA5nGjsQlBoXCBMJDe/RB7kCgiwCSAb6BoXgyg87m97IWM7mC9AyY&#10;QLgPhxDIAJABVkYAZEAf6jdEBQJAAAgAASAwUgj0lAFVVdVSaXp2VnZmphKF7Gx1enoGyICR1NDf&#10;m215HhnA4gmHNjA5yTQmj0hlJRCoMXGE4PBob//gO24wTNDTT1ggA57OaCBjWOYMaKivKSgy1tbV&#10;Go3F+Xl5lRXlufr8mprqwiJDVXV1bW1deVlJTW19fV1tc0trbW11fn5eY3Nra2tLWXnlk8fqR6f0&#10;3Nyy8vJWNFLQwIXy8sbngQQ9A3pzih6cOD17BqBuAXV1dd09A3rZhoiigQx4nuoA6wKBficAMqDf&#10;kT6aIJIBnr5BPgEhoRGoTx8hkUgj0dh0VhK6QEVmZWgvklMkiky1XqnJy9YVqvUGjd6gzTNq84tz&#10;UCgw6QpLUMjFQukYGo2G7gcG5/cGchlaAiADBuG80DOL1lqDWJrd8JThPQe5UFaeXVOxy865HvzK&#10;dgN16eLdqvJ+3hy+x8FdjtTGzhaDUpKur3jG1Nua4q6uPx0oecbVn2O1jo42us/J1ctWOYWlVNYU&#10;JQszmloHapK6XhYz5Pjai7i+oqgRJaWVVNUmOGw46Zfay4x+LVqdlms7c2fWc6YCqwMBKyfQUwaU&#10;l1eYTCUarU6tyUEhMzNbIpGDDBjaK7TBzx1kgJXX6WcsPsiAZwTXT6sN9ATCLdiCtMHALmiSg+fh&#10;ATJg8E/4v5bjr88ZIGJw0DPFvQpkGisSlxAUGokeNXieAwPWBQJAoF8IKJTZvoEheDKdzk7qZS1G&#10;UzFBz4A+wQcZYGXPxQ+f392hKgnIgD7V8OePXKkInDl/X27V86cEKdwj0GhwsB3vyKpoL0y0mbI2&#10;s7SfybAdt6y5mNjQWRG0Y9ZiR26fUm8u1Tqdc9ajR7baGsPPLNx/N+UJq9eoaA634vvbZXS2Nqu3&#10;zVqcrK9DWRfIAj77bmNR5XON69onAo+N7L1r/rHQx6Cozki46kr9lcohm/rB5ARJftS5RXvc+M9Z&#10;hloVfc4PtornTGUQV280Zjja3S0YxBwhq9FA4CEZUFxsUqm1lpCRkQUyYKguzIYwX5ABo6HiP7qN&#10;IAOGdr8PtAwY2q3rZe4gA4bwzP9Q1iADennQQjQgYEUEQAYMws4CGQAywMoIgAzox/NCdXFWYiha&#10;EhSFlb+WrEUGZKhzpOJ0alw0ip1d0tIjcrOSi0cfJlKEVS2djeX51HgsxXiBCsWpLspOlcnY0VHo&#10;E75cwybHoRcpmjL0VVtDZTINh96GJQoe6qbbVl+RRI1BX0Wy5ShmfaEcSzEmIctYi9YzKHhhoaER&#10;UaTixs725noRK9acH7eqBT3g08BPwJKkC7Mbux8lbzRyGEnmrsD1Gnku1qjcUi/lERWGBvRSJcQK&#10;HxpDza/E3nYtbXVyLk+eJcWKS+DkKlPQfxyeWoxapxsrk2hYHjg+9pR2bjpLqis3T4LWmMJmFFTc&#10;35T2xmohHdvAULoENa03m5TY66hYeWFN56/LAFUaXZFfiRLsaK9LYrJM1c21hsx4jHooQ2FA2RhV&#10;wmRFIXrRUKpm8+WNPXtsNJSyzISvbV+MZIAhXxYdEpymr26vL2AymXwiMRTHMNY0NZWocFHhKBpL&#10;WmBZu0ydbIaQmG2szaa4fvP2t1dCQrjyHIsMqCmQs1NVzVjE1kIZR5DTdai0N9Uy3HZ89vWyO6Gh&#10;qtK2jvY2EQ1LJpSYVPVgR5KO9lY5z3xYkPg15hJncs2blMgwVjV1NleIORJJGhOViSbSNFWbaIEn&#10;xn2/1DOSX91czknE4ViSpqZaBY8ilErjw8L56VmpHH66OBk7qqipuTIO+p/ASEYpdS9qEaMLY0c9&#10;n8ksrm6qNWQlmPOky4tQtGJ1SrIca6luLNOwk2TFeRmclBRWdHRoAr+h55x2NYWJsVg+BxbOtMiA&#10;Sl0qlkoETpJT1tJQQXRc+8m4de7hEbrKewdqdEKWobazrV7BI0cRmKaq+nsyoFnBwo4cPD2tukcF&#10;qs6TYAniCBpTfWdrrYwjychMQlkSedJ6c7TibD76PvjO+R8/vy8DWurKuWxuZTP2UFu1IYsmzEQv&#10;8qQUc1J4NTpSsaTI2L7qaM1N50g1RnUqQyCVosOdKcnvOmo6WnQSdrJUSsRA6lBu2QLz+QBHKzBX&#10;h7bGKkslTaDTU5K1NZU6Nldch+I1lfCZHKy8NSYWEcOKo0kR/qYaIwOLHpWUWZgea//VexOuhYYK&#10;1SX3dwy8AgLPRwBkwPBpfBkmJXmyDJDLFRkZmWgI6e4lIDRaLFOiIErPHNruzyh3GCbomc8HIAOe&#10;GV2/rDjQMgCN9GJCPb9KBjCg9Csruy5on40JyIBh8iuAivHrwwRBz4BnO7phLSAw9ARABgzCPgAZ&#10;YGVN4cPnd3eoSgIyoL/OC23l6fbH7IKj8PjokItH7ESlj+8ta5EB7Pg7P/ywyi8qzuPYvOWHIsvu&#10;NZjWqsnLbGbdCsez+LKa5haPvQv3X3PF4wO2LVvjy9ErCVfGfrzQJzo+9PKaNyev9giJ9b+6a97y&#10;c/mtrbH223adc4rH411PbzxynVDZPZVYR2vURds1h+wT8DGXj+zg5ddzXe944fH+d8+u2X3HlKfY&#10;P3vCuYAEEplX1tTG8ji89fC1GDze89LuvWdDsgWeE39Z6RtDFMh0Td0yoDln89zZ8bKy9uKUdQsX&#10;UfVt9QaF7dxpFE2Finhz7cbToai4zue3bLmsb723VfW5Z+ZPWHnALSY2cvWMLxYcdsTj8UeWTbgQ&#10;LimSJbl5euPxQTuXr4pJrxBFnlxxwKO6uaOjLGnRjOWC/HsN0h2t+BtbVu+7gEvEXTmylaGrE951&#10;u4vHh/pfst3qUFya/2s9A5ieu9ecCW1u72wsIM+ZvUGkyru4Zu4F7yA83mvlgq1EWTHVaf0auwR0&#10;DBQmu8xeeQbzE11LW8T5pcuPoKJGHpg1HsmAYqPoxKxvDkeoW/LiPv3XBwft/fE0gV6XcX7Nsuth&#10;0WiLDq5e6svNNkgSti9bhPZgqP+tK+4xGTSfce/96JyIR1lbZECdNnH5wvWpxvaOhnz71ZNu82ss&#10;GSITk+S7/6vv1/jj8bkVLbIou5Xrj0fgYy8f3Lj7Nqmtu0m9o00cdmbZ+oPBsfG37Q5GJOdraS6r&#10;VuwJxuNv2+1cdSKwtUK8dsL0o84h4d43pk9cLikx8qPPjx07zTdWWttSRfI7MWHO0dISnd2S76bY&#10;ngnDkaRi+vrxP2075x0TcnfaxK+22fuhbdlg84MXV9fNguOzd82poKY2NFISfc7MdWnqgstr5573&#10;CkQYVy3cgk83Mlw2rT6HQ/GNKe6zlp9kRlz66O0frnvF4JmSxnslb6kxuh6Ys/VyAB4ftvKrr5EM&#10;MMnJe5Zv8MTjY0L9Ni/ZyMrJZ7pu/mLitmAiqaCmnufqgg7UAOxAda6qq1WLgn75Zg5XXW6RATVZ&#10;iYumznGOwLMFitr7Cqee4ezkg8d73zm+7qBnQ6X6+Oxp264GxEQGLZ1sk6gqKZfi1qxe6hiI97+x&#10;//M3FnX3DGitzjtna+MlwNrZme47V56LKErDbVq0FiXl63pq7kaHqjLVyXnf+MpQi35d0PG5h+/S&#10;XLZNGT9vT1AUPkVp7Mq/tcbv0Kwfpm0KiMTz5XmZhOtd1cHp3JZt9vqWlrirq2ZvPBwTj/c5v3TO&#10;Gm+1PGDmggN61A+iLGmFzTy2vsX3yMqDDui4xjscWnfei83wPTxz9aGYBLJEW6wk3v7uw1/QuUD2&#10;zANV9deZDtIZQQRABgzVpdewzffJMiA7W6VSq0EGjKBzQNemgAwY2n1qkQFomJ1ejrSD4vepwFlZ&#10;WRxOSmqqYuBCSoo8Kyun48lzFzyx0CADhs/vQk8ZgE74JdgEwlXmCYRBBvSp5kFkIDCMCIAMGISd&#10;ATIAZICVEQAZ0E/nheYkP3e2vtKSWkMx38mD/dihWO7JgFtz1lwsre/s1OJ+mbFdcW9omPo87vrp&#10;U68niFDDa2cubvL0rRnmrwqo16dvuM6Jvjhvi2MNeqq8mDRt8mo5arqslGydOSWSlDjpyy/2XLiD&#10;FqfbR77/dmFKHkoaWxo1sbNtVgiL729lcQYNRXO4cOyL7+amamRnlk4+6kMsbehszmct/P6TLWew&#10;RO7cOTnx62kRUd5Tx88IFuQ9hIjhcuigG10cYT9z2rhdN6kK6q3Za6+VFCn3Tv9w2aFb5tUvzP3m&#10;G/ckrMsCtmAy4GtPKTZUTtjpBQc8sQHfZbjT83e6VpcVJYR5ohV2LPhm021OSX7KwhkrpKbSVNed&#10;62/xugE26kgLbRZysGfQu5YKFRutdfPK2W++n8ZTK39NBpRlUaZNW69vqGY5bNzhJcnjOE23vWg0&#10;s+G67156JoJ8+1dkQAnF5udNsmLsCf6ewwQdMcuA8eNXpRuwr8QhBz79Yf41R2ybj2ycPnHTba+9&#10;0w74CrvLWa8XLPhmkQS5mfvDBNU575hvFy0vSAubvfJslwowr1DKc7GZdykfvarI2DFjUrTW/GkB&#10;EzFJMnYl2WxM2zhlfGzOvRzqCs4um+wurMTel4jWTZ9JkIk3z7DBa9Aj7rrD8yf7yeqa9bhp0zZl&#10;m/cGGiZo1j0ZcJlmHlCpKn3HzMmxqOdJY/HNdROv07EPSTdWb7Andm9FuZo+Y/q6nLoq7o2N2zxE&#10;hXwXm5Xni8zihO+5d8mpUMqdh2XAz8vtKu93JzFnLfCYufx8cR0myczDBAkCj0weN3+X+YC5sWna&#10;V1s8Uky0y78sd7ZsqymDjh2odtiBKi1DmcmWfTu3WwbU5zJX20x1JKS3PHhHXCglobWunT3wyXeL&#10;1Sblibnf+qEW/OZql11zz0fwXLYvOB+HdbJ5ZJigVlnQ4TkHQ+s6Sw8vXYQT6fwOLTgWZJ7VoEZ/&#10;fNEvPrz0R2XAoeCMbkTYC7MM2O4mwF6WKXfbfLD8yG1LdZjzzbd3o6JmT1lE1mJdBIrwp395RAaQ&#10;SMFffjT2yGVshWsXt333y5ZIt5PT563h6TDQtSranHFrrGhcowfIwJvhSgBkwPBpfBkmJYFhgoZr&#10;ZR3YcoEMGFi+T0sdnYpTUlIMuSoqnaXVF9Q3NDY3NaCZgmtqalrRQPwdHWjI/9qa6ubmZjSNcH1N&#10;BZvJRc3uqJW2+8mfJ+egUCjy8tAkxJ1VVQMazL1en3UBGTBMfgUe6hmAjjrUs+TeBMIgA571+Ib1&#10;gMBQEwAZMAh7AGSAlTWFD5/f3aEqCciAfjov1Ma5+siL0cA72NJUrfK6EfXYoc8flgEm+twpy9Kw&#10;EWssS6shM8nx5NZN21zypIHjZh9SmWddKuK7zFp1jhX5eBkQGOb344+z/SnouSJsESlUtehhePNS&#10;mezx49QN6fdmvW2vzDq+bNbZQBo91m/ihLnpZTVVheogxwOLZhzip0bb/PCzB6krkTSZsrKhUZMc&#10;c3zrhiNX46ruP5reaUiLnLvpyKUTu2Jo7BMHd53ZOe8iLrOuULL6x8+uxCRZ1k8VSUw19x7Y/nUZ&#10;wPQ5brPurFCYfGPbZCQDGlsrgw6vOOwUsnPhnOjsLphoK6pEAT//siLlnlxor9ZcWD3zmC+NRQy3&#10;mfgkGdDebLq7Zf5Zn6j1cxaQ81sKSVenbL5VYpYMwoADiw4FkG49XgZ0yP2+nn1UU4M91v6oDJhm&#10;szHLXBjW7bXjV55idm20MF2Ve3n5t0fDxd2783EyoDOT4rRg3ZXgS+s33yT1PPzuywCT1HbqDKLl&#10;qChNXj19Dl3fFbFOTZv9wwTKPTfQWZV7YP60AIX5WKtU7J71c5TwngxoKLyyYpxTUu2vyQC3FPNt&#10;Wy9kQHtzidf2hae9IjfMmUfMazFSHSZvuGEyj+GUGnJ40QFfsvPDMmDe5pvVD94VanEXpm53KW/C&#10;kGIyICT51vpvl5/26jrghEKtqbZbBmAH6vJZZwJo9Di/ieMfIwOwQZbkbIdjW7buuVt472hvr5Dv&#10;Wzz7YgidEun2w/geMqC1NvDonKOuxJPLZrokY1gfnTOgpVq0cdqyhJhbkxafzSmrcd05/ywOG1ar&#10;s6Ho8soJzmTJozLgUiImbu4vZhlwIgQzBA0FohXjPrsam3y/OqTH20zfkFKCVczHyoCYYMcvf1oW&#10;wejiIVbqamsrlGz/9QvWXwsXVIMMeIA1vOkfAiADhurSa9jmCzKgf6qWtaUCMmBo9xg6Faelpcn4&#10;NB//EFwCPiAwMCY6Eh8XiyczWQw6DocjEAhEQmJkWAiZQk+Ii3Fx9UUjRmYplY3dfXCfuAFIBuh0&#10;5ehx7wE981RUPNd8VCADBnTv9ClxmDNgaE8IkDsQGAgCIAMGgupDaYIMGNjrjD79kkHk3hAAGdBf&#10;54XStAj7OzgTNtR3KcHtSqB5yJFHl6fJAPMa9aKVE2bECSWbbCaFYaKgCnd6w/obZEnC42VAgqzg&#10;xNIJ9rEZ6KagRs2U9OgH0FkmXj7ph+sJSvT0UJGImSkhz5o8n1vaqSK7fvflvCST+cH0ptzz8ydc&#10;I8ivb5h8Kiitoa2zTsdPK+i6pq/S4SZPXK8s7nGJX5dnt+qHuSej0ENKLLddn381LxXJhpbqyJNz&#10;tjiQyps7G42ZQnV3c/WTegb4HJy3zonSZFJf3zZtlR0BPQJdxnX+6NOxP+643NTa45HvCtmGaT9c&#10;jJKhx8CNEpZCxp4/cRrd1Knn+I//eiZJne2x2WZfsLK9ij35mwUCfVevCAt8E+3Sf9//4udDruh1&#10;VQ5rqc0iXj4SLKUO6xefCk3j+OyZut0TfZXit21iz2GCatVLxn3lycKewMdfWNI9gbClZ0C3DDBK&#10;cQunL+LnYc9uqyRMQ00r4ea6mWvsUMeMxsoSqVxeXyhZ/tNPiUXtaBighKu2S8/Fo5iNBpntrInj&#10;Z0+j9BAe2G6XBEyYvk2GGvaby/32TT/sld7Q2aqOd5hie8nQPXtCre708nH73JOQainLFmUWFsbZ&#10;Ld1mT6vp7MjneU+euze3qP9lACpbCd3+rQ++nLDfCb2u0XOXTV3AwQa4Kb25ccmJ4BSe//5fNruh&#10;r0RBO8ebhwl6VAaUKUnTx0+hqjAxdXvNxGOhQlHYmQW2J3Lr0YwAFeJ0SUNLZ53A5bs5h1S1nU1q&#10;yqxJ2IGqprihA5WHHajmngHaSoLD2kWnYrpqVl3KonGzSMqu/hWNynibX5YLyjsz4m989flCSXFm&#10;V88AiwzwFRCu2s7f644qabk8cdpXSx560D7g6IzPPvr3Sbyhs701yfvgih3uyPiUo5JMWSnK11xb&#10;8tM5UnFrQ/nF5e/vMw8T9AQZ0NlSFXFs1pYb1AqsOmSkqIuRHziycNzpkDR0XFtkgFaHm4TVrMYy&#10;sd+UiTZsZc7W6ePcGdghV6pkds+DnR5/YcJy+7oc7oIJU2km83Y3FAS73mXIDX0bJqC/znSQzggi&#10;ADKgN5dJoyrO88kAAYs3lIHJ4dOYXCKVmUCgxMThg8OjvP2D7rjdjYq739FtBFXf/twUkAH9SbPv&#10;aaFTcWpqarYkmSOUKdKSXN08SBRCIh4fi4snEhJwcfEpQgEhMSE8NCQrW50QGxMeGY9kgFajaerx&#10;pM4TskWzfYAM6Ptu6bc10MP1SHVUdS2V5eUtw/xn5ddkAE8gorP5vQwkKisiJiEoNLKqyvxcGyxA&#10;AAgMKQFFZrZvQEgiiU5jJfWyFjM4ydIMtSavWG8o0xWVGkoqh3QLrCDzezIgODQiGl2IJhKpJBqL&#10;zuKhC1QmN3loL5JTJPJMtV6pycvWFar1Bo3eoM0zavOLc1AoMOkKS1DIxULpGBqNhu4HhvkPFRSv&#10;XwiADOi380pbg4QWuHeVre2qXd6EVNSk/tilNod44OgtCTf80AXfStTCW5F2ePcppXm8FrTU6XhH&#10;dm+wXbl467mQ0ub2HH7U3s1LbW2XrznnV17Xouf7HrEPw+ZBLRfs23VOi07ItaqrB3bz8jtLVfyz&#10;+9auXo1WPZxU0rNPQlueiHJw0wLsq9MOxpKGpKAzC5bZXgulU7zsXGLot89st121bMHGS/qGtqp8&#10;+dUja1eimIv2E7XGSmmkra3tyhXLzniz6x+432jPp9+JzsQe/G7JZTvFpFomcG2uMflc2Lh8le3K&#10;pTu9WOanqi1Lo8Hz6Po4dQdqEKfePXo7Tok+07DvHr0ebchgHdi+euvxa7xU9qWLt4pQC3dL/p6f&#10;xx4JEDzIr61IwT22Zf6q1bZLj14sMDaIoy7NX2Z7wY/EDLzqRlHU5NA3rT1Ekunwrie3nQzoOfZO&#10;Z3Ou7VefXopLR5liU+/i3TatX2Fru2zfHSKafbepVHF5z1a0mWcuntx3xrO8x7THanbQ9vVL0Fdb&#10;1my44JvU1FlDcjh4h57fWszZt/cy1hKOBvpvbVbTPG3Xoli2+07759U1NtdVxN3cvnil7crN270p&#10;8raWZjXJcd7S1VtO+xcbUk/s2BvI1LS11yZcWDJ9vYvxoYOkpS7acefi5bZXQ1LLy/Ku7pm30nbV&#10;wh2nU9T3jg9znlVFmks7Zq9YZbts/0mRpqq5ttT92PIVtquXbD1IEOV31mZf2b83Cc3m21QScGZL&#10;hKyhxcjet+9ynrnAJg3x4CGXysoin5MbYzLN+61W7XBgFweNBdVcHmq3PSQNHVWdgpBzlwKSHziA&#10;m3PXf/PZ+Rhs5Bw0uXEG0X3zhuUI414nQjXCWJZpv28bgnD24sm9p91FdL8jV0KxqXF7LB1tLelx&#10;N9HBjKKtX7HVlZrZ2lgjCL6AWK1eueGMB6GutQ0dQ35265esXHcnOpUVfBYdqFdD6VQvOy82msBA&#10;c2rDYWlhQ4NRdHLHXte7nnt2oJqyaMelqPJ7PQM6Wxvo3scWLrd1jOYQXU77sdLcDm/ARkxqayC6&#10;HHIhappry7xOLV+6ynbTutULF5ztHmzJUkw10+3rd6fLzLMctDZU4W7sWIaKu3GbDxW5tNZKZeKq&#10;eUvXb9xw/MAOp9jU6Ku7/ZJ6ajeUSz3e+aAbpSvV5mqT17kN5uqwy4eLdRcwZrCObMaO4UWTP0My&#10;wNRSGXHj6OrlK4+dO75r60Hk8AxS0uGdazA+6y6IymvkCY7o9ZLl69yI8o7WJmnM5flLbfdciayt&#10;VhxYtd6Dmg0y4IEjDN70nQDIgH65jhpJiYAM6Hs1GglrgAwY2r1omTOguamxta29taW5rq6u3ryg&#10;f80tzS0taKygttramsbGxtbW1gY0fFAtegalA73t5TBBGo0mPx/1DEBt0AMYqqq6n1t5FpzQM2D4&#10;/JQ8NGdARUWFZc4AniCNzkbNiL0KJCozIiY+KDQCZMCz1AdYBwj0NwGzDAhOJNFoLF4vazGDw0/P&#10;1JDo7Nt3XBncZGPpY4e96O+CWnN6IAOgZ4CVEQAZYM0nnJFY9mKB7eJ1vILnGnj0AS4G9qJFWyTF&#10;D7ZMDy25BqPj1gXO/Aebkoe2SE/N3cBZsmhzmnE4YXxqmfsYQRh0ZvnZoO6pmvu4dh+iW3oG9DQ8&#10;fVgZogKB/iMAMmD4NL4Mk5KADOi/6mVNKYEMGNq9ZZEBfZ0WuPdlRgoBLZYJigd06X2RHo0JMmCY&#10;/Ao8NGcAck7V1dWWOQNABjzPEQ7rAoGhJfBsMgD1DJAptaEROKU2D3oGPHUPggywsqbw4fO7O1Ql&#10;ARnw1FoNEQaNQEUB/8TK49z80t71e356uYzZlCMrT4vLa3r58NTTU+yHGEbPA8fcYlN7+0BXP+T4&#10;vEmY1PSjK0+llVYPJ4zPu1EPrl8vCLp1+kJ4QdNg2I7y1KCTNynQa7p/dyGk9gwEQAYM1aXXsM0X&#10;ZMAz1KMRsArIgKHdiQMtA4Z263qZO8iA4fO78OvDBEHPgF4ezhANCAw7As8mAyQKlUpXhAaTQaHI&#10;dG8WymG3ccOlQCADQAZYGQGQAcPl5AHlAAJAAAgAASAwiARABgyfxpdhUhKQAYNY/4ZRViADhnZn&#10;DJwMKK9vVhTXKIprzX97hq5PMk01aGyijo6O0tJSo9FY3IulpKQE9TPod2IgA4bJr8BDPQOam5pQ&#10;5wDoGdDvBzwkCAQGmcAzy4AMlT5Tk5epzsvNt6pRDQaZrzk7kAFW1hQ+fH53h6okIAOG4kQBeQIB&#10;IAAEgAAQGGICIAOG6tJr2OYLMmCI6+QQZQ8yYIjAd2U7QDKgtrnNT1HM1JexdMXc/DJeYSWvoAL7&#10;m1/O1pfyiqp4BeU4bSlNV4HGgVEqlUgGGIqK1BpNQWEhavFHXsDy12Qymf8WF+QXGAwGrVaLPu93&#10;YiADhs/vQs+eAcgE1NbWokkDYJigfj/mIUEgMJgEnk0GZGTrVLpCoUiuzi0qMJYNZoGtMS+QASAD&#10;rIwAyABrPNFAmYEAEAACQAAIPCcBkAHDp/FlmJQEZMBz1ikrXR1kwNDuuAGSAdVNrdHZqB3fQCKR&#10;GupqNNkZGl2uSpkhlyvkMmm6NB216evLKok55VVVVXl5eUgJpCSxqTS6UCTNUKRrc3KkYmmeXq/I&#10;UObl5qD1iHiCqbwKOQPUjaDfiYEMGCa/Ag/1DCgrK1Op1KVl5UlCmDOg3496SBAIDB6BZ5MBimyd&#10;PEvr5OKB+geADHjq3gIZYGVN4cPnd3eoSgIy4Km1GiIAASAABIAAEBh5BEAGDNWl17DNF2TAyKvm&#10;vdkikAG9oTRwcQZOBoQpCjXqbG//gFxNZlBImJPDFTcvf8cb169fv+x04xaOxFIWFBG1ZUgDZGVl&#10;5efn+fv55hcWCnkM+8uXjh076n77zvmLl2lM9h3H6zeuOzg6uWtzC3K0WpABfToYmpubkepAxsW8&#10;VJaXtwzbnwBLwXr2DGgxL5VV1ahnADc5jcbi0VhJvQlEKjM8Oj4wJKKqCibJ6tPxApGBwIAQQDLA&#10;2z84gUijMntbi+lsviI7R5VTIMvUoP4BBYb+18ADsqlDlyjIAJABVkYAZMDQnS4gZyAABIAAEAAC&#10;Q0YAZMAwb5EZ/OKBDBiy2jikGYMMGFL8nQMnAwIl+gx5uoe7Kz4+PijA18fLy83ljt3FS77eHrGR&#10;UYkkWmqWGq8pRTIgPT1dpcomE+ODQ0KCAgNu3Xa65nAtPibW465nWERUeHDAXS/PgKAQeWZ2ZkYG&#10;DBPUpwMGyQD0fD0yKOiv1cmAnnMGmGUA1+wDnh6IVEZ4dBzIgD4dKhAZCAwcgXsygEpl9rYW09lJ&#10;iqwcNECQRm9Af/NBBjxt94AMsLKm8MG/0RpuOYIMeFqlhu+BABAAAkAACIxAAiADhtsl2ZCXB2TA&#10;CKznvdgkkAG9gDSAUQZIBqA5A9xTc2NT5DGC9Ci+JFaYjhNIbwRFuSYw41IVKMSnyn34crK2rKa6&#10;WiAQSCQSqVSakpKCxEBaWpoYvTd/gl6jF2kikVQqEYvF6C2aRaDfcYzsYYKQBggLC+NwOKhrgHX1&#10;DAAZ0O+HOiQIBIaEwDPLAIsJQH9BBjx1x4EMABlgZQRABjy1VkMEIAAEgAAQAAIjjwDIgCFvfB9u&#10;BXiyDEgkEElkSkOPJSA0WixToiBKz2TxBEMbmBw+jclFY1MkECgxcfjg8Chv/6A7bnej4ogjr/L2&#10;7xaBDOhfnn1NbYBkQEdHZ0FVQ2pBVWphj1BQlfbg2/rmNlQANDNwYWFhUS8WFBM96t7XbXxq/JEt&#10;A9DWoZ4B6G91tZXJADSBMOo4UmmeQBh6Bjz1MIYIQGDYEnhGGZCdI5Zn4cl09LfACMMEPWX3ggyw&#10;sqbw4XYbNvjlARkwbE/ZUDAgAASAABAAAgNHAGTA4F90DfMcoWfAwFW34ZyyFcmA9vZO1MY9wkJb&#10;W3tKSir6O8K2q0+bU1ZWLhZL+7SKtURuamqprEQt6jVoQf+sq2dAY0NDJbaADBjOp3AoGxB4OoFn&#10;lgFp0ozYRHJauhJkwFMpgwwAGWBlBEAGPLVWQwQgAASAABAAAiOPAMiAYd40P/jFAxkw8qp5b7YI&#10;NVMWFpZXVnb2MlT1LmYvo/UyU0u0qqqREKof2Yry8rbhv2nV1QMIv7IS3UG3D38Iz1ZCNCVvd+jT&#10;AT8kkdE2FhfXJaeIpPJMGCaoN6dQiAMEhj+BZ5QBWTlogCDzSEEwTNDTdzLIACtrCh/8G63hliPI&#10;gKdXa4gBBIAAEAACQGDEEQAZMNwuyYa8PCADRlwt79UGlZSUUmgcBlvYFVhCBkvA4qSw0Ccswf3P&#10;70UgkZlEEr1nIJHoJBKDTGaSyCwyhUmhoL8sIplJofHozGQ6UwChmwCNwScQ6EQirUewwGSggDAi&#10;vCiYYTLJFA6RxLwXk04gMghYNMSfifAi2vcis8hUDpX+CG20+7C9eT/QWUJLSRhMAdo7BML9Yph3&#10;Ip1ERvvRHCg9i8GmULkE4r1io9Jirx9fbFRyMoXds9iWmChl8wu0geYttaSP/lLYloMEHWwj+ThB&#10;W2cOWJ3quVO6690weIH4U2lcKh0ddXQ07Fu6QgkyoFfnUIgEBIY9gWeWAWjCAEuwzBnQ0d7W2FDf&#10;Y2lobmkb9ls/SAUEGQAywMoIgAwYpHMDZAMEgAAQAAJAYDgRABkw5I3vw60AIAOGUwUdvLLoCkyX&#10;3KMs4bJ79AW36EveiY5h9Nvh9CveCRfdoy+5dX2LIpy5HRKGw+cXGXV5hbq8otx8gz7fqNEbtXm5&#10;+lxGjjIyS6XMyDGIlbrgOKZPLDeALAuiZlhCGDUpms6NYyZFUHkB5PRAiiKQkhFIzeyO8DwvAqkZ&#10;AVR5AFURRFEG9SXNYFpGEAr3CvnoiwBKBgro83BGZjhDGcFALzLC6ajkj18LbVEgXRlCkoQQJYE0&#10;7HXPNN2jeTSeKDvXkJVTlJlTlKEtkqsLpKr8tEy9QJHLS9exJVqmSEtLVVNT1N4xrNBYalZOIYqc&#10;pc7SqJM1WXRVBjFTmigXJ0hTYtl8ATVVi+cpfHAs33hBIEXenZc/RRTC4gUzGcEsZiCT7k+n+9Go&#10;nnhOsBlOCCPLNZSaKsvK0hUptYXJch09TUsUqBN52XEcZQwrM5wqJyZn0dM0eF5mcGLSbX8CnZem&#10;yjUqtQUKqTIrp0Ch0qcrc1Ll6mRpFictkynMYKRpaKlY8I5mhsbRsGLritS6fJU2h85KCg6NUqg0&#10;8iyVNDNbpMiOp/DIyUpqqiaCnOJLED/PrreCdSkKf1K6d6L4Lk7gEsm5HUK74U+85h1/2SOmu+oN&#10;0As718iL5vp70bUrdL12M79Ff3vUbjuXsOsufpduuJ667BhPYsoekQFUJpfG4vUmEKmM8Oi4wJCI&#10;qqrqwTuXQU5AAAj8CoFnlgEqXaFMqUV/MRnQWBRgt/e9F8f0WP654Sq5EbCbCYAMsLKm8OF2Gzb4&#10;5QEZAOcuIAAEgAAQAAKjkADIgMG/6BrmOYIMGIXnAez2Nb/4gkukJZy5E3XeO9EziuIfTQ4ip/iT&#10;UuwDyOddo7sjHL8RFEdklFfXF5dVF5fXFJTWMnPKWGpOsf6klLNTJ/bIz4hQGxqy8sriWeIQsjiE&#10;qQ5j56AQzc6k8RzSMsLyUr2VLKcUfjif6SRKusPmBIextZY43SGcnRPC0Qaxc4I4OnPICWBrgx+J&#10;1nOVaFZmrCAuOj0oNIUYwksL4WSGPjE+liknJ4Sl8aAo/emqcM4DBbhfEk4OVaxiyBWCLC1bpmGJ&#10;MgmZZYTsao6mMjZJE/pgsbG1OLoooizlokPOod05+3aknLaLwSWHcnXdCXonpCWna3JNdbnFtbl5&#10;JVpNgTbHINcWy3RlKVkmnsLAlRWw0gvYcgMKwaS0WGoyiplXlFdrjGtSnWxM29qsd202uDQX3mzU&#10;OwgFVKa8hC7OC6OIgijyUJbGklEwSxErobJzWOIiCVlJ5+Ym8QsFSflJvjRqODsXRYjg6b1wvIwc&#10;Y66pRpBdwlJWpuXUMxTVtPTKeEEJVVKBFxbFcVUchZEuzo9hyt0jmIJ0tb6kXp1Xxt6+u2rZssrF&#10;S8oXLTYtXlI4Z65u5izVVBtuFJ2VWcJRFAcT0+JoAp2xNq+0XizL23syd/63BxZ/+OVSW9nyPYZl&#10;uw2OrhnXb9wkpeSw5MZ4XlYQXfnQATDS3rK0wfRsP7LCK0HkFs2/Hcq87k+y94q/6Ha/ZnVXsf59&#10;4RREcvDEoTQdfROu+yTc9Ik/7xJ50y8ReQj0yUV33HXv2PN3IiyZnnMKOXPVddvB8xv2nIzF02QZ&#10;WegJYFNJSWVVtXkC4VQKg4N8QG8CgUIPi4oNCA4HGTA6f1Zgq4cbAUVmlpdfUDyB0vtajLSfIjtH&#10;rtQ6u3tmqvUFRTn4y5v+3+9+azEBL9js4nAIOyZ9CTKge1+DDAAZYGUEQAYMtzM1lAcIAAEgAASA&#10;wCAQABkwzJvmB794zyMDmFzB0AYGm09lcAkUZjyeEh2LDwqLQve9zq53o+KIg1CbrDqL+zLANWqv&#10;Y9g5h7txiyYw1n5nd/Hk3pveR519jzqH2LlGWZoLT9wMisbTC02VeYaynIIy56wSUqG/Wr7QU5q4&#10;TVF9iVskzxAr9FXynBKzDBCFMFWWtn48h1+g9DCq3I3SW6Z0f53MhcQNKs4h6kUXIumCMDZqLkfR&#10;ukIQSxOYkoeT5jLpkUwuKU5pck8rOkFWmX3AY0IwW5/ETKziXjQln9MJTohTTrOSz4ULXILZ0sfH&#10;Z2Z7CWKuUdy9GZlRWeXbvXn+1KzHxozi6Ll5VIFuWwnvRN7+8WXb/st3veKR3ZaQ05yQpA5lPVIY&#10;vEiycJnx289Lfv6uZNK3RV9+ovxxUlRkEpIElvR9EtPYadkKfaUir0LO4vPWb9SfOyN0uh1JVZx2&#10;Sj5ymeHoGhHHVVIlhTRJIZIB0ZTkDH1FUT6vUbGjgfRRLX5cVdD3TXm3GpRra9NWcZg4isRITs0N&#10;x2SALJSF1IsWWZBogYCkIuxJXOab5DPr7BayikHKJ+N1BE8KKdyMOoKXi2RAWlaBRFvGkJfMDSsK&#10;SKn44aLsiG/2x6tIvoSCcEZeJDOTLikip+oxGRDJQsXOyKuSqIwxU6Ybfvc7w+9/b3zzzcJxP+h/&#10;+9uc3/9e85vf4G96UWTFdGkRkgExVIFCX5FVWOkVWvzlDF/OpRuq+MT9K3d/4HjzXc/r/1gtWLhj&#10;YyJfTRUXxXKVwZgMePyeHSGfszR9lQHnnMNOOgafuR3W0w2cvhV8zjkcq4z36iP6FjXln70d+liF&#10;cNkDl8CWhsazvSKZeJYojp7qGUq86BaTwJb4RNEoPIl/PC8snnXGKdyy+tnbIbuOXV626cCKLYdi&#10;EqlIBjQ1NTVgcwhbJhAGGWDVZ3oo/Kgm8IwyICsnO6cgKUWCegZoxIzVP73c3Sfg36sdOzsrry/5&#10;EWTAQzLA2z84JDwaXYgmEKhEKovG5KELVAYneWgvklPEcmR0lJq8bF2h2jwPhDbPqM0vRleAOQUm&#10;XWEJCrlYKB1Do9HQ/cDg34RAjoNPAGTAqP5ZgI0HAkAACACB0UoAZMDgX3QN8xxBBozOk4FFBqDR&#10;QvZeD55/1Hn/xi3ao+9rvL5yD9lwIni2zTmbFcdvnHDu6jqAGigj4mkqfbE61xghKyQWuqtEqzgi&#10;KVlefE1dZSuq8kzSpeeUidXGWAbWMyAU6xmAmqdzGCnC+vKIpqrwxoqgxjLvmiK3stxblTr7MuUp&#10;HIMf+qAMCGSqI4XZuvgzTdFrGp0+l+CuOgnzj1A0/o82vpsbkQM5uUm5VfLCstRcEz9DI0n0T+VF&#10;M9i7Ajnix7Um5wTQFSdJR7eGbLqKE5zAydffIgXQHiMDULEJPHGqLrEo4ds6p2Wla//TZvubwgO/&#10;JMiL2IXN8Y/IgEhO3vHEG8GLPs37bgLrmhfVO7TIc0KN+19kCRu7i+GLF1OFWSnZJSmqEmF2cfJt&#10;t9TNm8W7tkfdDj3umHTpFs4rkk5My0eBJMoPJIoiSMJUValBl1BH/LEp/VitfEGZ67/rJafrlXca&#10;NMQkLgOfVkgQ6kIpkmCqwiIDkHqJSeVIDJIYpeuxhDm3CK63FU7nxRcvSC45EWK7ZAA31zuWz5Pl&#10;8TKMbEXp7MD8fXFFf9+WvOyq9IdNtLN+GrsAZQQ9gyQqwAt1kQyZZwyXKlCikiTJC4J+mZ71v/+r&#10;/MMfMl99Vbt0Sfrvfy/+wx/Sfvc73HUvgtRAFhcEEdMiycKUbJMkp9TXU+o4bUumKhtPIpHd3Tbs&#10;2zOR6PnbVcSxa23ieGpiWkEMOxNkAPZU/r3H89Fr1Nx/7qZPKI7kH4E/6xRywSUCtf6fuRXs7h1k&#10;7+RzySXk0p3gc06YAEBu4LpHhKNnGFrd8knPgDofRJIEIfEc3xhmHCM1mpwcjGM4BpLDCfxYmiCc&#10;yE9gpPpEUs46d8kAlMXmA+dXbD2ycuuRyDiyOD2jpqYWTTBeUlLG5qcyeUIijUWis3sTEkm00Eic&#10;f1CYsbikrr6hl6G+oRGFXkaGaEBg2BKora3vCnX1A13IenP9svx9QpCkyz19A2MTSagWk+lsFJ5a&#10;kSkMtjRDrdTmIx+A/sq4cfM++x+QAU+4ULT0DAAZYGVPxw/ze7MBLR7IgNF54wdbDQSAABAAAqOc&#10;AMiAAb2+ssbEQQaMznPCPRkQvfzU3Y9WnZ62/rDdLYdrrvu8KefcmUunnJn76arzmy75Y9MJuESe&#10;uhUSGksTK/UiZWFsOjk/e46PPDVYWxakLnHWVmzXNe0l6SSakpSsomiaKIgo6pYBzNTUhvLw5qqw&#10;5rK7TSXOjYYrDfknGnR7K7N2PkYGsHOopOimoOUddWWtKb7VzlNdieyjFG0ANgzOYx4hD2DnJhta&#10;JaUdXEMbTVkiddmcRA9PoO0MYiseio/a9+O4ImmaPyftjBv1kCtD5MPX3SIrvUnyeEZKGPuB9INZ&#10;+mQxXpjBbXCxKfY7nOz6XeWJN4q3fJzG5EnKWh4jA1h5q4jbbD3HhZy4vsozc5G7Kp5zq0P1P0bR&#10;2EiWzFISf2I6ga+0jAKEAlWglhw7pf7+e4PtymD3iNt+8QlCfYIwD/1NTMkLIKSGkVPZCmO+KrQq&#10;9LMGqXOD1qXE8a06sWNzEadR7ixRMHH8vPhkbTBJZJYBlvLnRKVwUopSL1HuHiHN4OT7iotFwZlh&#10;hzgnrsSGRXDQMEHaCK7ON0FIF+mo4gKKxLQlSP/ZufQfTqV9tJ6+8Cj3Sqhuv5M0hKpAZYhL1oZR&#10;pcgcEPlKNGoQTaT3mGQj/J//Sf7f/015442MbduSX3mF/vvf0X77m/BrnvGiQnxqfiA+NRwVW25I&#10;UhrdvXPXfHu4VJxWaTRGXbgw7/btFa6n/mcVaewam2h2NtrSKKYiiAY9AyJcAhLP3+lqlEcy4JKT&#10;f0FhUW6uPiQw0t41BMmAkzcCqFSql3+Qwx3fO17BF51DUJ+AMw53URtfWBztqnvEFZeg7gF/upXA&#10;Td9EB6+4iy4Rl9yj0SwFaMgg1F3AziXimlec/V2cPXrrHoMGDrLEP+0YtGn/udXbj9vuOBERS0pO&#10;k4nSM1FIk2bwhBIUuALRU0KyiM1PQ3E4yWmspBQGV4jWlcizfi2IZUoUur5VqFKSU1MEqZa3aemZ&#10;97/69RSekDh8BQQGn4BIpkzhU1MoN1Oot83BKVVAH7hioOqJKhoSdUKx/Mm5JKem0zkCZPVQ9USV&#10;lMlL4SQ/rToLRSx+KpHOpbKTBSKZTEg9MueTrkGCxoyBngGPXjGCDAANYGUEQAaMzhs/2GogAASA&#10;ABAY5QRABlhje/2AlhlkwOg8J1hkAGrrn7zn1v9O2vXSGcIuUtFlHCU44YpbwPLvd+753ZQDi054&#10;XjGPb376VkgIjspP1whl6brMrbc0LCddmb+q2FdluptZbCcsuE7XpqpKBJlFaGLYAELavYFrclip&#10;KXUV1OIyviofl5kToFC5yzIdMxQXitM34BhJodhA9vdb+VHjPgvn0+wxr7OtpaOisNF/q39c3GHq&#10;r8oAP5aeVdCqq2qrbmovbWiXllZQhOQYwo5gdvYj8kAnYrukKE+pjC7ZivM52WHyIvVVepY7LiGR&#10;LTIPVX+/GEgGpEgTI2SZijVj9Wv/q/DYmnlhDvfoUkKSL1cujeSgOQMeMBORrDzb2K3TSZN3RTmO&#10;O8v84jgnjGjXkfk/+cnfhzPllpQDSLJ4nhI9Pk9IzY8X6GPYmjOHPDRTfin85G3azCluHqGxAtT+&#10;rkchXpDnn5gSSkoji4tyZNerSFPL7vxY7r+i9M7UFiO/vZzYKD9Gi/eLFRTGJWkDCalBPWRAaDLd&#10;T+r6453x9syrZ+mr0wqFqlK1zCBnSDKDGVjvASQD/BJTicIc1Bwfzi3yoRvetqV7EvXvzE+4FZJV&#10;39imK6qL5apik/WxSdoQktg7Ljmei4qN8tI4jJ9K+t3v8H/4g2DmTLaNjXDzZu7cOYn/fSPwikdc&#10;amGCML+r2KICqrTAJbD078dClv/45d6fx3140/6/uuxXsslYz4A1NpHM7LjkvEi6fJTLANSCf8Ul&#10;PCKeaecUamnNRzLA7pbvdfcgymV7w7kTsecun0c9A26HnbG7unnv8TU7Tx46e/3SHUwGXLrllZOj&#10;DYml3faJcXAP7X7GHxs+yNy+j+KYA3rR1eJveXHv84juaF0y4MD5NbtPr9t9msVPyzeU5KBJwguL&#10;84pK8gwl6C0KeUUmfWFxboER/UWv0SdafWFuQdcn6HNVTh4WxxzBEscS0GtdvgFLqsiUW2DIQXOP&#10;FxajdVGwfKXJyeYEXWH6eeWbKtAnKq0eZW1JBAIQsAoC6NjO0uTlSzxrVPuMsqNF6UdN8r0F8mBV&#10;Tn6WWpep0mZrc1HVQC8UmSqFUm2uR0bs4M8t0OUX6QvQoW7MySvU5OajYKlllupmqWIopi4f+4ve&#10;WlZUKDUVVdW1dQ0ofW1uwZMpWWpillaPxJ5WX5CeqcEq5q+EvKLi7BysGBWV1cUlZXKlxmAqqc/E&#10;2/z02V/N3QNABoAMsLKG7wG9g7LSxEEGjM4bP9hqIAAEgAAQGOUEQAZY6ZXbwBX7+WQAGg51KAOD&#10;nURlcAgURjyeHB2bGBQW6eUX6OzqAXMGPPVE1yUD3KLXXvD7w6wTfzsQ9baj0D3mUqdqmS7x66/3&#10;Xf7zwvM7rqGxSszPDt8ODYmjs9LU6ekBJPKmRbqWS9klVGEOU5znJirYh55CZ2vSVKVCZVEYMRlr&#10;FDbPGYBGAWKmJOcauSkl9VG6cr/sMp+sUj9VSagmX5F2EEfjPiQDgpiaaKag3G11qzih4daioouz&#10;nBnpR39lmKBwtiqQoYjTtSSXdChLa6uMgmqVt55/SUTcFcsQmuf47dlkr2MxQm5ztwfonfZH3fCm&#10;EcXp4SGxboFxMdGsh59PD2HlSqSRXCWbe/OcaOF/pfsmMBf9l3h5XmzhJZpMHPLImEVomKB9UVen&#10;JUxZTlu2NuzqlgCHfNFHHem/S6NsDGF2lSGQLMdxlAkCfWxyLlFUcPQE4dN3jpxfeED849dRb792&#10;Z9kSLxwnTpAXy89FPsAvQYCGWkLN62rR1dZydr3Qpwp/pqVAju3TpvJm+QVajEeMoDCWp/ZPFAaS&#10;u+YMQEojMInK1MXGZvgL80VUNZ6Tw04tFKEQxxNb5jkI5+r8CeKEZE0kNycuuUhnqL/mrywqbbgR&#10;mJmhrWxobC2ragimZiAZgONpAglpPnECrNjCvEi2yu6nXyL//GfaxImEKVNCXnkl4G9/C3r77cB/&#10;/cv3mmdsSgFyGH7xycFkEda5IVXvEVT8pzPcMYeOj7G7OsbVcwwraQyV/NsFXDRMUAQjK5avD6el&#10;B1IzRsjcAL8288HT5gw45xR28iY2H4ClliEZcP6mz6mb/tQDh6tvXqIePHTeJeqcc6SzV/BtV68E&#10;EuPSTffzt4NRzJM3/ENjiH4R+AtOoeduBVnmEkAN/Ve94t1DiLeDSN4RlEseOPcwKpokwD2c5hlG&#10;dvBJuBtB8wgl+0QznQMJd8PIF1yi74ZT7O5EnHYM3nLo0ob9FzYfsEPPAmdpcqIiY2isZEFaujBN&#10;xBOIBSkiNPB0RpY6EU9RqHJRp4QkgSAsIlamVCXgqRkq1NyZI5ZloJZNLi8JT6QxeAJOkiA5TYqm&#10;HGCyWXGJVIFIip5fZnPYaB7yTJVOlqmSK1XSTF2KWBkf7Rnhe5rLoInSFdlaPRqkCDWWZkEAAtZD&#10;IFublybN1Ke5afiXY6LCQ8PCWLEX8iV+LG5yQiI+Nj6RSmcpVTksNgePJ+JiEzKyteggR1WATGOw&#10;OEnosEcHPIuXHI8n4okUVJvQW/Qhl8NJSpURiKTYBAKaFSk2noAe7UcrShXZSC3kFRRmqzSG4hLU&#10;OUCRpUWt9k8IKAI7WYRitra1p0gynhQzW5sqzTAYTVQGS5mtUufkIW+HfnlqTKqEUN8DS394G+YM&#10;eOTq6l7PgCDznAGJCQQKkcqkMbnoApXB4Q/tRTLMGQDq4jEEQAY89R4JIgABIAAEgAAQGHkEQAYM&#10;XKu6laYMMmDkVfPebFH3BMKX3GI+3HHnz/vD/nRDsDbAgRw67ciNvX89GDrhWICdW7TlCWJMBsQz&#10;mKnazDSHNPr1TTTdSk31PnXVnoyKlRl1O6l6boZRrCkVZRtCCXyzDOiaM4CZzOTJAuz5hW5J7Kgk&#10;vzCOtz2dfZ6VKeTsxNHYj8gAtSdqEKezVA7rspx2h7FSr/Lz9yZkeFEywx4ZKSiCnSVLuikSuMpT&#10;3XNT7YVc9+C0bBeONoIqCmdZpi9+IISycuwJvnbco5uDdm+PTLnAK5hrH3E5iBLNeTgyikkWpBiV&#10;LnK1MEWhFrFYPBZZkM1O0hHpUuWjMiCco/WhSFb575oSOdkmYZI//a1a/v9lJvwYSk7unkA4kKKI&#10;ZitxWFt/rm9Y8pI5dxbNdtq93zHqtpuPzeRLkydePHLcnyCKTc5DDfG+cfxgkgTH1+dkxHa2VXZ2&#10;1LWX8zsqpB3F4R0FJxqEs0lhd5EMwPHUfvH8QHJ695wBkSm82uaa9o7Wxtb64tpiZYmSq+eJC2UX&#10;I8IjufouGUCUoIb+MJZWpC7t6OhsbW2vb2htam4rr2rUG2piGbnucdI41HeBqw7AC5EMiGKhYusj&#10;WKqTE6f5/uc/4RMnOP3ud7d/85ubv/3t9d/8xn7MGI8rbriUAmQyfOP5QSQx2kbUy4GTrJy2PnXM&#10;+Jgxn0SPeS96zIeRY36K+v3cM99vtQlnZKEE0RhEIAMeGuvfzjXyjGPwWafQKzcDnQ6eu+IYaGni&#10;v+gafs7R7/Kd4FM3/C1zeqO/KNppxwCsM0GPWYUv341F8wT4x3FCErm+OFYUie8fw3QKIqGmfz8c&#10;66pXXBRV6BdFD0rgBMUx70YwE+nCS1i/n+A9p2/uOHljz2lHAo0rkSl8fAIjI2NuOt72C4zwcPe8&#10;5eQaT2JKFcrIiGihVBkTFePnHxAWTZBmqkJDo4WSDHF6ZpIgTZapRTNQ+gYEenoHBIdG+PgFhkcl&#10;BAWFePsEBodHo3bN2Dg8Lp6E2iJTRLJUsYyTkhVKMaTJcgNDot2DWCRWqiwjm5ecNnCDq0DKQGAg&#10;CKRnqDj8NI3wjop3JTomPiQ8jhpzUZvmRaaxEvEEMo2ZSCCjwa/odMadML8T0fEsgUSqyEIDY5Eo&#10;jEQiFa2O2vcJJFpIeGR4FA7VJlRIaYaKzWKEReCcnO74BoTH4BKDQ0JdPf35aXLMzGVrdfqCbHWO&#10;VpfPFYhR4pahvX49KHlCKfIBBlMpRyAWpf9qfLEsK0kozdEXIIGRmaWWyrNR54OuK4qONrz9yg9B&#10;BoAMsNK7HSh2NwGQAb25TYI4QAAIAAEgAARGGAGQAXA1+BCBX5MBdTW6CFd35zsR2qqa+oYaJT9J&#10;nm9qaGgICI22jPiMbjuH9oknlDv0DHjmE1S3DECNiUedIj+9GPeX4Ow/ppS/zMn5u5fkawfCOddo&#10;1DrZ3TMgLIGZlK4VienqpAvJgkQnbuYBoXGfwHCdl5ecVazILZfnlkvVxjB8EmpEDmGYW9g5OXGs&#10;5EBq7Joo1dW42GTmNTbt6pFI/NJgUXC8awQdTfOre6jJ3p2a5UhROpFlt6gZVxlZ58gZZ2NEQYxH&#10;h/3BGvpxnHQOL57BIeHY6aiNHo0y5M9CCT7UJ6BbCeQEMbO8aSmeZMGVWPEVgmK3B8s1MSOc89j4&#10;OQRuchbfPYPlLqIHUuiMSK42mquN5Dxm6gKskZ2T40lM3eZ7wdZrLS18Oj1idyie0XN6ZCQDIrFW&#10;9VxcUq53TJKTP97Jn+CF40Zz1b5RDFf/eCff2ACCGMkA1KruE8sLRK3qyXp+Mk0mYcvETJkAJ+MG&#10;pvP90pO9ROQbcXhiTHI+Dq0bmxRAlHbLAH86L0HAj09OjkniRfE4PnS8D53oTSU6ROIjOBhqrGcA&#10;URrDw3oGhNOVxCQVnpsdSVXEMjLjWZnhZPmdsJQg1DNAkIdkAOp2gOYMiGRiMiCGn3vzuu/52UtR&#10;ODdn2dk5y87MWXZqzrKTs5Z4+eFjBfnxwnxU7ACCyCID4qip77vRf+/N/L0v5/dO1N97MH7vxfiH&#10;B3XBxoNhdCXaTDT1cQDl4akdRlpHgaf1DHhIBnS/RaMDnXOLQX/vf4IN+IMNJfSEgCLYe8dHEpOQ&#10;DAgnJPlF05EPCIlje6EDLJTsGU4JTkzyjqSFJib5RNMjiHzXEHIEIemyW+SZ2yFHr3gcuuRxzN4z&#10;gcwWitKZXCGLy48nUMPCwr38w0lUBp2dnJwqTcCTUUsik80jUJlo8HH07H9cIhmNPYK+YnKSURtl&#10;kiCVhnprMXkUbLZSLmohJZJpRCqLQEHfp6EVSYwkoUjGTU7jCdJSxLJostQxSHLtLtUjlItsglAs&#10;Qw/Soh4JEICAFRFARz7qSZMtdM5NO0UjuRITXQTkY6pUTyZXEJuAx8Ul0tlIlqVT6Gzn4LADHn4U&#10;Vgoai5+dJETz+qIZfdHqqFIgc4CLJ8QlktAo/1inHJGMzmQTKGw6i0ckM2hsAZefgqpSUooUfYtq&#10;X4pYgdr0WUmpqPahyL0J7OQ0CovPT3lK/CShGNVWZOxQIVm8FCQeQAY8+UILegbA0/dWRgBkwDPf&#10;O8GKQAAIAAEgAASslwDIAJABvZMB1SKcd4y4qL5MHRNJ0xabhHGxPFUhyADrrfsPlbxbBpgfNI68&#10;5Bq11QU3J4A+L5C5xz3ushtqiLzf+HjGKcwvksRMTqcnyxnJGWyhIlmiEkpVKenqNEWOIF1rCTxx&#10;ll8M3Tde0CUDzLPaBjBzXCnZnjRtCCsvmJXnQdW4UdVBrFykCh5t/EWt6hGowZ2pDmFkB1CVfuSM&#10;R/sE9FwLNbg/MiLQ49vre64VgeWSE8XT/YoJwFJAyaLxgtBgRBGsx6uIhwqPkork6MMY2kC6Fm1m&#10;d58AS7RASkYgmleZJg+lysPoinB6Bgph2FsZ+htOR0ERRpOFUtPDqOl3I1m+8cIwNKo+VRFAQgMz&#10;Sc1/0wPNfwPIshAKCtIQouhuJNMX3zVdM1ZmVk4wQ4NCCFMTzMT+WkIYqws1kgF+BEkwRYoyDaak&#10;B5GkQWQJFkiWIA6hSFABUDGCSWleMRyPaG4gQYQKjEoeQpMHUGX+lHQUAihSSwhExTDHD6eme0Sy&#10;fOIFKOUwmsLhbtS+m/67XYN23Qnchf66YWHPLf8TVz3QVAQovl8cP5CaOdJa/x/qj/KsMuDJjf6/&#10;/m3ERbdoND8w0ntX7sZe88ShmJewihx51TMWzQ6CJhNGf1FAES57xHRPMIB1Mrjpe8Yx8PztwNAY&#10;PJnBJTM46C+FyUNvSHQOekFBH5pfmL/FvkJ/SfTuFxwU0/LVvcCjMLF0sHXNoWtFbC0OkcYmoYAl&#10;yMVTsLxoLB56i+JbcoQABKyIADqA8WQmi+qnlpxWy86hkCU+y6IGk5k81HqPgrmyYHWBzkLjxiSj&#10;w97yFn2F/lq21PIWhe4N7644D9Q7S+1gcOKJ9DgCDVUlVGt6ycpSc58aGUVDyeLwVDQ0GXqNZgMH&#10;GQAywMoau+FO78kEhr0MaC7S5pXXNY2YO67+2JCO+nJjvqG8pb0/EuvXNFrqq/Jz8xva+ifRjo4W&#10;o15XVtv3vd/eZMxDs0/Vd/StIG3lRfnG8to+rtW3PB6N3dHWZMjNrahveeaEmusr9NrCvmN65gwf&#10;s2JHe2OhJq+qoa9b0VFfacrPK+nrav1ZdEgLCIxWAiAD4BKxdzKgjOEbklZchVr/KwzZbL6EiwMZ&#10;MKLOGk3NLQXFZd2hsLjMUFxuMJZhobgcve35bQH2YVlJWQUKpWWVpeW/Ggym8uLymtLqxrL7oam8&#10;BguWT3q+7hGnZ3zL66YytAq2VteKT4z86Or980lpdRMKfcj6V8pcWtVgLK0yllZioaSiRyg3ljwc&#10;DCWVxWXVXZEfiP9ATENJuaGkwlRR+xBtM7GHQjeNppLKuvspPyFxE5a4sWcxLIX/9fI/VGxTaWUJ&#10;CiUV3cFUUlFchjYf2wqUOGLSB7APHFH9s3MHIXe0jSWV9aaKOlQpjKXVCFGRqaKwuPyByvVQXXvO&#10;t8YyVFufElAW3XGw16X5RcUFhpICg6nYVFpaXl5a1hXKyitKUbj3tv9e3E/TnMX9HPsvC0gTCAwa&#10;AXQ8o1BWVmrsDujtgB7MqOJgdaf/66YFGpa4Jf2q6up7lz4dlUWadI2hs7PVoM7QFlUOv0apoblI&#10;g54BoAqsjMAAyQAhO0FVXNcftVA27Q/vX4i75yH7I0XrT6OedHbB13NP6foFcL/iUNGcv37tc7qp&#10;fxJtadAu+e9LJyIlfU6uQrT4k0/XXcY39G3N8gszPl1wOqyxxhTj74wTF/dt7WeNXV+WPvf1Vy6T&#10;snuVQG1hqK8LQV7SM7KccOXd305O79X6AxWpqY7/05gPnbnqPmbQRLm5+auPd9zrdtjHtSE6EAAC&#10;z0EAZADIgN7JgFoZPiBcmItkAFqMWXxn+ztM6BnwHFUPVgUCQAAIAAEgAASAABAYSQRABlhZUzjc&#10;Bw6IDKgXT375P9s9WP1RtwdVBpRIopctmEXP7Y+CP0saHabU0EWLFrLzn7xy72VAh4Fzd86yNalI&#10;3A7KMtAyoCZXuHnWV2EZT+t68JwyoCzn7M7F5+L72q79jIj7JgNKMw9tXX6dnNNUqT+5/FsHInaw&#10;ggx4RvSwGhAY3QRABsBFYO9kQENNhclYhvUMQEt9XY0hv7C8phaGCRrd5w/YeiAABIAAEAACQAAI&#10;AIEuAiADQAZYGYEBkAHNysCDL//3vU9+3nevCbok5s5Nz1u39u/eved8QHVnU0q48+1gRk1rZ6cp&#10;/dz5KyRp0f2BWdqbUuI8DuxGy+nk/NrOTiQDXp+1dgN6f/JcMHrivKXGGHz7JPb97t34DNRZqS2b&#10;He7i738VvT90jiAtREm1t+XdtsRAa9nd1dd3tlTm+944jkVxJ6DK2t5UjXM/jX195m5RfbOl+rY2&#10;Ge1XfvfC//v77DW7b8RL0ScZFE9LIr70rB4nuZZsip+DK64EDctSoXVyuBjG0bY1VsR6X7FE5uWh&#10;pup2NTfC/jxW4PI8/uXdZ1INVZn4uw4OLhcvnt598rbCWNOdYFK4Pbba8ev8zHS7pWP/+Y8X5q7d&#10;7URMEYa43vbh1HS2a5IiL512zqnrbK0pNm/79nnfvT3W3DOgoUBsf/YQWvumucBFCjJCgW37vsMh&#10;LE1VqfLE3E//8dKri9bv9mLfm/+9s10vxDlccHByurL7sB1NYWgyZTlfOoJWOh/C6ypVrdrhyEH0&#10;iYMnodyMp1iEs2ydYySvtR0RLvc9d9zf/y765KInrb6zUxTriF7bzp/46j979gxoEMV4oiJdQN8d&#10;uybUlaGk2uorIl1OmdOKaDQPddRoUNy0O4w+uBIptBSgJou8f9+endvXvPvXnj0Dav2PLHj5j2Mm&#10;L9911JOCopVI4y2luhnOae4pCDAZ8M6HP8zZbi5xMypxZ2dDkez6eSwX++jUh36yGgqlV88hjFu+&#10;/++/Uc8AVoQDihbAL2xvaUj0PINlcNottwrrZqBJCj9q3luxaXmdnaXR9teCacqWzjq0s666xZXU&#10;N5N8zmLfn7qjLq+vVTOPHdqH3t1NzEAUe+ysrof4KxUJ6Nvtm1e89X8P9AwguB10I2BxWuor4uPD&#10;S+uwbUvF3dx9O4YRcGH3/kORaTqqy743/jJm7Iw1aOOFsRff+c0Xu86hxA54xoh79IeoCbtyKoSD&#10;9TmozCDuPumcVVLbWSw9dQzbuedu+RRgh2FFguN1P7ysubNBFO1pfyvC2FQdcP6YZeeecyOhnWtZ&#10;mks17lePYRvviEM1s7OtlhPmjCo1ipVe3mruGfD6wi2b0Pvz12KwPY2WQsHePXvQJ5fuRpZaitVQ&#10;Gnn3Evpkz569gkL0HnoGPHQwwlsgMHgEQAaADOilDLBogEcXmEB48Kor5AQEgAAQAAJAAAgAASAw&#10;XAmADLCypnC4D+x3GdBcnnVwxlenvcIX/PChM6fMPIKYeusHr7/89hczpk1+998vLTwRmc12evGd&#10;mWytSRp4+KOvZlC03S3jDVR723+9+eGU6bNtxn2zPQA12iIZ8Jc3vxg3+5cfXnjhP7vduI1NFVE3&#10;Ds+dPXv2hM9eHDufoTLRnba9/rd/fD9p9oRv3v/7G7NTNNJD88e++fmE2bNnfvfR62//tD4z33hk&#10;yWeffv/zrNnTv/7wzSWnwtIiTv3xhdcmomz23y6/N1Z7S0P+0env/fUvf/lm0uyDPnRpyKk33nj9&#10;pymzZ0/58dXX39x9N6m5azi0jlZN1Jtv/RjA12sot8e+91mwKNfn4IxX3v502kxUqs//8u6EAJ6a&#10;6brz87c3qDo7c1O9PhnzelBGEfH0vN/97V8/TJq29ZxbUW1XWs3SgJf/9cpYlM3mUwKF+MCUd/76&#10;f3/9dvLs4yFk/03TJi65U9zZxvbY/dFrk5OMlZ57p7789ifTZ8747r1XkAxQamSLxr3+/aSps2fb&#10;fPjuhwd9OKKES+/94Q9jJ8y2mfDF3/813o9C2DHhjf/7+z/H/TL7cny3z2hN8Tv06v/762c/Tl29&#10;84RMo1876fWx43+ZPXvaZ++9u/km3pCTvPK71z4dN232rFk/zVsvyK1Sk53Hvvfqt5NQlElvv/7y&#10;gvOx1fX6ZW/+5m9vfoH2gwsxQxZ54e03Xh03Zfak7z958f/1lAFVYfvnv/jSaxOmzP7u4zf+8/Vm&#10;XWXpje0TPhw7fubsGd9/+rbN9jtFhpwV41/7ZiICPe2T997fdYdaICPN+eLlT36aMXPGpH//qacM&#10;qHbeOOHv/zvms/Gzll8M01Jdv/ng32hnzZ42+Z3XX55zOqoW6SXLgsmAt/7zwbczZtt88fbr03e6&#10;FRaqlv34n2/NuXz87gd73OhN9wa3a6nS7Zryxpuf/4Qwvv/SS0gGJNza9NoLf7H1Si8iX/7jP//9&#10;0+Rps/dcN1TVKsPPvPHfN9G2TJ/44+xzYZ2dOXs/H7vhGqmxswztrK9mHEnB3/zTP14ZN2na7F32&#10;uhzl4UWfvvzh9wiRA0GDVETPnXXIh5OfFm3zyUvoOJ1hM+GVPz4gA7jeu9/9ZEVOc6eKePHff3zv&#10;NlvdWataPe7jba6M2CtLX375hV3BKTi71S/9ccw7YyfNPuTCj7F75zf/98O02Tbff/g/L0+KVxrv&#10;gehIvLr85XEHajobIg5M+XDesXQJa8UPr334PTpmZn/z4av/mnqgtDnv5E/frTgdW9dZFbZv/hcT&#10;dihrjKvf/s1f3vgMxXFMyOwWdbEX5v7vK++hD23tYzo66yOOzf33O59OmzF76vdfHY1VmWXAH9//&#10;ZsLsSd/+/Z/vnghKLUxPmPXFK2hnzZ454/N3//XJyisVdRVuOyf/693PZ8ycPWv8Z39+b3JEigaG&#10;CRqu1zNQrpFPAGQAXASCDBj59Ry2EAgAASAABIAAEAACQGCACYAMABlgZQT6XQbkJHl98dZUaVmh&#10;09oJ03Z5lWETg6q3vPfRcruYpmbDraU/fT3/rMqo3fTNO1tdcDc2Tfhpq2/3o8edZZLlP3y86HR4&#10;dUtnU0l+YS16nBrJgDePh6d21mdu+fbT2fv9KluaFYlu61evXDnjuzH/HOvLVyEZ8OnbC8Q1ndnM&#10;m2+PeSMoWbhj6kdvfz9z5cplk75656PJhzKSvP/98oufT5i5YuXS8R/+6z8TbUl4v7HvvrVi22Gp&#10;sb2jR68EacRZ1CCODQ9Toz+6+MtvV14pRI8zN+SfX/LV18tPF2CPQ1uWqjPTP5l2Mij8zNy3p52t&#10;zmf88OG7628QGlH7cqVk0mt/Xu6Q+FgZ8Nak7TLTA/O8NhYLZn7+xsTZS1m5be0dLWmBRz/56DNi&#10;DsoCa19+QAZIaN98+vF+b25Le9cwQYygI2P++NLEWQtWrlz06b/+/MGqK6hR+L3ff8aq7KzUx342&#10;BrUvy3ku2z4cO5HzwLhDmAz4+OPJRC0250AVx+H3f/rnd1Pnrly55Ov//uPtuQcJXof+/uK3tFzs&#10;2+K8nLrGWrfdP7/54yYVUjbNZb4HZnw4cbW4CMmAvy67QcRg1BWdW/ntd5sdS+o7HxkmCJMBYycd&#10;UDd0crx3v/3/vsGzcF++8/IH39ksX7ls8hdv/uvLaVEeJ8f84Z/jps1buXLxl//523uLTsU6bvrD&#10;BzMUxS2PzhmgFwZ+88IYD3FbZ2uD1/7Jr3+3LgsrVUXAkdkf/LRM0j2Q/v1hgprTfQ68/u2sKLdj&#10;Y/7wwo/T56Ncvnjtr+8tPVte39WVoCbF7c+vfRWYpEe9OLrmDDAqVk9+F8mAkozYb999Y9H6PaKi&#10;9o7avDNLv/lhzbWihs6WqpL8ctQr5WEZIEonjnvvP3NXbxMWtrU2lPkdmvH217/YBXHa2jp0MQ/v&#10;rJgry//02YKcys5HhwmqUVFnfPWRXSzv9LLvP/vmq1+WOohJlz/5aRk3v77TkDJn/Ie7gjMqC5Km&#10;vzrmaCQ2lpF5mKDvBY2dlarwd8e8cYN+f4Ajgyhy4rsf+TKZy3/6ctddYXrE0T/+c2yiqhKtlRJ8&#10;/O0X/x2teawM+L95l2If+rnkBx195/3PDl52z69q7zDxbT79cK1DIposutGoK6pvN8uAt65RlZ21&#10;ksXvf7DsfBTx9ro/vPxjKhKC7S1U563vvvMFmUv+4p13tzpTUYeQ9rLUH1/+wzpnMsiAAb4sgeSB&#10;wK8SABkAMgBkAJwggAAQAAJAAAgAASAABIDAcxIAGWBlTeFwH9jfMqDJec0nY+4tf3tvJl1dbpYB&#10;X25zord0lniumoRkQG59q8DvyIfvj/vkjRducbCxQrqW4pS533yw8FRoFVIIVXp1qUUGWCYQzjv1&#10;01dTd7qzQ47/7aX3l6+yXbt0yl/vyYAv39+q6ezUJrt9NOaNMFVpFjNk9tgvF69eu3aPvdxYU5OG&#10;ZMBLX02et9a87LZz1VeglOtiL29795XXHFgF97JvRzLg43feDlc0IRlwbPFX36y4VIBMRX3e2cUP&#10;yYDObKrTZ++M++79v+0LEHYWMMZ9+O46h8RG1LxcIZ746l9WXMcjGfDpm8vkTZ1ZFPvX7vUM+Hr+&#10;mdz76qN7s5vE4Q5j3/zXujsUJAM+fP9jnBIVD5MB4xZcLWhujb+66k3UM0BK+/bTj/Z6sXvIgKNj&#10;/vjy5HlLLdt1wBmXEotkwBRZZ2d1Mfm7ezLg3c9/omq7hkIyZ4nJgK/HLhJVYG+qONd//6cXxs1Y&#10;ZElkn0Mg1WPXH1/4mqLD1EdJobqyptZ9z6Q3x23INssA7/3TP5xoa5YBLx4JS8OSqDMgGfDtpuum&#10;X5EBP063R/tYEHzkA0wGxH71zssfjZtla85u+4mrrMBTY/7w4oTZiy0F2O8YRnTa9If3bWTGX5UB&#10;N3m1Zhnwy+vfrlGiNvnmcr9Dsz4Yv/xxMqBJ6r3vjW9nR7kdR7lMnL2kK5dbETVN92RAqvtfXv3C&#10;n5v7qAww46on3tz3wauvng+jHF7wxXer7TE/VG9SG6rMMuCLlXaxDQ2F11b8+OWMIxqMWQPN5cjH&#10;r716PEaB3pRqk44t+OKDKTvxngcf2lnxV1f8+ZO5morHyAC0W2IOLXrnnbGfzNii0qYu/undt/7z&#10;n5WXKNhAOw/KgF0BaG/fnzOgpoT6/ZhXLuJ7jmpVFbZn+juffvfu+2Nphs6MyGN/+ueXCVnYvhcG&#10;HX3rxVfNMuCbhUdCqxtLnDf98mlXz4AX9vjxH/057Ggrd9r0y5tvfhXLJo//+L01VxOQDECDZanL&#10;LTLAMoGwdsfHH847EUy4vf4PL/2QUorJAIrT5nff+ZLCo3z5zrubnSiYDCgV/vDSH9bfoYAMeM7L&#10;DlgdCDwzAZABcBEIMuCZqw+sCASAABAAAkAACAABIAAELARABoAMsDIC/SsDWkuTbf77zrJjzhQq&#10;lRDvP+nVv+30Tm5/jAxAT9uz5n708u8/WqYwYU+gdy2ttSFHZ7zy+tsTf7Gx+fGrDV6WYYIekAEM&#10;nwN/fOmNSb9MtZk67h9//PfxMD7qGfCADJBn2S/5/m8vvzMBJWJjs/FGbGOVesfUzz7+ehx6O3vu&#10;UU1rZ7WRv8PGZsrPP73+r39cJnXbiA4dw+Xz1/7v4+8mbdzlSos499abr38/0cZm4revv/WeXbTi&#10;3jBBWGGbS2Q7J737u/9OxitMnS3VAUfn/PvtjydPsbEZ98mrY2fjxEXSqAsfvvjSt5Nsfvjsv799&#10;ggxozzk1b47N1Knv/+f/rXakacg3Pvz3Xz/9fvK2wx7BF1e98NKbP02e8smbL/wTGyao6PScz158&#10;/YNfpv4y9u2X0TBBGSr+9I9f//qnn9F2bdjjXtTWKUu89KAMUCpjTr/+4v/7YtzkfRdizY3/aHlA&#10;BnTWKhd98d8vvh+PElm21l7f1mnKpM759P/e/2Yy+uTH+euTtFVamtt3H7721U82NpN/euv1f+10&#10;5dQ09JAB7fUUx63/eenFbyfa/PT1hy/8/eFhgnrKAGZewfmV49///Lup2M7ZKa5uaqtIn/PJf74a&#10;NwG9X73ZMb+tM1cQOO5ff/zwuylTp4x/5Y89hwnqLMkkT3/vf9/6auK8hWdZjLs/fPzal1ipxr/9&#10;xr+2OjHqegwTtOTTt9/48NspNpM+fev1xRciy4rEsz/5z9gf0e60WbP1dkGPCQaaKqQL3v7L6x9/&#10;a2Mz6Z0XX0TDBDXe6xnQUCHabWMzddKE//77H6eiFFz3Hf/5z7/Nh8T3NqfQMEGl1xZ89cqbn/4y&#10;6ac3Xvq/z2ccURbL96L4kye+9eo/DoUIGW5nZ9vY/Dz27Q+mbxKKuQ/tLBXD9ZtX/vjJOJtfJv3w&#10;0oPDBKGdVJOP//JPL269y0YTByT5HvjXXz7DaZF+uC8D6kqy14z9478/QMXeFxRx9t3fTkaTDDxO&#10;BnSWiT3/87sxb8y7jGpaVa5gzfg33vsaO2a+ev/VsasulzeXu9r++NLrH02aNOGtV/724a/LAA0/&#10;0BbB/vHL/7zzYWR6qcu2H1558wPzMf/53gjLMEEPyAC9lDD/m1c//gFV1V8+feffNvs8q+qrPPfa&#10;oMGFsOr7w8evfjOfIC+kO23/5P35wvI2RZyDjc1e+b1hu+CqAggAgYEmADIAZADIgIGuZZA+EAAC&#10;QAAIAAEgAASAwIgnADLAyprC4T6wf2VAcXr8qSs3UnWVqKp3tDaR/ezs3El1naWRV25EcdVtnbWC&#10;YFdHX7J5Tlqj3bQvp+27i3UC6LG0N9Umel84iC0XhNi4PIa7R+0pCtReX0F0vukew6+uLA5zOYd9&#10;7xocfPmgHyNDzY26YR9Zip6lz+VfO2gnKWnSxx75ZPoaFGXn6pmovdKVY6g3ae/aYysdPno8zdhZ&#10;k5dsycPOh1Dfs42/swLvdBV9bn8bj5rOM2m+5lgHA5ho8P+HlorALVO+XXIuz/Kkf2Nlgv91S2Q+&#10;as/GPikKdryE3h6/dOncQTuRsTqL6OPoS7LMx3t/qVXfOH4URTtz2z+/EusQEHsDW+u6K6WyJvva&#10;0cMHDx06c/Gi3QU3NF1wjUlp2XS0OHoTUVLlap79Gezt2atO6opOQybtymF3NG9zY0327YPnaFlo&#10;AmNTiB0Ww9mPe29mhva81HhHR7+Ce/PMVudLb9thiZw4f1mBOHZ21mpYJ48dxnLp2lmdJkm8JV/n&#10;GL55AuGKgEtnEiXdww/VJTiftUQ4evy6+v54So2SOF/nuwzUjK0XJ9qfuoWenW+uKQm62bUV7JxG&#10;lF2lLuXGeeyTUxcdsrCZZ1tUtIAjhyxxzhDSe/Qd6axLCXXHqJ7yRePil8rwlkhOUbwHJhBuKIhw&#10;drhx44a5xDjLBMKVOcLr5lxOX76R3TW/rWU/dBSlUy4dt6R03JcoaUWTVLtdCREWNRhFZjAHL3jG&#10;VWP9PjoFUeY0D55JEGPbXqpiYjvkxIlLZ87c8Ew0FKVfNH993j26vLqSHeaCQTx4kJiJ+i88sLNQ&#10;hwBklDIIXpZcD3btrPvHRXtbMy7CMwcNvYT2ZkVhLAFfZzlQq/O871yNEaOtb86gBJ80bz1XTLxy&#10;yK0IzcZbq0L7nZqJ9vv9pbU5c/Y//3Ew+N60yab086ePodUuuQQUmo+Jan0SVh2OH7c7d87BJbq4&#10;qSb48mlcau6DR2pnjiD6tLmszvFi9FVbXVmkm+VwvCQvb21tznU+eJWXg1XE6GtXfQhirLxFKYfM&#10;+/GaN66sawLhMpz3NeyjQ4dSUIkRlmz25St2NGVZDi/04MGL6eaRxWABAkBgEAiADICLQJABg1DR&#10;IAsgAASAABAAAkAACACBkU0AZADIACsj0L8yoJfVu75CuHbsJ5+NnRyQVHRvGtdertqLaE2msPNr&#10;X//vR2PHjv38ww8+mziTon5gmP5eJPHUKNq9P33z8Yef3SDouh9Gf+o6EAEIDD6BbNbdOV99+PW0&#10;7UJ99zTdg18KyBEIAIHhSABkAMgAkAHDsWZCmYAAEAACQAAIAAEgAASsigDIACtrCof7wCGRAc31&#10;uf6XL5PS0dPNA7J0tBuCLlsWL3kx9lB2fy8lEdevhXN6jsze3zlAekCgPwgUq7juV6/Ju6dW7o80&#10;IQ0gAARGBgGQAXARCDJgZNRl2AogAASAABAAAkAACACBISQAMgBkgJURGBIZMIRVFLIGAkAACAAB&#10;IAAEEAGQASADQAbAqQAIAAEgAASAABAAAkAACDwnAZABVtYUDveBIAOes87D6kAACAABIAAErJEA&#10;yAC4COxHGcDgJA9toLOSKHQOnsyISyRH4RKDQiO9fAOdXD2i4ojWWD2hzEAACAABIAAEgAAQAALW&#10;QgDJgLu+Qd5+QcFh0VGxifF4CoHCpDK46AKVzuYP7UWyUCTPVOuVmrxsXaFab9DoDdo8oza/OAeF&#10;ApOusASFXCyUjqHRaIWFVXCPNBoIgAywlpMLlBMIAAEgAASAQD8SABkwGi7z+rSN6OIf3QKIZUpL&#10;CAyLaeixJBKIJDKl5ycBodGWmKL0zKG9yUG5gwzox5MDJAUEgAAQAAJAAAgAASDQewIgA6BngJUR&#10;ABnQ++oNMYEAEAACQAAIjBgCIAP61FA+GiI/WQb01ACW1yADRszZADYECAABIAAEgAAQAAJA4JkJ&#10;gAywsqbw0XBr9+RtBBnwzLUdVgQCQAAIAAEgYL0EQAbARSAME2S99RdKDgSAABAAAkAACAABIDBM&#10;CIAMABlgZQRABgyTcwcUAwgAASAABIDAYBIAGQAyAGTAYNY4yAsIAAEgAASAABAAAkBgRBIAGWBl&#10;TeFwHwgyYESeiWCjgAAQAAJAAAg8mQDIALgI7FcZgOZGG8pAZ/EodDaeTI9LJEXhEoJCI7x8A2AC&#10;YTgNAgEgAASAABAAAkAACAw0AbMMCPT2CwwOi4qKTYjHkwkUBpXBQReodHbS0F4kC0UymEAYXMXD&#10;BEAGDPRJAdIHAkAACAABIDAMCYAMABkAMmAYVkwoEhAAAkAACAABIAAEgIB1EQAZAK3tVkYAZIB1&#10;nWKgtEAACAABIAAE+oUAyACQASAD+qUqQSJAAAgAASAABIAAEAACo5kAyAArawqH+0CQAaP5hAXb&#10;DgSAABAAAqOWAMgAuAgEGTBqqz9sOBAAAkAACAABIAAEgEB/EQAZADLAygiADOivyg/pAAEgAASA&#10;ABCwIgIgA0AGgAywogoLRQUCQAAIAAEgAASAABAYngRABlhZUzjcB4IMGJ6nEigVEAACQAAIAIEB&#10;JQAyAC4CQQYMaBWDxIEAEAACQAAIAAEgAARGAwGQASADrIwAyIDRcGKCbQQCQAAIAAEg8BABkAEg&#10;A0AGwGkBCAABIAAEgAAQAAJAAAg8JwGQAVbWFA73gSADnrPOw+pAAAgAASAABKyRAMgAuAgEGWCN&#10;NRfKDASAABAAAkAACAABIDCsCIAMABlgZQRABgyrMwgUBggAASAABIDA4BAAGQAyAGTA4NQ1yAUI&#10;AAEgAASAABAAAkBgBBMAGWBlTeFwHwgyYASfj2DTgAAQAAJAAAj8GgGQAXAR2CcZwOUl8ZMFDT2W&#10;gNBosUyJgig9k8HhD22gs3gUOhtPpsclkqJwCUGhEV6+AU6uHlFxRDgJAAEgAASAABAAAkAACACB&#10;gSMAMgBkgJURABkwcKcDSBkIAAEgAASAwLAlADIAZECfZIDRaCwuLgYZMGxrNBQMCAABIAAEgAAQ&#10;AAJAYEgIgAywsqZwuA8EGTAkZwrIFAgAASAABIDA0BIAGQAXgX2SAT01gOU19AwY2ioMuQMBIAAE&#10;gAAQAAJAAAgMBwIgA0AGWBkBkAHD4cQBZQACQAAIAAEgMMgEQAaADAAZMMiVDrIDAkAACAABIAAE&#10;gAAQGHkEQAZYWVM43AeCDBh5pyHYIiAABIAAEAACTyUAMgAuAkEGPLWaQAQgAASAABAAAkAACAAB&#10;IPBkAiADQAZYGQGQAXBSAwJAAAgAASAwCgmADAAZADJgFFZ82GQgAASAABAAAkAACACB/iUAMsDK&#10;msLhPhBkQP+eAiA1IAAEgAAQAAJWQQBkAFwEggywiqoKhQQCQAAIAAEgAASAABAYzgRABoAMsDIC&#10;IAOG8wkFygYEgAAQAAJAYIAIgAwAGQAyYIAqFyQLBIAAEAACQAAIAAEgMHoIgAywsqZwuA8EGTB6&#10;Tk+wpUAACAABIAAEugmADICLwH6UAXQ2f2gDjckj09iJJHpsAikyJiEwJMLTJ8DJxSMyjgi1HggA&#10;ASAABIAAEAACQAAIDBwBTAb4BHr5BgaFRkXiEuISyXgyg0LnoAtUGitpaC+SBSJZplqv1ORl6wrV&#10;eoNGb9DmGbX5xTkoFJh0hSUo5GKhdAyNRissrIJ7pNFAAGTAwJ0OIGUgAASAABAAAsOWAMiA0XCZ&#10;16dtRBf/6BZALFNaQmBYTMMTl4DQaEtMUXrm0N7koNxBBgzbUw0UDAgAASAABIAAEAACI5sAyADo&#10;GWBlBEAGjOxTEmwdEAACQAAIAIHHEgAZ0KeG8tEQGWQAnCuAABAAAkAACAABIAAEgEBfCYAMsLKm&#10;8NFwa/fkbQQZ0NdKDvGBABAAAkAACIwAAiAD4CKwX4cJQj2ghzLQmFwyjZVIosUmECNj4gNDwj19&#10;/J1c3CPjCCOgtsImAAEgAASAABAAAkAACAxbAmYZEODlGxAUGhmJi49LJOHJdAqdjS5QaSze0F4k&#10;wzBBICoeQwBkwLA9m0DBgAAQAAJAAAgMHAGQASADQAYMXP2ClIEAEAACQAAIAAEgAARGCQGrkAHp&#10;Sg0VzWFgnsaA1vUQD58nFMOcAaPRFoAMGCXnJthMIAAEgAAQAAI9CYAMABnQJxlQa156TiLw4JwB&#10;Q9ktAD1vBT0D4PwGBIAAEAACQAAIAAEgMCQErEMGZGpu3nLes29/d9h34CCRxgIZADJgSGoNZAoE&#10;gAAQAAJAAAgMNgGQASAD+iQDSGQKlUYHGTDYFRXyAwJAAAgAASAABIAAEBjeBKxCBmTrCtV6g90l&#10;+zVr16GwectWIpWJTADIAJABw7t6QemAABAAAkAACACBfiIAMgBkQJ9kQE8NYHkNPQP6qS5CMkAA&#10;CAABIAAEgAAQAAJWTMCKZEB6pvr02fPLl6+MxCXkFJhABoxGE4BuAmGYICs+30DRgQAQAAJAAAg8&#10;KwGQASADQAY8a+2B9YAAEAACQAAIAAEgAASAQBcBK5IBGr0hO6cgOo6Qk18MMmCUmgCQAXDqAgJA&#10;AAgAASAwOgmADAAZADJgdNZ92GogAASAABAAAkAACACBfiRgXTJAm2fUIhMAMmA03w1Cz4B+rP+Q&#10;FBAAAkAACAABayEAMmA0X/49dtsLC6toNJpYprSEwLCYR4cGgjkDrKWCQzmBABAAAkAACAABIAAE&#10;BocAyIDR+4i9ld5SggwYnFMD5AIEgAAQAAJAYFgRABlgpVduA1dskAHDqoZCYYAAEAACQAAIAAEg&#10;AASsggDIAJABVkYAZIBVnFmgkEAACAABIAAE+pcAyICBa1W30pRBBvRvFYPUgAAQAAJAAAgAASAA&#10;BEYDAZABVtYUbqV3a/1YbJABo+HEBNsIBIAAEAACQOAhAiAD+vFqamQkBTIAzhJAAAgAASAABIAA&#10;EAACQKCvBIazDOAmpwnFGb0JY9CAoeh+YGTc2MBWPJkAyIC+VnKIDwSAABAAAkBgBBAAGQCXiDCB&#10;8AioyLAJQAAIAAEgAASAABAAAkNLYDjLgFSJQp1b1JsAMmAU9W8AGTC0pwzIHQgAASAABIDAkBAA&#10;GQAyAGTAkFQ9yBQIAAEgAASAABAAAkBgJBEAGTCKmtFHxj0kyICRdAKCbQECQAAIAAEg0EsCIANG&#10;xoVcP24FDBPUy7oD0YAAEAACQAAIAAEgAASAQDcBkAEgA6yMAMgAOH8BASAABIAAEBiFBEAG9GMz&#10;+shICmTAKDwPwCYDASAABIAAEAACQAAIPCcB65IBWdr8BCLt0YGDYJggK2vQf55bUJABz1nnYXUg&#10;AASAABAAAtZIAGTA81w+jch1QQZYY0WGMgMBIAAEgAAQAAJAAAgMLQErkgGyTM35i1dW2q6NjiM8&#10;5ANABoAMGNp6BLkDASAABIAAEAACA0ugWwZUV1eXlZUbjcXZ2RpLUCiUYnE6jydIThZSadSyspYR&#10;2fYNG9X7OQMCgkK8ff1RCAkNb7i3BIRGi2VKFETpmXR20tAGGpNLprESSbTYBGJkTHxgSLinj7+T&#10;i3tkHGFgKxKkDgSAABAAAkAACAABIDC6CViRDBCkybz8gvYfOhoaGQsyYBS1/j904wc9A0b3KQu2&#10;HggAASAABEYpASQDWCxWhXkxmUqLigxKZbYlyOUZYkl6siA1WZDCYDBABowSbfCEngGlpWWl5qWs&#10;rAxkwCg9ZcBmAwEgAASAABAAAkAACDyOgBXJALE8++iJ00uXrwwKiwIZADIAKjQQAAJAAAgAASAw&#10;igggGSCXy2k0GoFIwBPwiYmJsXGxloDDxcbgcNExMXHx8WlpaSADQAZ0C4CeL3r2DKCxkoY2UJlc&#10;Eo2Fxj/FJRAjYuIDgsPvevvfvuMeGQs9A0bRaQ02FQgAASAABIAAEAACg08AyQAP7wBPn4DA0Eh0&#10;IRqbSEok0cl0NrpApTJ5Q3uRnCJR9Gz0T5VmRMQkoBCbSAYZADJg8CsL5AgEgAAQAAJAAAgMGQEk&#10;A9CD3iaTCfUMqDQvVfeW7tdoBCH0LcgAkAEgA4asokLGQAAIAAEgAASAABAAAsObgBXJgEfnDe7+&#10;BOYMGEVuAIYJGt6nFCgdEAACQAAIAIEBIQAyYJQ08fd+M59nAmEaCz30NJSByuSQaMwEIhWXQIiI&#10;ibvXM8ANegYMyOkDEgUCQAAIAAEgAASAABC4R8AsA/zNPQMi0IVobCIRTWRFprPQBSrqHDC0F8kP&#10;9QwAGTCKWvyfcB8IMgBOX0AACAABIAAERiEBkAG9byUfJTFBBozC8wBsMhAAAkAACAABIAAEgMBz&#10;EgAZAC3sVkYAZMBz1nlYHQgAASAABICANRIAGTBKmvh7v5kgA6yxIkOZgQAQAAJAAAgAASAABIaW&#10;AMgAK2sK7/0N0kiNCTJgaE8ZkDsQAAJAAAgAgSEhADJgpF7aPfN2gQwYkpoImQIBIAAEgAAQAAJA&#10;AAhYNQGQASADrIwAyACrPuNA4YEAEAACQAAIPBuBbhmApgvW6/VJSUl8Pl8oFIrF4oyMDDS3MJpO&#10;GCYQfuaGdWtcEWTAs1UlWAsIAAEgAASAABAAAkBgNBMAGWBlTeHWeKvWv2UGGTCaT1iw7UAACAAB&#10;IDBqCfSUAXK5fOXKlQsWLNi+ffvZs2dDQkKKiopABvTvFdfwTw1kwKg9G8CGAwEgAASAABAAAkAA&#10;CDwzAZABIAOsjADIgGeu7bAiEAACQAAIAAHrJdBzmCDU7p+fn3/zxg1PT8/k5GSLBgAZMPyb7/u3&#10;hCADrLc6Q8mBABAAAkAACAABIAAEhooAyAArawrv35soa0wNZMBQnSwgXyAABIAAEAACQ0jgoTkD&#10;UOs/8gF0Or2iosJiAkAGWON13fOUGWTAENZHyBoIAAEgAASAABAAAkDASglYkQxQ6QqztPkoZOcU&#10;qHOLeoYxNBoN3Q88z+0ErGstBEAGWOm5BooNBIAAEAACQOB5CDw6gTByADU1NegvmkUAZIC1XMj1&#10;YzlBBjxPhYJ1gQAQAAJAAAgAASAABEYnASuSATHxREdn19t33G/dcRfJskAGjNI+DSADRuepCrYa&#10;CAABIAAERjkBiwwoKyuz9AB47ILcABIDZWUt/djiDEkNWwJPlgGWo6WhxxIQGi2WKVEQpWfSWLyh&#10;DVQmh0RjJhCpuARCRExcQHD4XW//23fcImMJo7ymw+YDASAABIAAEAACQAAIDCgBK5IBjk4uSUIR&#10;P1UajUsIjYoFGQAyYECrBiQOBIAAEAACQAAIDCMCFhmA2vpRi/+vLbW1tSADhm3bfb8X7MkygMli&#10;c7g8kAHDqA5DUYAAEAACQAAIAAEgAASGAQFrkgHOrsgE8JJSEsmUgJAIkAEgA4ZBBYIiAAEgAASA&#10;ABAAAoNCwCIDkAZALf6Wpe7e0vM16jcAPQP6vdl9eCYIwwQNSs2DTIAAEAACQAAIAAEgAARGFAEr&#10;kgGuHj7BoVG4BPwtZ1cKkwcyAGTAiKqKsDFAAAgAASAABIDAEwh09wxAz/4/YSkvLwcZMDzb7vu9&#10;VCAD4IwBBIAAEAACQAAIAAEgAAT6SsCKZIA0Qx2TQAyLjqM+aAKQFYAJhEeXGKis7IAABIAAEAAC&#10;QAAIjDYC5eVtvQuj67qo3xvZrSVBkAF9vfGD+EAACAABIAAEgAAQAAJAwIpkQM+uAA+9BhkAN71A&#10;AAgAASAABIAAEAACQGAUEQAZALeyQAAIAAEgAASAABAAAkCgrwRABoyiWyZrec4LygkEgAAQAAJA&#10;AAgAASAABJ5MAGRAX2/8ID4QAAJAAAgAASAABIAAEBg5MqCgoKK0tBUCEAACQAAIAAEgAASAABAA&#10;AiOeALr4p9FoYpnSEgLDYhqeuASERltiitIzaSze0AYqk0OiMROIVFwCISImLiA4/K63/+07bpGx&#10;BLhBBQJAAAgAASAABIAAEAACA0dghMgAEonEgQUIAAEgAASAABAAAkAACACBUUMA3QKADBi4G0VI&#10;GQgAASAABIAAEAACQGDkERghMmDv0fPDIWzbd3zZyrWLlyxbtHjpk8PiJUtRNCwsXb7EEpatQGEp&#10;CstXLluxyhxWL19pi8KKVWtWrF6zcvVaFFatWWcOG1av3bB63aYN2/etWrtx2er167fu2br38Pb9&#10;x/cePTccUEAZgMAwJ7Dz4KllqzcsXLxs4eKlvQmoRpsjL1uEKnhXWI7q7+KlK7CwDAtLlq1ashwL&#10;S1egsHrZSlsUlq9cs2zVmuWr1q5YjcI6FFbarl+5ZoPtxu07D53eceDkkpVre1OMRwqwfBGWu7kA&#10;WNYrLbn3zNqcLzp7mLNGmZrzXbdlz/qtu9Zt2b1x+75te4/s2H98z7A5aWzZc3ThkhW92R334qB9&#10;sbRrdyx9EpCu3bHqwX1hux5hWbFm44Zt+9Zu2r5m4/a1m3ehU+imXYcWLF7el2Jgx8b9kizpUZJH&#10;987y1T2Pjfs7CB0bln20dtPGnQdQ9Vm3dS9WjEW9Oj4fA+Sxxeg+PnsU44HjxFwMC5Ytuw8P81oM&#10;xQMCQGCUENiwff+Grbs3btu9cevuDVt3obB+y851m3es3bRj1fqt6DF/6Bkw8u5RYYuAABAAAkAA&#10;CAABIAAEBojACJEBoaS0PoUwclo0XUriZ9JT1VxJDleawxRpyMlZ8Ww5+qpPSXVHDiOLTtq70FlJ&#10;9Y3NDU0tTwytDU1dob6ptb6xpc4calFoaKkxh+r6lioU6ppRqDSHitomLNQ0lZtDWU1TfnGFs1eo&#10;qrAqnpHq5BvNTteHk9MIKbkUcQEEIAAEnkzAB8exd3Q3VdRV1jZV1jZ3h66KZq5u3XWtrLqprLqx&#10;tKqxpKrRVNmAgrGiwVBRX1RWV1CKhbySWr2pNre4RmesyTEHTVG1urAKVU8Usgsqs/IrlSjkVWZa&#10;gr7CL5LkH5/k5B/v7huGEn+wGObK3rO+P1iAYkvu5fWFZXX5JfdzfyjrR/OVqA2OnqE8WR469XlH&#10;0bkKQyxLnpisHSZHy4nLd6gcYXnNAzR+bY+UVmO7o6Sqodi8OxCNJwEpqrbsiIeZ6Ct4EvVNzzCJ&#10;tkykKr7lE0UW5R8648AXKdDef/xOefA8jI6N7pKgAwMVpnvXoAPj0b2jNVSrexwb3QfGvWOjIlmm&#10;u+oahPbIgZOXxQo12vyexycq0n0gPX4OHi5GjyOkqxgm7BDtPj57FqMnk+5icMVqB/fQYXJgQDGA&#10;wEMEyKICVFVJaSjkEVP16MqHINThBTn4ZG0iX5OQpIpPyo7jZcVylTh2ZgwrI5qpiGbKoxiySHp6&#10;BE0aTpWEU8RhFBG6cnu2Sz5Ya5AJ2LsG0znCBDIrjsjA4WnRidSIWFJIND4MR7h00x16BgzQXSIk&#10;CwSAABAAAkAACAABIDAiCYwQGXDBJbKX4bJ79E2/xFtBpHN347deDVl21nfGYXcUFp323mgffMQF&#10;dyuYfCuAYH8XZ9frNC1Z27lFL163JyMzq6yy9pFQV1ZlCfX3/qIXKDSUVjWUVNaj9ixLC2NxRb2x&#10;os5YXmUoKzWU5hWZcgpNhnxTBWpqzDM35aDWRkvQFdegdkBHj8CUbFNKZsHp696JyZpAYloQPSuM&#10;rX1qCGerwtnZjw1hbM1TV4cIQMDaCVy+G+cTGIG1IJf1COa3qGYVlmLB3Ipai9U+cwW01DvUimpu&#10;SK3KLqxC7fsZ+goU5Lnl6boy1KAs1pSK1KVp6pKU7BJBlgmFZGUxX1mclFnMyzByUVBgAb2OIguu&#10;+5OOXvVOpLAeKMa9Rm1zAWoLTBUFxoKCIlVhvqwgT5KfJ9bninJ1ohxtmlaTqlalZGcJlVnCzExB&#10;RoZALkuWyfhSKV8i4QnTFUmZRku+WNbmfFFJHL0iYrlZbLnhyl1cXHJuCCXdn6zo5d4MZamDmAp/&#10;hsiHxveicSzBk3o/3KWwUfBAgYwFd3NwI6HAC2Ion5rLii2Hc4vKkGK5v1Me3CPoHIharqU5ZYJs&#10;E4LJVhhYcgMjvYguLaRKCqhirH2QmJpHTMlLFOoTBPo4fm4cX4fj5cQm5XDlBrT5j+6L1GzTmRte&#10;NEkhS1Z03Ss6lKVZvmGv0Wx6HiiGuSQFJXUFxdX5JTV5pmoU9MXVuSgYq3MMVdqiKnVhpQoTP+WZ&#10;eWUZuWVyXaksp1SaUyLRmERqU2p2cUq2UZhlFGQVdx8b93fQvX2ETumoPIjV2m0H0C8COhofLYbl&#10;98Lyk2H+1cBCvqmaniRiJkvzTDXYcYuOWBOyU6hs1eayYV4Kcw+YjqpAQaEvF6uLY6gp3Ux6HqII&#10;y4lrnk/dZRABCAwJAVRPQ5nqYIYqmJ4dSFOik5gfSe5DSPdOFHvGp3nECt1jkl2iku5EcG6Hsm4F&#10;028GUm8EkB38iNd88PZeCej8f8kDd9E9Bl259fLqEaINLYHtR69GxpNveQRcv+Njf8sTCYDzDq6n&#10;rzihF7uPXhA905wBVCZ3aAOFwSZSGQkESkw8Pjw61j8ozMPL75azK8wZMCJvuWGjgAAQAAJAAAgA&#10;ASAwfAggGeDu5Y8mrAoICUcXomgKKzSRFZrOCl2gUhicob1IThHL1blFvQljenOLYucadcsv8bo/&#10;fvlp71/2u+65ExfClFJFan5mXrIyj6fQJwqyHGOS1tiHzj1294x7rEsw6aJbVG9S7pYBi9buRjKg&#10;pLzadD/UmMrvh5KKWnOoQwE9kmwJxvI6rCmnvM5QXltcZiwtTa4sj6wtu95QuLZBM6Mma21J9i19&#10;gR616XQ91Glui0QBNfc4eYUKs01pWUWnb/gkJKuDSeLeyIAoVjqbE87nePHZnj1DMnrL9SWyaEgV&#10;DMnt/XDINJStDgUd0gufNBx21vOU4bJHrH9IpN6EWnWxtn5Um7oD9ok56C3izWhuUTV2OQDU2mt5&#10;khprTs0tl+nKUJB2aYCSVBXSACZUKzEHkNnlACxt8RyFATXBWwJLZsDRUm8EUI7YexFpHEsxHi5D&#10;cWV+fkaxNqJSH1pXENKQ79mgv4MFnVOD7nZDzu167a16jWO96kZdNgrX67Ic6jKv1WZcrVVcrZHf&#10;ECRcZIhzLfly7uWLSuLsF4PjZKMy2HvGxiIZQJX5kzN6QzKAnu5CjPdlh8VL4gnyOLw8OlEemSiP&#10;SpBHxssi4mQRsekRsdJwnCQ8RhIeLQ6PEoVHisIj0sLDUsPsom84RlFR+92TM1q++ZDeWP54GqZa&#10;eW5ZrEAfzNbiBHlRyXkhnNwgli6IqQuk5wSgQNP6o0DV+FHUWCCr/UhqX5LKl5jtS8g648EJp8p5&#10;GYZH9wXaWecdfZFIYKYX3fDGoUIu27AHPeD/aDHQDtLmlSji8EW6PFNppbGkvLC4tMBQkldUrMs3&#10;aPWFal1+tlavVOsysrVypSY9QyWRZ6elZ6ZIFAKRnJ+azhNKOAIJW6xJyjB0+aEHdxDaL8lK04Vb&#10;fpgM2Lof/TRgxXjw+ETFqG9oKiwszHtw8ff3/+9///vBBx9ERkbm5uY+9O2jb/V6PZVK/XnKtG4m&#10;3ccJKgbCcvq6T28ODIgDBAafAMiA3l+djoyYW49cCY0hXLl198J117P2zqcu3Tp+4ebhs9dOX769&#10;/cBpkAHD58YSSgIEgAAQAAJAAAgAASAw/AmMFhlwyT36dhBxh0PIhN1OR9zjOVI1L13DkmTT05S0&#10;VCU1VUkTZbEkKp5MI8jIwfHky8/5Lzvj4xRMvuoV28v7KPR8mUUGFJdVdwdkAorLq4uxv2YlUFFr&#10;Dl0aoLi8Dj1VKtGV8VUmWU52RWlsQ41Lc8XmtvyfW2Qf1/O+rGD+XMGZVMf/2iQ6qdXnoTFAtCiY&#10;TYDGLAOcvcP7LgM0THqQRmZ/hbHVT3CjtFheYVKWG9MNGkaeIjwnzU7KPBVPjIomkSwhhkyOozMS&#10;mOzuEMfkRbJ61Xo4+A0Ez59jAJ/mL/INEMYG8jjBHGnoKPYiFpjhHE2KTJOhKehlUKjz8bzM598R&#10;PVMIp2fFRzJZbn7SS5eyzpxQnTmWffqY9Px57o07iSHkCNqzZGeRAehJ/9xi9Mg/1u2mZ7B8iL7F&#10;Kp0Bq3SoxqHRXSzPVptNANYnQKYrT88pQw+qi9EgM5pSzASoSlCVtHQIQK29PR/M75YB6GH2h2SA&#10;pRgPlMFYXqiNr9R5NZWTmivxTeVRTeWhTWXBTaWBTaX+TaW+TSVeTSbPpmL3JoNLk9G5qeh2U5Fj&#10;U8H1pgKHpvxrLSY8J+YiWajuKSFQvuhpeme/2L7KAKTHPKl8Z7IXQ0nNNimVJcoMU4bClCEvVsiK&#10;5dLidBQkRqnYKBEbxCKDOM0oSjOgkIa9MIrQ50GsaPvgeNSxoDcy4FEaSMmgp9ddiUqK1KAsbMgs&#10;bJTnN0r1DWJdQ5q2PlVdJ1TVCbJr+Vk1ScoabmY1FjLuh+Ssat94sX9CChoW6SEZgJig/XXhtv+j&#10;MuAxO8VUK1NoE2bN5W/ZUkUmV5JI5QRCeWJiaXy8KTbWGBNjiIoqiIjQh4XlhoRog4I0gYHZfn6Z&#10;Pj4Kb2+Zp6fUw0Pk6pri4sK+482LoXPTCx5jiSwy4HaARQagEYceW4yq6trk5GQ2m5OQwI+KEkRG&#10;Jh896vT+a+/v/s1vNv/mN2+9/uHFi77o88cGHC6ZweCiuUWZTKa9vf134yY8thgIy5mbmJOAAASG&#10;IQGQAb28NB0x0TYfuuQfHoe6Ahy3czx8zuHA6at7jl/edvDc/pP2m/YcBxkw/G84oYRAAAgAASAA&#10;BIAAEAACw4eAFckABlewfeee1WvXX7K//lB3gaf0DEAP+HtEUFGHgIUnvaKYIopQHklPCSTwvGKZ&#10;njEMrzi2H54fSBaGUFPC6GkxbClRoGCLVa443sxDro5BpGtecb25m7LIAEWm0lBS2R2MpVWG0koD&#10;9rfKWFptLLOEGhQKSqoTxfkX8VkH8dnXKIkStWNzw5WWkmX1vBdMUW+rcbsUVH9ZMkuRxlcLg8uT&#10;FqllDDQyCRYKuwZ8QE2HLr6RfZUBUSxZGveONvPaRtyKK8yb1bXV9fX1xly+JtVRyTuTyT6kYO5L&#10;p6KwFwUZba+CtUdB3a4XndCLjuvTjunTjuQIjzKYESO190CgMCFG44jT3g7PcvSTOnkK3Xx4CUFs&#10;yVMfah6GzSV9LVIER8MQKpPE2T0DX5JdYDCmFDUmaJuIOQ2M3Dp8ThNBh0IzCYXcZoq+mYpCXjM9&#10;v5mZ35xf1UzhSfqa9RPiRxKlSeftczauMq1dULpxUcWWJRVbFldsXFBiO9e4fJZuxcLko2diYvh9&#10;zfHyXUwGaNDoLma7hh787xk0liFfCitUBRXZ+VhAY78o88oz9eWoNwDSAJY+AViHAHVJmsqEhn8R&#10;KI3JmQZ+piEpo4inKOLKi1DrP2p9Rk9bo4CGoEEBPXtuCWhkm1i6yDGIdtTei0BlW4pxvwCGijwt&#10;ozrXs7mK21QR1VQa0Jh7uUG4rI49s56zuFF5taU8scnk1WR0aTI4YQ6g8IbZAdg35V9uyrvYlGfX&#10;UhzPjrIjJqvY8gfyRSVxCYiP5fatZ4AvLe0GwU2an6YuVcmL5bJiGQpSY7rEgFr/JajdP9WQllqU&#10;KsSCUFAkTC4S8IuSLSG5KDnFkBrQOxlgGSboYRrGanSWc4zPSNOWa4xNSANIcpEGqE/V1gvVtcnZ&#10;tZgAyKhhK6pZimqGrIqeXkmTWkKF5QVLXukbJ/KNE7JlRQ/tC7QjkLm56Bz0oAzYayivf7QYaAcJ&#10;UzPCfpwQ9ec/l7/0UuVLL1W/9FLNSy/Vvvhi3b2AXteYQ9WLL1a++GL5Cy+UvvCCyRwM//xn4T//&#10;WfDPf+r/+U/ZrAX0JKX5SfyHDwzUoQSVB5MB2w6gMYIeW4zK6lo+n48O+4UL8z/+uPqjj6peekn0&#10;hzE/Tx4zZvyYMb8dM+3VV+Xo88eG8eNL3NxEbDabwWBcuXIFyYDHFgNhOXcLcxIQgMAwJAAyoDfX&#10;pSMpzsYDdp6BUYfPOuw/Zb/r2MVN+06v3n50+eaDm/adWbfjiChd+dgJhBMJRBKZ0tBjCQiNtsRE&#10;cw4PbfdnlDsMEzR87oehJEAACAABIAAEgAAQGFUErEgGIAGApzAOHz8pUaj6IAMuuUW7hJKnH7iz&#10;82Z4Ik/iFc92DMZfcg26cvW2/YnzKFywdz7nGmbvn3gjjHorguEczXLFsb0SuDhmGjIHc466X/ZO&#10;uOKBe+o9FSYD1u1BMiDfWFZgLC8oRqGiK5gqC0yVhSiUVKGgLayIlBQeoefsSjFc02Yz8nwba090&#10;1u9syv5MTf3IK3j3bt+I44G0SF6mLLcUjUuelVdeKL2eLQzNzC2zPJVsCWj0EreAmL7KgFgKOSPp&#10;rE50RsU/ls0/ikIW70h20uE82ZW8mW8Z3S/V19UhPVBbU1mo4ejSQ7K4BySEtSruTjV3h5q7Tc3Z&#10;ouFuTiEeiKSwn6eBIICl8WaqPJlqT5bGg6l2Y6jcGGp39IKp9mBp3FiaOwyNC1PjytS6sTUuLM1N&#10;utqZpvZiaEIHpnEqlilOoYYKaJFUjhs94wJD7UDROhJy7yTm3onSXA/KtPOTXPdL8fVLigvgMgLY&#10;wmC2fDA7DYSytK4ExdnIlP1BvC1erH0+7DsJ0pCnDbrS1x0UzdUYikvUtfzMamZ2NVdTK9DVifNq&#10;5YVFBSwRN4CeFE0hqD1XhBLpScG33Hh5Lsmm65LWW7LWO4pWt4w2T2Wbr7JVWdrSXzIgnJpBdvTN&#10;WLrEMH2Cad6U0kXTSpfNKFsxC4XSpTNKFtmUzP3FOH1i0c8/aCZNoNvdjsSLe7/JmAwIjcrOR2P+&#10;VGUVoKllu4KqANMAhYUmvUicw+NruEkoaHn83FRxoTxTJ0oXiRQUrkiYkZ+WXYzGgk/NKubJC9nS&#10;fEaanpaSSzUHbnpekjgzNJ6B52fTJAVoRPtHA44uQiNZozkDCDQOqs7dBUAvNLqMMo1nS01SU3lY&#10;k/5KI29SfewLdVEv1Ia9WBP4UpXvyzVxc5t1sS1luKYiJ7MJuHbPBNg15Z1v0p9tKY5jRFyIT8p6&#10;KF/UGu4alBjLRZKgt8MEhbBUruTwZC2Xl5vkyL11k3vtTvINlo6RWaJEnQCS8wU+3FC76Nvno2+5&#10;UP1FRekCo5BbyOMUcrtDUlFyADPaPujpPQNWbjuqK8LOcj1poOGY/OhqTqaJramPk9fEyapTcxpS&#10;NPXJ2XV4cWUwrzSQbSKLK5ADCGYYvYkFXoR8L3x+CN1Ak1QQU8tRQC98YkV3cfzH7gvUh+OyS2hP&#10;GbBi037UCo+dZnscGKhI6Njg8tMDf/gp/H//t+TPfy77858rzKHyz3+uuhcq//KXqrffLn311bK/&#10;/a30z39G0Ux//rPxT38y/OlPBX/6U/6f/qT/0590f/qTcPwvUXjBYw+MpAwjKg86ktfvOIS6fz22&#10;GJXVNYmJqVOnG3/zZfuYH6p/8yfW22PWzBvzu9C//IX1ySezf/u7V8ccHvM/zDGTW8ZM63w4jO94&#10;7YN6b+80KpWJZMC3P4x/bDEQlgtOwb2vUBATCAwmAZABT70off4IV/1IbGWRUqVX5+lDAns8FuMa&#10;dZeoyDcZ/H0iXfFSuUqPQkZ+hUGd4eTZYwYvt/hEqUGbKb7hhn1o70vILG8VkCndBQvnF5bpMnpZ&#10;zg37zrt4h+46dmnLgbOrth5ZvumgJWzae9p268FfkwE9NYDlNciAUXWXCxsLBIAAEAACQAAIAAEg&#10;8FgCViQDUM+A9Zu2LFy81O7S1T7IAOdg0poLfsvP+KCuAE5h5HMeEacu3XHbsD563kT8zx8Tp3wS&#10;tnzq5SNHD1/zOuEScdYz7rxPop0f/nIA4UYwyS+e7RrNmHPYxSWUcvH/t/cV0G1cW9du00C5j6Hv&#10;lfkVXhlS5jRlSiENc+LEdszMzMxsGcSyZDEzM0tGmZnZ/q+s1HUcx3GTFL73y2svrdHozp0z+47k&#10;O2ffc86lqszZCwjvO63S6Jrae1s6+oAk0NrZfw5dA612YQBIAkOgsGQOp+mMrDuoYyy/XawfyJ4Z&#10;/X6x7bERyb1EyqE4DtpV3XlINfQto/07uDYRrwO5R3TNAy3aGp0EBypSgtqPywBiQE75zxUDzDh8&#10;mUUSZtNGL6NdG9VpjLOpoi2xHzchgzot9QBWabGe5asRhERBSxpYtTZjvc2AsRkxNgOqWRprZh8n&#10;IoKq6ZdZWqCKYUmlGctEzTXythqlDabuBIBqumCaLri2C6HrRuq6EdpupLYbpetBgW1dT6a08xTO&#10;4I7V++N0hVfbCQ5cGAQKdYToNcMIGKd5jTDO9LFcbawTZs5xpfAMV+FPMkTVm+KRxrhaQ1ylJqFE&#10;lpTPz8xhFhfQ6svoQlBm4Oo6QUopsoT66ghkfhoWV0mzl10tJGrDECK4thtnHUnldR6pkn2fXJ+K&#10;EF/d8zrEAJQtAtLiiWwLJbTHitoj1C1ZXa368ZK3TSE7FUmHZ923dno+0efxiDZ2H6aBlqWcylTP&#10;5WnnCvVzpca5SuOsof/qiAE1RA0pNMX02itt259tf/3Fznde7nr/1a6dr3d/+AZA1wevdb33aufb&#10;24ESYHvx2bZnnjQ9/wL9dADQDzbISXQ+qqwapmsZAEWAHViW2UAEgMnSqsvP4xw6wt53gL3/AGf/&#10;AV1szGBJge7MaU1dXXZeQT2Fy9e0ctQdqVXKiFxhcDrPO5bpFkZ1DSK7h1FrMKqM7IKYtAIkQwO8&#10;zKA47YVAUiUpVVSfuCJQMwD4u1fa0Gysn+hCTQ3AptrTJxkvTNb/ZQL9x3H4n8Zq/zxS+eeh4r8M&#10;5v51qPLl6SbsdA/kXExAiyMmIGyqOXC6KXC6E0mpCUOx9avOC6ITsivrkeyfIQaAsIAqXo2hR09v&#10;pB+G7X+34IWPS7fHM/0bB8wgNVCtFLkj5MATJz568tQnycgSQ68JaADUNjqllUZppYJXsM2wsUqo&#10;sOgNiAHfHfOx2vpWsQGS2JTTrYb2ib2wjocyGh/LaqRaxvnGUYZm+Gh544P+sgfOClKwLWRZ//u+&#10;/Ae/Izz4dcODX2JPJ0q52iE0rxfN78WL+woR4lwYd82xACvxo7POEwO+PeQOakevMsNxezA48uLn&#10;X6rcvBn497uvv75nCb0/Amx3//3vA4mJLa+80vbvfwMBoP36621LMkDL9dc3XX+99frrLddfb9q2&#10;jf3CqxAEc80bA1wvsAfcxvtPeIJKEmuaMTA0EhdnuPFvMy7lC3/1ij7wp3sRL71pPnLk9Ntv27DY&#10;gbNnix997siNt2+JjHHBZroQMzdjU7Zikq7Dpbrg01yozdc+Nv/oq4LE6uzIqEggBqxpBqAlLL1q&#10;g98mZzMnA78yA04xYIM+9CtoBs3Ha2QCbmRmXQXLxKMxonMQMbn2essxRSS2ok3f3gzEgB/7hxYw&#10;LFwiPiLzJzEgvpIuUxqklvYKCNohBsg7ptus6tSspTbZ9eLOiQGTcoMW7jsdnJRdesgtePcxH1Bd&#10;Zhn7XQO+PeTmFAOcT7lOBpwMOBlwMuBkwMmAkwEnA04GNs7A/yExAAgAFAY3JDxKqTNvVAyIzkP4&#10;ZcFfc03LrCVFFCI8U6qOBadmff4p7cl/816/S/LxvfKv71d8c7/w2//EuZ86FJZ0KDznaHTRibjS&#10;k3ElJ2OLPOKL4othwXnw74IK0ysa1n9iAWLAl/vdgBhgaelqbOsGksAS+uzo6Ado7ug3tPRGUCwH&#10;VYPRw5N1bcTugeiFkc8X1Tf00u+EsZOSm2xJA9MRgwtenQuHzLNfCkfeqzbEYTVyS49Zj1epZerG&#10;PjXIT/IjQBLznHLEz4oMqKGpeISYJmlBq6rsHJRlLYoSO+TFTbLCJll+kzTfLEiT4U62qYLV0oRn&#10;Mth5HAuIFXD8jY0N91gh3aozAtSBGpr+8p7/K+nmOIoOoWjHaTphqk6CsQ9r6IWrbA0cLpcGo/DY&#10;9epWrLEXZ+rHGu3AGPpz5V2uWP3pBr0r0RLHaqlmWi/v1Bc7CogBoySfRU74ObBDF1nBi8yABdrZ&#10;OdLR6YbdQ/hvbeTdOvpeIe84XeqJ0YXXGWPL1OEZ3MBCGu0q1hwuJItC62Nrmopy9TFHavYG12aD&#10;TOuhEE6dukM7OCPtmylRDrjXWz5OIBxOQl5dEn4UAyKrW7yotsBu8yf93BdGcU90W9XzYY+2vbPV&#10;+O6Ns7tdpne5TO65Zur4rV0eL9QJm/O1c8X6uXLjXJV5rsY0Z7xKYgA2rlD/9POtjz/W9vR/bc8/&#10;3f7Ss+2vPN/x6gsdr79ox6vPt29/rv3FZ2zPPtX25BOtjz3a/ODD5vseIvglQCgbui1jCtDlNQhV&#10;U7+qsd/+2gTy/4DkP3aoGvtE2ha9SCLw8iK8+wHpPTsUPt7j6Ym2zz9S7tlNhkBS0rMUjZ25dSrf&#10;ZJ5XAtstinE8kLz/LO674+jwREZuXulpr8D8WhKWbwEOaJLMdiEQVGlqFdU3vqSBwgK1BxxmOAzo&#10;MmRPDzRM9VVMyvZOoP48gfnjBPovk7S3JwT7xnDPDZf+HYgB/Rn/GMEdmx0QgjoBk40+k+ZjE4bv&#10;JvRfjaveHVdsn2yMI1eHItn6Veel2cUA7M8SAzLxGLaJAeoEKDoVUDVkF+TNb6u3H0W9TbXCGgcb&#10;j+T4/ffkx0AM+Cj0qL7TzOngEltJhBYivoXQ0IJvsG8QyW2UEsqGxIDdJ/0tbb3Lg+Jgo4puYai7&#10;tbYpb0LPjXGWG+PN6cIBmXUMJRp4MUF30wnBTQdZP6RrSLL+p48xbnkPecubsD+/DcuoMQAlAMrq&#10;gbF7MPzeQoQIiAHEtcYC1HWIzq5xRAYkFSGBk/H7o55gSf4qM+w/vE0DVKYs/7mXSjdvBmv8gZcf&#10;ALj7l2F/e//9/UhE4913m2+7DQQBOOIAzmkA119v2LZNv22bdts2+vOvVMDpa94YoK4DsAd8tQ+6&#10;+oCCAY6b86f7c8kMIAZERRm3/HHOpXzklQceMD/77DiPNzZqzx00OTkJZgBjcHjnY4/d/tQD1zQk&#10;bBYXen3zSMb2W77y3eFS9aELgezy+ILLI9UPRP53r9/eZ154eU0zAC3hGXZNwgknA79DBpxiwAZ9&#10;6FfSLLGKI1HrypAMtq4VA8eWMcxyLjssB42UmDFQJtvSuCwGRBaSBJbmopVhAZl1hUQNl8Eopeo4&#10;FJpDDJBoWjhGWz0CE55Zl9ygN+gNZuVGxYC9rkFRKfk/HPf95tDZldh3yv+bg2ecYsDGH/ycLZ0M&#10;OBlwMuBkwMmAkwEnA04GnAz83xIDVmkAy2/XrhkQnlWXW0PafizpTDLEP7P6eEzxnqCs/af8YR+8&#10;INp5j3r3A8ZTD1u8/mPx+4/C6xl/r9P+ZXuPxp/62jv0S8+Iz93DPnXz+djz6KEIv/gi6Oe+2VGF&#10;9eFZ0HUeq4AY8PVBD6Vap7PaDE0dppYuS2u3pbXH0gbQC2Bo6SlgW3ZLe/2Hpuq7gBIQuzjy5ZTq&#10;r0rC66mIch+4yIegDxR3RLZNRPTPn+1cOGCc/pg99EG5Opuk1ehEMkML8BiuBKhlml2OAMkchDpb&#10;cHIpmmOqIsgq1/WE1tEUIMhgYpA4OYg5H+jJIdTkIHJiAD4xABvvQ/ZYKjq1MU3ycDwpRsZNbFWk&#10;tchTW+QpLbLEFmlgh+y0ELm3ZmnR+mUAiAHxdjHABsSAWkV7vcJKJlQ2VXwzkP/SePYTw3kvdJd9&#10;KiYUomV6lL4HZehDGPqypZ3ueNNZgtGfbA0imSsv67xrmlrJsJaxmjAMoZWa2sfJ6OWkAwywUwbZ&#10;yQOspGF23AgrdoQVM8YIG6cFjJG9RgknB3H7h9CftaI/qDPF5EtCS2g/O2H9OqSFI3LLzdmEkdo0&#10;Y9AhxNe7c/cUkSRu+QRK84iyf5rZPpEu7D4J0++MxX8aXH4Z5K9ziEMMQNuia1p96bbQbvH2hZRr&#10;58Jv6zar5j0f7X3Vpfm9a2e+cJn54drZQ9csAFXgq5vEJbkQzWilaa7aPA+1zsOtc6aBqxAZUEiR&#10;Zrt+on/wgZYHH2555D92SeDJx+2qwDNPLgkDz4PXtmeeaH3q8ZYnHm159JHmhx5qvv+BpnvvUz/5&#10;HDp9Qx7M2ML6ilqkzNIrNffKLH0OgFLADkhMXXy5ycjmM/ftJ72/kwzEAG/vkbSE/i8/bP78Q1Vo&#10;iIBIQpO1/kk0vxS2bzLHM551OoJ2zJ/kE0ktKEYfdz0bnwOBMzR4cStB0rYmHGKAf1JZA4UNbFg2&#10;A5x9QB89M9gw1Z4xjn8SBARMIP88yfxgto863VsFigeM4t8czPlrf9pfBwpfmLExJsyHRqWPjvDu&#10;GSLfO4B5uA/2cG/1PwepB0llAQimbtWpKXK7GIBgGYAqEF+IQXKbqkiqMuJ64RTJ2Aq5TeooFSBu&#10;F0Ux3I+gXj+JfTWes7+YWfS8+xdACdh+dlclAy3vlWObG1CNaHgjos4CrbVAq0w15caqCiOkiAyL&#10;2kBkAHD3GFt6VrGRVq+VNw0rWyayeYN/SW26IcF6Et+tbpkoYvTcGaS88aTg5kPs7QFisrzvQKLi&#10;rq9xt7wJv/9zTDW5tZzYkY+z5dbbihpsQAzIhnLWHA77SvzsGkAUICelBAOcjHtO+ICSxeeZAe6N&#10;pduDSJfkPPti4ebNwMUPVvo73P0OgLcAjXfe2YdENt97r+Xmm80gCOD6643bti1rAJpt29Tbtim3&#10;bSM//3IZlLbmjQFKTTjEgCNu/ub24fPuzx/N6B+0iwFbr2//8z0nSG+8wU1Lg0AgarW6p6dnYWFh&#10;dHQ0PTlZVlRU+thjd/r6buvpqf3yy0O5uXdaTC5kHxcixSEGbPH/wwceHwAxYE0zAC1OMeDq/sA6&#10;e7uKDPw+xYCglCq/+JLQ9JrLcMEHJleAQLHA5MrLONZxSEh6NTh7cCrksntYdWBkHgarsLV19Fp1&#10;6rQCeGwRNq0YmY9TcLic6Ez8SjEgu14uFwtBDMFPPWQjiIoWaB06oZqjUalish1igAVCUIhEgphC&#10;HMPQWIvkGTYsBvxwMiAkLvPbI16rsO9UwK79p51igPOB1smAkwEnA04GnAw4GXAy4GTAycDGGfhf&#10;FgPiC1BBOcgXjsR7pVTsDsr8wif1g9Nxx/YcZX7yiPbgQ1bf/7TGP2bLeLw99zFuzJuHwjwySR/F&#10;1r/uVvj+7vgPd4a896L/K88Gb//I88hevyTvjOpvgwvTy3HriwGg+iUQA9SmNq3Fpm/qMDZ3AkkA&#10;wNzaY2rtoanbDjFb3LrHIB2M4eGIxYG3ZqU3yQm7cGwuQ2UTGbp4uk68rC2Rbg0wDEYMLLq1L3yv&#10;mXqf3PtxsYwgMcvMPcueSscGyGENxACOthOIASHJZUi2oYoor6QY1nnehtIUHSbY1CB0arBqCRD7&#10;61Dl1GDF5ED5ZH/Z1EDJZH/RZH/BeG/VQEtlr7Wkz1rUa8nvteT2mLJ6TGk9huRufUK3PlGGO11D&#10;v3wxIIGiRynb8dquWq5SXuc9mfnwVNr9k+kPT6Y/Mpn28GTqQ9OpD1mqXaFcUa22p1bbmybu8CBa&#10;fEhmf5IlkGi6imJAAa0JohrhtE5ymkeFzQNsax/T0scwdtIN7UStjaxpIqmsOLkFLzdgJRqMWIMV&#10;yupZzCFKwBD8/Sp9WDY/vJwuuYo+DreKgEJrUpop2It9YHf5xx8l7cjBszwLSbncZoR+IE/c7YOz&#10;HCyVvBME+zrkamb0rmUY4EwjEAMw7bHwtiBL4/45yh8WvVzm9tzWbVDNHXt04o1rhj+8dvrLa+eP&#10;XLPwtcvCJy6TH14vKMyrMUzWARmgcR7dNI9pmrNcsRhQTtO61cfuKXwd+/ojlrvua77ngeb7Hmx+&#10;4KGWh//T/vkXPYEB/empvTHhnd5f2Y4/aDt2V/vRO9qP/rvj2L86T9zeeeKfitj3a2jKS45IXBG2&#10;shYtBuV/lyAx9ToAfK+ODb62nSM1qhEo5re7Ke9+IPb0GqyrGowKHogOtkaGtRHwRJrOP4HsE0/z&#10;tesBXM84lmcso6ya5uEdGJlaXEOUNgibgPf5YnCIAQHJFaAEg8h4ng3DWv/pIeyE1mu09vbRmj+P&#10;oe6bbcdND+AmWyPGrcdGBG8M5P2jL+VvvUn/ntKjQF6gYfa/Bknbx1SgzjB3qlk4KqnurnRtSHWD&#10;M7Srzg4SwgAxAMbUg8K5CSU4BLcJQr6EGBBfn6/uVCrsFYPl0g4ppbEhhnXAh/x6COPN07D3nnbb&#10;8fjxD9NQpcpuTZGhNFOTk6xOj1MmRsljw+UxEfLoSHlMvCLJLgaUX7pmAMgKbWgGBZnPYyMWqlS1&#10;jIKKwTDZyMM5TTfGmZ8taNZ3Tvqi2v7gJb3xBB9EBvzzEBMl6I6CND7yAxFEBrx6mFROaAssNvsX&#10;mf2LLVFVjQUwYVYtp0HUcuFwLK3Erwb7ATlpZVjgZARLTa0dw6vMcNwbeKok49kX8zZvBv59kO1n&#10;JYDTH0B7663thYWNn36iv/12EAHg8P6rlgQAxbZtsq1bpVu3irduxT+3vbSOuua9Aco5OMSAo+5B&#10;QPFd0wyHGPCHLdG5LtdPs9njw8MDAwPFxcU5OTnNzc0pKSkFBQX9vb0TEEj0ffdtKypCf/hhuL//&#10;9WMja4oBa5rhFAMu+RvibPAbMvD7FAP2nwkJjU39/rgfyGkDcMA9zC0sMySten3vfEh6zVGf2L3H&#10;vcurYbuPeh3ziQvNqL0Mh757SEpKdtEhj8jLOHaNQ7JgZQytkM2PzqyDMKxSkC8oqy48CyVpG1Zp&#10;jCyxpXVgUMxkx+TYV8ngNR0ENGFlJ7E1oo7+fqlMx5JZbQND9XVIhxiQVUXk6UyVSJ5MLI2r4fws&#10;McAvMvW7o96rsPeU/9dADFiqCQxQXg2/sE6As4Dwxh8LnS2dDDgZcDLgZMDJgJMBJwNOBv5/YOB/&#10;WQxIK8Pt9Mz6yj/7h4D0HW7xb5+Ke/lwWNi3n8t3PwSiAdpSHusqf7wX9nh//aP5IV97ZZ+t4R4o&#10;Znwe3/C6J2T7NxnbX4t+4dWgt1876LrjeLhbYsnrp5IKoJSIiwcHgMgAsF5JodbJ9c1KY6vGbNNZ&#10;2w1NnXY0dwGkMS0/KHuLmoldg8mLvS/PSW5gwD4i8QQifbvY2CUxdktMYElsD0PdEUoxRXfNBvYs&#10;HrbOfioYeR3WElevFhq6wSrmldC3DQIxALhsBFpbaGoFWO1rFwOoGxcDINNDsKkhIAlUAiUAyABT&#10;A8WT/YWTffkTvTnj3VnjXZnjXWnjnUljHfFjtugxW8RYa/Boc+Boo+9IU4SG6n1FYgBVj1K1EzTt&#10;MkTYePojU8hDM5zkyaI3J1MfmUx+aCLp4YnEh8aTHzfWeicztcWKzmRR+1mS1Zto8ifbxYAq5uVE&#10;JKzpucinNSENE7qBRe3AoqZ/Udm3KO9blPYuinsWBd2LnI45Wsskw9KvZHPVEjlHYeK1jBRLezrw&#10;fn3w98o0AZmc6Ar6pV3PG3eaBEAyDtV8cxT5zT7Il1/lfPh91p5ikiQdJduTinOtkpyqlh+vkOzJ&#10;pL/plh9STNt4t+u3rGGYGCwYli3s7Oom2qIZjV4jrHsXc69ZPOMy951dDJg//Oj0jmumv7pmbu+1&#10;i7tdFvZeO3tyS1v8LiaRQmPJ0I0zmOZ5XMs8vmWuafBKIwPSidTPMbs+wr0b7Pe84q67zXfe13TX&#10;/c2PPNERHCZlq6oZ1lyytYrZJNcZenXF/fSHB6l/GGHcOsa+eYJ/47TohkHBX3H0S+c6jy/GVUEx&#10;4GsFEm2B1yX0OABc8wBgD0fdJhBpVLl5tA8/afj0c9yBA7i9exv27cXu3YM7eICdkl5czvKKIfok&#10;gPgATmAavw6nCQmP8Y9MrcAJMHxrg7h1HTjEgKDUqgYqV6BfNsNuwIjWZ3oQMy7YA8oFgyIB4/Uv&#10;LIw3jzeeHNW8MaJ8dkT8+EDBP/uS/tYT+/dxYd50e84Qc/tUK3WmxzQ/ObC4MLU4Ozg7oGM11MEY&#10;2lUGgIQwdjGAoafK25NK8UAMqCKry0nadW6P+Po8uxjQqZB1yiQdEvCq6eHHcT+J472ZwH/r+9z3&#10;9iR5KtoU+ZrcCHlMmCwqWBYeKA31lwT5SYLAK0CYDOSQ2JAYcNAjQt/cs4qNyFqFqnlUbBkna0Ze&#10;KWi6MdJ4b7LZ2j99GtZ6i5vkxmO8m/Yzb/6WkoRs9MrV/+szEBkA2xPCy6tvPZtrPJtr8BTRiGgA&#10;AGgCSURBVMw1hJSaHWIATtRy4YgAMSAquxrsB+SkVTQAJ+OBM8Hm9qHzzTh3e+Ao4rRnXsi+7jrg&#10;5Qe+fgfAtgMOv3+jt3dXQYHi9tuB918OBIBt26TbtkmWNADh1q2CrVv5W7din9teUkdd8/ZYFgNO&#10;eIWCH3lgxor785wZfYPDQAz44xYfhItLZVBQfX09mK/YbLbvvvvO398/IyOjqakJBoOhXF2T//jH&#10;bampIDIgxsvrVSp5TTFgTTMALc7IgKv1A+vs56oz8PsUA3Yf96nHk2lMbkdXd5utQ6s3FlfUHvOK&#10;WN87DyThxPS87Jw8BAKRl18QFpPsFprhEZG9Cv6JZRfrB8gJJ/0TYWh8b//A7hP+y80CksovP1Ag&#10;C45RttDrSaC3bLRMIRUnleIyStCJpbi0cgCGuLkVCkFFZNVFFtLlZn1WwYrY2SxENb9JzGIttcSB&#10;/EJaMT+l1C4GpBUhS1nmpsZmQj3h54oBPuEpTjHg/4dHU+c1OhlwMuBkwMmAkwEnA04GnAz80gz8&#10;L4sB4Inl2cPxx6ILd7rGvnI08vnDUU/vCaz47jXDiYfa4v/TXfHYAP7RAeZjfdQn3PwOp6MCcNKz&#10;dfyDedSdkehXjxRu/yDxxde8P33me4/XDof8EJjxkVd6QCY8Jg9xsYcxIAZ8f9xXrtKK1Faptkmu&#10;b1Ea29Rmm9bSrrV2KEztR9EaH424uT9pcWLPvOx6IfaNFCiZq7YJdB0CfSeIDBAZusVGgJ4iutlH&#10;1Rs5sOjaOr9LPv4WsfdAhZSqsC2vYnZsgMKSWWVw4Dnia2yhaZVwph5CVFxCDKDbIwMmHZEBQ5Dp&#10;EQRQAqYGq6cGyiYH7QEBE725E73Z490OGSB5rCNhrD3GLgO0hYy2BIw2+4w0eo1a3EesAWrK2SsR&#10;A5JoBoy6kySQDeS9PhF/x4yJsjA/O2elT0P3TyY/PhH/0ETcQxOxD04kPwVrQCVyLClC21mixRtE&#10;BgAxgGACJYivlnMhj9qEMEwAJUDdv6jqX1T0Lcp6FyW9i6KeRVbbdIO+v17XqxCK+z/9m2HvnW3+&#10;L6lE/CIgBuA8OuFvF6q805gJlZcbIXHBJZhrGOa8Bs73afs+TX/vq5yPvs76zB+SVk03VVCNblmE&#10;d/wqPoxA7gyBbXfNOxQPLyac78O9grrKUIbWyvOg8RvaOzrkpuBB0nPTZf+ajf7LrNdfp07e12lU&#10;W04/SvjeRXjUZeyky4LbNfPuLpO7t/btvbvjnVusu/7LkJjxrfPEtgVK23zr8BWJAcDFE1hfsBP7&#10;wU7Ce1/WvVX/4gOaf99tveeBNt8gisDiXWt0hRg9as1uNcazNUYIB2StT5iS/2lGsW1OuXVOZceU&#10;4kYW3a/6UoOSUIqvguO42k4QWwMANpYAAnS6uA5ou8B+msQqF8rlIaHU93eS3tlBeXcH9d0dtHd3&#10;MN/fIfr6SyUEGZdFBXqAbxKjDKHKyy89dsY3p5qEYJuxwpb1gaCAAsIUkNgBR+VzNOfZMKz2nh5A&#10;jTK/Hir661DJX0bRry7M9I3qvh5VvDQsf3JE/Eh/3j974v/eHf33MV72VHvBqMh9YXaivz5whJe/&#10;ODewMGNbnDZbG0UIpmqVDSBpflZFfR1dT5HZksrwcE4j5FJiQBwQAzoUsg65pEMq7BDr+wwTM2N1&#10;mthEwduZsreTOB+TNWh9rzJFEHGWftqd5X6W7+0h8vEQebkvAWz4SYMLNiYGHPGO0Vi7V7ERXi1T&#10;No0KTWMMzcg3FS03Bmlvj9A16Ic/zzPddEr4x+O8PwAxYBfpYJrKK0/3553o296C+WYqoiobXdP1&#10;rhn60xl6v0JTPlSYUcOuFzRfOCggLU9kJgTsB9lyQMF5cAceORtuaB1cZYbj3kARhUlPP5923XXA&#10;yw98/Q6AbQeA3x9A9dZbPVCo7O9/B95/0QoBgLd1K2frVvbWraytW1HPbS+uoax5h4Aiz1FLBYRd&#10;faM0zf1rmtE78JMYAAkJweFwYK4AVr8CZyIcDu/r6wP1XZBIJPrMGSAGbMrK2olGH87J2c6gXSgG&#10;PP38y2uawVJ3hKVfzdijq/WL7ezHyQBg4PcsBoAIUfB9nJ2dHRsb6+npDY5ODkxZL/kPEAOy8kvB&#10;lxccBV4LCovgKBwaR1yFg2eCLzb/PBOaEZmQMTMzMzQ8slIMiM2qOOgeBqSCy4oVgKZW8+XWFrHa&#10;orI2wSE/1gw4lwtoOU0QrJhplXNoK3MERRfjpc2dkHKk47zRxYxGW1sJlGgXAwphYUVMfbM5vxD2&#10;c8UAz5DE74/5rsJ+18BdoGaAMzLgl35edPbvZMDJgJMBJwNOBpwMOBlwMvA/xMD/shgAsvw/fST+&#10;YHjum8cjnz4Q/uiesPe+OYn97pmaA9vjjn4YdeLjipA3VNWPyWHPfeHthpHG0jRh9VKPctY3qYS3&#10;3Cu2f5n68rNH9z76ne8LB8M+90reG1XyfUhRYjFmHTEApDSVqXQ8uUmgtIg1jVJds9zQqjQBSaAd&#10;yTcfx/ME7fnzw58taG5WMT/zq0NmE9Q1bFMt21zHsdRxLXUcK5TbCFBANZymmuNBJeGOhT26qfdZ&#10;Qx+WKCFsi2PB8jI0QAwogdGVHbwlMQBG111SDIDRVZ1mIAA40gRBpodBnYDK6aHaSRATsBQQMNGT&#10;Nd6TPt6VuqQExI7aIkfbwsZaA8ea/UabvEesHqOWMyPmEyMWLzX5zGWLAVV0cwrNgFa1q5Cxk8mP&#10;TETfMWOmL4DvFUh3PTk8Ky6fLPp4IuaRiagHxyMesBXti8Hz43gtIE2QF8nkRzLbIwOunhiQS22C&#10;6cdBTMAqJQCEBTBap3H6AbSmR8ZiNf3wZ9TR61S+m3UcTL6kuwN9ogn+VrbMLZWWCWGYrsw7Y65l&#10;6OFMBZrFq6FWV7NSy7ghCeQz/ujDh0u+O1Z0IqymLKqOH1OvDIBJThRRD+eSjxaxDuWzjmXTConn&#10;MjXV0g1gpTlw8l6eJVCGZlh5pMXG1nf0N9qsQ0bssAo5LEENClB9/PpWqw7q92jhDy6kQJe2eJeJ&#10;z1yG3rym5cVrpC/dwjr4MT0jmabvI9sWqLYFRvu8beSKxIAqmvEY0n8H9j0gBuzEv3ci5kXKI/cY&#10;d3xIaRDuzZPvzlXsK1AfLNLsL1T/kKvck6tA8SWThtcdMoADM4rrlcwvaqjy9alILCdCEATgCGaq&#10;lqDuYKk7Aex7VmzTFLZ6tl7Klah9fGRvvqd/d6f5/Y+ad35k+/ij7k8/HHQ7rkJTotIoqcXczJyS&#10;I66e6WX1ULoew2+uF7SsD7sYUEkBvyc4mgBIeittGFZ7TQ8gR+m7BnL+Npj7l5E6IAaMTHfXj5vC&#10;hqS7Blkv9Wb+GygB3eFADMibas6bNFUvLkxOt/G7Cr8Yk5X2Y7xm21EDXQQ4mY3hN600A/i7syow&#10;tXQdSImTXE7YiBgQi8lTdSikHTJRh4RvE3SNdanardsTvjtT/1aW7J0s6XtIY+D4zND03JS5z9Sg&#10;xyRwEk6T3PcSD+2nHznCPXmc7wokgXwiLHIDaYJO+CeqLN2rRiSsSiZvHOUbR5naES9E203e8j/6&#10;KryQrU+HK246wt0eJn3GS3Dzl4TnT7NOpsn/+B7iHzuQKXXmM5n6QwmaI4nqI4mas9l6IAakVwM2&#10;1hgXMNwRGVUrxYDjPjHalsFVZjjuDTheEP/084nXXQfW+ANHvwNg27HkH0B4443Np0+343C6nTu5&#10;27Yte/+ZW7fSt26lLYGydSvs2e1F1ZQ17xBQxzgq0x7a4hYYD4rErGmGQwy4fov6QZdXmnbtGjGZ&#10;HNUCHH/gp7S7u3vMZhM999xTX365pbk5yc0N+tln7glxa4oBa5oBLhYEnF3e74nzKCcDvzQDv44Y&#10;YK8BkFC28aQ9jsiAlWIAyN8VGpMcGJVyJijZNSgVABQGWDWNXCUGZOXk55XVFVUhVkKlNR46E3jh&#10;/POQe8ixMz7egRHdPb3gi78sBvjF5p+NzCmB03JLakCEwWWJAcCPD43KRcTmI2JyYaDkb0Q2PGop&#10;KdASoJG58Iil7YgceFT2+SW1sqDRuXBwyHJj8BZE1kblOHaCbu0dhoFmObAN2rbnZKB7YPzu436r&#10;sP900DcH3bOLIA5kFlTmllSvg8yCiuXGWYVVvzUqsworswoqgdl25Fdk2FEOtvNKapxwMuBkwMmA&#10;kwEnA04GnAw4GXAy8AsxkFMMWZp5VoDpsWMuCial9qmpHb/xJDm7qAqYtxFcpIBwAebe3ZFfeCe/&#10;fCTivm+D/vaZ7x0fuj63y/3Bk9kvxRI+zKS9GQ1597jX7hP79sb6ChuzOfpYgsKvmrsvm7zDt2b7&#10;V6lv/vuro//6wvfxvaE73RPedEv9yK8wpRS7jhiw51SgVKnlyox8hVmotkq0TTJ9i8II9ABbIUWT&#10;xoWMj/svGv/UT/5blZacaOmMUbfHqmxxS4hV2mIUbdFyW6TMFiFti7IOJg0v+nYv7DdO7+SOvFai&#10;ySEbl9OYODY0zQOZJVCQ+5unaQNiAJSuvaQYAKWruqyYqWFQNgAUCagEYsCSKlAz0Zc30QNSA4GA&#10;gPTx7ozxroyx9nigBIy1hoy1goAAv5FGz1Gr+6jFdcR0fNh4ZNjkpiadujIxwFQvtTQX7Z1MeHAi&#10;4t+zJvpPGtvs1FwTf7LqwETME+NhD4wmbIfgsKFMKxADQGSAH8nkTzReRTEgh9pUpxu/UAngdS9S&#10;midQmm6scYihtEjTzioT3m7x/atByswVd7cjDhoRb6SKXNMpRVfo9ahjaDEsPlcI1wnjzKJTHYaz&#10;Pc0B1rYYfksiTBOZyvE+VhyeTFbRWkZFPdPczkmmbYLeOobW9wfA5J5F7EqqqQYoKzQ+GY+qY6xX&#10;CXa9YhJM7YTBnW0V5+jm4ErjIOrdxeTbF/3+Oef6z0n3h1otalL8E+SQ61RFmzsKN0+ccJn2v3b8&#10;zDWDe7e1771Ps+9NYW0dvW2G0bHA6pjvGL0iMQAUvdiHPL0DtyQGEN77CPNO/LePaU+djoJIdiQK&#10;P02VfJUh3ZUpA6+fp0k/ShYFQ7UDxqNzquuXxYBZ5TYD650a6iUKOSRVkCBIAkPVDhZiMwBU7cDr&#10;CpzyDji2QZVdgqQVzbMiaColCqvb8aH+v89ZX361/YMd3Z/s7P9s59BXHw2G+YlZymoY+egpj4iU&#10;4mqyEs1rxAiaLwk4RZxcQQZlybE0IbDBbsaPNgwpvab76oZp7/an/60/429DpU/PDZjnZ8dnxlqn&#10;e6njyoje1Hu7Iv7eFfKPCVndhCVqwlC8ONe/ON08gPOxJb00TPGa767sb6uswZJQXOtKS/CS1sxy&#10;NCj9DcSApDICjH3pyAAgBiiXwgJ4Nj6lmdo23LG7Ivy6k68+k/BGLPftZOFbCfz3JR3Y+YU58BWe&#10;m58bnhzWdukg8tqjKLcPq3d9Q9x7lHMqlwCNLENB6JeQzU4GJCktXavYCK2UyqwjXP0oTTUcg7X9&#10;xVN66xnRK3Gqf5wW3HSA5V5m3J2suPmzhnu+I75ygnbrW7CHv8TSZL0J0OavwxW7whR7Y5Sn0rT5&#10;UEFaNQvNb7pwXEBmtvD0SrAfkJOxFBlwwi8O/LquNGP53oA18KOfej520ybg5ecurfR3wLHeH0B8&#10;7z1tEIjo4MGW9DT+n/9M37KFtmULdcsWypYtpCUQtmzBb9lS++xLhdWUNW8SIAZEZtiX5LsHJyis&#10;fSvvz2UzHGLAlutHXR7wwjz+uDAlBSwonpqaslgsYHUwGIi6ykpNUVHWP/95W2TktokJ6Oefl+7e&#10;nXjm9JpiwJpmADEgJPUqlyi/wp9K5+FOBpYZ+BXEgMCUKo/Q7NIa/NnI/A06rC8mBrR3dIkkcjqb&#10;VwvHgKX6a4oBFRUV4FsMKoEnpWYGx2SExecAhMZnAwRGZzC44jXFAPeAKDweX1lZ6ZhBLYsBZQiq&#10;X2QaSBNUT+a4BSVs0P7fczMwwXYLiNt9wm8VQFa3bw65a41Wranx9w5joxbgd2Lnz2XM2KgxNKoN&#10;a/H8c7v6nTDgNMPJgJMBJwNOBpwMOBm4bAbss5pzswK5VEAoPIVN/2Z9EIpOK2Si38tE6LIv/Jc4&#10;0D7LskpUehpHRGULRQotePs7mjT+Epe8kT4dtCh1gBYaWyi+CC1riwGh+ejNb3vd+sahG944fu0b&#10;p657+8wtB3NvSxS+UKw5gzZncDvQhsEqRfvjZ/OecveIQ4Vg5dF4RSCEdyCVuPNI4Wsv+32+5QO3&#10;a9/x2PzmqdvePrbljVPvehemlq0nBoDacRKlliHWsyQGrtzMV1qE6kaJtllmaIHQqC0dMYt9bw1T&#10;/whjxBaOjlfOL1QvLNb8iOr5RcjcYtXMYsXMYunUYt74YvLIon/PwkHzzMe80RdLdSk4DUhuvhLq&#10;5v6MwhqK3MbVtIWkVtTRNJcWA2jyDhNiargBKAFTAMP1U0MIUDfYHhAANIDuzInuXKAHjLVHLwUE&#10;BI21+C8FBJwdtZ4ZNZ8aMR0dNh4a0e8fNp5UE49fmRhgIAnlk/FP2XMBhfxr1kBeFXCzMDs1wy+d&#10;SHl7IvQRNrrAl2ZaFgMCrq4YQGms1o47sgOBOgHizllp+7TANs1tm2a2TdNaZ8ltc4LOGU7TCNU6&#10;JGgbxVlGs0TdNuh3KvjrCbzjWZTqK3TQNLDYWl7GuPTYjDlgvidnYaBwvid7riV80uTZYvKmSIOK&#10;WQS0oU3SN2kcXTCNLWqH5zkdk8TmMbimZ38WpbBBjKfThQ3ZBDIBxAdcnjFQlm7K4k8z8pJVs2QG&#10;sjnr/cazj/V/t2X682tHPr3NZtW1CKPNpL2t7AOd9Qd6E3cPFnw3VbFrKv/r4cjPOxPcQSIsec+M&#10;omdW1jPbPXZFYkAFRb8X4QoiAz5YEgMAvi95k5kWczCL/0oE960Y/nvxgvfiheD17RjBa5G8w4Wy&#10;TnPMnPrm88QAJhADxOtTkVxJgaDIFIUNfIMo8vbzYQO+cuAaxgha0PxmAJD2h8rTNpeVGx//r+Xe&#10;+9oeebDnmccHXn2u7+2X23a80RYbXpyZ6REQXYTiIjhWxyGXBJwMxABSZC4CSxOR7Tb8ZMaQ7NR4&#10;89kh1rO96fbaAH0pt49zYxdmpxfn5+dnJsbEBd1Rd3SG/KMr5rFJI2mYfXSYcWJhQr84pZwfos51&#10;QRaHIIsD2Y3arHIMFcltXGkJKBWbUYaqpmpJUrsYAN2AGBCDyVO0yzitXKQJzWxlprFL/hH2+jav&#10;7f8K/DCOeSaG804w/Y1o1tfGXknfRP/gxODU3PSCPcZnYXZ+Vt1uCMen7Kt28yxNiirHXFIMOBOa&#10;LjN1LlHxExvB5RKpZZiqGq7j9CFF/Q/5SW48zL35EPumvYybvqfiJD0xNaabP6q/dQfqD+8ibnm9&#10;7ksf1vDYzPzCQv/wTC290zVNty9GFZLNSa1mo3hNF44LUH3CUsvAfpA63yEGnA5KVjb1rzLDcYdU&#10;13PDn3wuYtMmsMyfsbTYf3m9P1jyT9+2Tbd/v9TXl/zXvypiYppDgjm3307cek4AwG3Zgt2ypX7L&#10;FsyWLZXPvJQPoax5kwB9NyLN7oX3Ck+VWnrXuj/be/qXxIA/zrkgFp564IHGRx9dyMrqYbEOHjzY&#10;1dW1oFItxMf33HffbW++6dLTA8QAUEC4ateubyrK1hQD1jQDCA/ByaWX93viPMrJwC/NwC8tBgAl&#10;wDcq39Rom5icroQR3cNzNxIfsIYY0NcXFxrTXFfXRyAsDA6WVtSdjcy9UAwIiUqQ/fjn5RfkFhDr&#10;EZRw2i/muGf4PtcAkBgHS2T+LDEgoQiNaqCCWKsaLCswMun37OXfoG1ADHD1iwEBuKtw0D30+yOe&#10;bZ29tq6+3zma2zp1psb234GdHT0DcrW+o7t/44y1dvTW0jqTINpVh3SCrlQ60OHGu3K2dDLgZMDJ&#10;gJMBJwNOBv7PM9DZC+JW25fmEkr4ySHZoUWb5/oYlB5QIs78n7/wqz2RA5NYiVKPJTLQDRQWV8zm&#10;S3BEBoZA50tU/yfmt7/QgIJrFyt09QRAC3WJFrGdFiKdL1WvomVtMSCsALNth/81L+y99tUj1755&#10;atsHnn/3gv8pWfBcseoEypLMakfqBqHqgTeD0sJL0naERH0YEfRl7NmPIo696Xvgbdfd//r+zHWf&#10;BF230//at09f8/LBa95ye8+veP3IgAPu4UCvoAm1DJGOJTVw5Cae0iJQWblytc6YMzl0alLy9zr8&#10;8diWxqLZhZLpueKxmRKA0emS0ZnikWmAouHpgqHp3MHpzP7phJ7pQNv0cd34N9zBd8q1GQQtX9+9&#10;Euqm/rQCCCh6yVW3BaeU11LVlxQDQFKhTjN8aggzPYybGkbPjNKnhgnjPQUTPdkTPYVACRjrTFoK&#10;CAgdawkcbfa1VwiwBwScHgWpgUBAgOHgsH7fkO6HIf0RFeHIlYgByTQgBkinov8zDnIBBd4+o2m4&#10;MPvW/FDHeNmhCf/7pdCkQLr5RzHAeHXFgCxKY6VmzFEnQNA1b+qbmZqdH5+eH56cG5iY6x2fax+Z&#10;bRyYNvROCTpmkM0LyJbFdGGXreYrMeK1aPaRHEr9FXo9hOzyIdaRXtGRLqNfizm8tzV2tC1msi12&#10;pi1+piW6X+Ovl2dwNQRVV7NpZEw/MsvqmCgUtWbxWyGq3sP59EpotpkSxCOXgRxQ1Qzz5RkDZeln&#10;mkJYOnK6ejpHPY0jUdrcnu99/zrzi9do3rjemOMqKgxil0SwiVhGVTYHksKpSxcjCnlICANZJ2HR&#10;lBqZ0qDSmQwma4ulqRXHVl+eGeAoIAbsgbq+j3n3A/w5MeDj+veykGEnCjlPBdKfC2G+GMp+KYzz&#10;Yhj7+RDWM8GMkyWSHsOpOdUNP6UJkt+gpb1XQ7mEGJAKoVWjqSCH/oUAGWMcMgDqRxDFzQ00RVpc&#10;pcnXv+XJx7oevqfvP3bYHr3P8PgD8hef5AT5urt7Jxeh4Gzz8lHrb8BJwsQyYnQ+GksTg+w9K80Y&#10;EB8es+wdkb3QV3RfT8zfQaHgvozHx8WFM828CWllX947nUH/6Ai4va/wq9lezYQmYYRxbKYVsjhG&#10;WhxGLg4WLfYlzFrP0mpCyxokq2wA/u70EgSErCHJ2hJLGzYiBkSj8wQtvHoTFm5EIHTw9ws+fCDu&#10;uX9FvHQGFW/tN+dKXD2Jr7tiX0viuDUPNio71dJ2uW24HWBiZhIECszMzbb1d7C1MiTzEhVNwOiD&#10;dBZiQ+eqEQksFXF0g3BeP5zXZ+mceC1cdjOQAXbTbv6W/K99tM6BKSSn408fYW55B37L69A/vFEX&#10;WaSenbenynH89Q3PyE3D1SQrlKpGcK0XDgoQA4KTioFO0CBqSV8qIOwRliGz9F14YwAppQTODnri&#10;mdBNm8Aaf/KPi/2JW7Y4wL7vPnNmJumxx/BbtxLvvsuQl9uWlSV55WXOo4/SHniAdM89lLvvxt16&#10;K3zz5rJnXsqDUNa8Q4AYEJZSAtjwjc4CSeHWNKO7b2hZDPjrVw8d+stNZ2+6ifDGG9BHH+08fpzy&#10;zjtet9564m9/21pa6jI+DsSAvEOH/qNSXTc9daEY8NTzL69pBogMCEy40rCny/4dcB7oZGB9Bn5R&#10;MQBkB3ILzuSINNaWTgC9pTW9CO4ZVXBJt7VDDCivhkclZfmExIZEJXN93Y1f7Gjb+U7XB2/3fPt1&#10;/rd7Q9OrV/UDavyCrPfvf/iph4fHx5/v2vHpNwfOBO07FQDy4Xx31MeBnysGRObAqCzhMZ+4ahwb&#10;FC24pOW//wZ7XQNP+UbvORmwCofcw3Yf9Wxp727t6Pmdo7GlXaM3t/0O7ASChFimsnX2rsMYoBSg&#10;qbXD2tIONtiKTq9MZR1RveoQ4AWwd9XV9zsn32mekwEnA04GnAw4GXAycBUZAPMZmVIL3LKgTy10&#10;12KLx0aggX13FW34H+iq2dZFY4tIdG5P38Ds3BxYzuhA38AQkyfGUziNrR2/1WXqLS25ZXWV0HpQ&#10;aHMZFXWYX8EeQAt4kCEzeOfRMj/fNzDI4IgIVG5ja+eyGWuLAZGFmD9+HnbtK0c2vX5s01uut3wR&#10;/Dd/3B/jeQ/kKb6vNQYRW0qkvWENxiPRHv1NkG5rBRYfX1DhU1i8D1n6gaT4uXc9vK77Oua6T0M2&#10;vXf22lePXbsj4NOg0qR1awYcOhspkmupAg1dqGNK9GyZiauw0MUGgaxhaChyzPQiA/6Cq0waPDKd&#10;O7foxW8MwarCsMpwHIAqAgCrCgeoV4YBYJQhGEUgSu4Pl/nUSYNqJUh+44ViQGpeJXAVcdRtQcll&#10;NVR1FVG+fgFhIAZ0WdDTIyQgAwwMilt7FEYbW2qC8zSlbHUJQ5HDkKUzpMkMcQJdFEsTRtEFEXRB&#10;KI0XROX50zh+PL5Hs/zAoOabQc1+VcPBKxIDqAa8WDuQ+CZIBDTme/v0BWLAwvjQFD13LPKlCf9H&#10;+MjcYOAoPJcm6GqLAeTGMtWYo2Iwr3Pe3D8D/Igg7facfWnzwvTcPMDk7NzEzFzz0AyscR7espjK&#10;77RVfcxGvBJBP1JAoV+h10bHSOqnH0LSPcgt6YXKQGp3gXyoStGRoTUGtWq8xgwRM+a4UXVotyHP&#10;2iWXdLVD9R3eSMkpiCBP3OFVI0wvTuQxquAMRc2VFBAGYkCzv0QDydGM52rn2PAi9Y4biP91EW6/&#10;pvWbzUNHr5V/sUl/9AY1HiIPeM68d5t81/XSXTfh3vpj8juPpHjuyoGdTUS5ltQnERgCGE1by7xM&#10;TQIwCdIEHYT4vAd/54OGc2IACA5wpZ/Io7Kf8G14yAv/Hx/ioz4k8PqwN+ExH3wWlj6m/6lmwKzy&#10;+knxzWLCV9UU6frjAuoyV2NoIAsQ8PACX7wDeEkbyJ+O4jWvRIOomS6yfv155H8f2BMfkGsLCuj9&#10;zz39/7m76z93mx65R/bw3eyH76a/9DQqLubA4ZMlKD6CbV3Vw5pv7WJAKSG2sL6eLgE2rDRjQHRw&#10;zLx7RPncqPB4T/xDoDaAHVF39cQ90hV6Z2fAPzr9/tEZfP+EDA4CaBame+cHBXOdlfNdyQtdcVPq&#10;k0PYD9oTnkVHHwPFgVdfCxADiuFVdjHAlliKB2JA1aUKCEejcpmNdIQBWa2r8icdfbfgqe1ZTz+R&#10;/MJ7BT9UK/DKTq434bO9sFd2170GV1cMTAy0j3Qou9SVCkiFvJpkpjQNtsyA2uDzC2S+pggnr173&#10;LvWMzhPpO1ayAUbEv1hEUw3UsvuoysHxqTnXfN1t35Jv+op48+f4T8NEYE9jx9i/PsHc/Absltfq&#10;7vwQyZR2r1nXB/wgV1M0F44FU9UZlFiE5DXhRC1p5VjgZPSMzJaYe1cNCtBRgD5UBGX5P/5M4KZN&#10;YIE/WObvWOnvWOyPvX6b6uABycmTjLvuEn24U3r8OC8gQJiZqamtacPjZe7upHffoXz1Ff6tN6s3&#10;by4CYkAVZc0bA6QJCk0uBnevf2wuCAVbeWOAWxQnspvRtUIMcCn6wKUy02Xnzv9cc827Li4AD7m4&#10;XLNvn0tDg8vMjMvi4rVzc0AJuHFszGV+bm0x4Pwb3mEVqJEQEF94hT9uzsOdDPxCDPyiYoBvfGlk&#10;cml6Xk1abrUDWUUwt+CsS3rMHWLAd8d8QH4e0Dg2Oq95z85FuUz75XuGbz5ckIjNuz+Iv6BmgKPb&#10;T77eI5VKP/xi97IAsHLj54oBhVBKZmGVR3g2FMfyCUu8pOW//wZ7XYNO+cWA11U44hmx57iPtaUD&#10;PCz9zgFWS0gVmqa2zt/cTvAAz+aJWmxdF7ME8Kk0tisN7TqDSagwEwSdxxNkhXDJhTwDLwCLKwRq&#10;wW9+UU4DnAw4GXAy4GTAyYCTgV+NARDvyBNKgdMWnFED27XY6LYRqGHf/WoW/p84EU+sJNI44xNT&#10;wFuyClPTs3SQHocl/K0uRKkzh8Rl9vUPAdfoMurQhF/BHq5IAQSSick1aZkBKYMAM8tmrC0GxJdg&#10;79sdfc1bZza9cXzTW6f+ujf5Vp+GP0Uy/pYmfqNMfQRhDqfavs7ApZUGjDcXTlpTpk0B09oDs4qX&#10;Z1gP0wpfvvdo1Obvkzd9GXHtB97Xvnly08dhrsm1cQXIdWoGHPaMAmIAha+2BweAZEFSI12sp/AU&#10;ZkvmxPDxVvq9fjVRuy29Z0fmkqcXPMVtRRQtXdHCVLYxVTa2up2t6eBoOh1w1DUFOcTtULaz1B18&#10;XZdA370SmqaBlNyKJTGgNSCxuJqiriLIgC91vdTwNEWHoXpyqL5vgKvvaW0bHTcOjQl6Bontvdi2&#10;7vq2bkxrJ7qlE9XcgWi0wSytdaaWGmNjtcEKUKO3wvSaGl5Zs3T3kHq3ErcPZB6/vOd8UEA4iWpA&#10;y1utxWfGA+8f8/rnlAq77L8D6VBmW5XjpcdHA58c8by/P/ItBBYdzrK6/ygG+BMMV7FmQAa5sUQJ&#10;0vEvgorBnI55Y9+M43voUAKmZueWlIDZ8anploHRemM3wdRazeb0VL/HRb2WRDpeTmZf9np8B3sa&#10;WmI79Uwe+XS5ITaUcxLakUcbhtd3FlfpYzJp3sX1qWp26KAqYloXOayIMBgRcCnPF874Jg2TzLKG&#10;1atdM5C1dFAq4PL978AGkCZoutnPpMoo1XQU6ufJcBj94/uEb17b+7XL1OlrTDtdGvdsajm41cbD&#10;a/1fGDvh0v6pC/k5F/JTm3jBH+P1ifDGiCqzt7yTxJaba67Mkkqq0a0q4d2a93bUvwsKCDsyBX1C&#10;3JkrKvKvYDzsBrv7FPSuU+AV9sAZ2HepRIs2e0b9N0dYAKgWMCO/cYT3JyrmDIQC4iTs9F4M6TWM&#10;6no68PAC7yoA2ABYUgKagF94GRhBE1XSfOJI2TMPezx6z77nnzhUElM88OWHPY/d2/TIPapH7uE9&#10;dDflobvRD96F//rTypTk4x5BFXgpgtu4spM1t+EkQUIpPq4IC8QA4IZetgHEJfQLDoyZvhnRvD47&#10;wBkhhHZHPdgZdLtdA/D/Z4ffP9v9bu8MeWiElLQwPb4IlsADzM0uTo8uTjQudENnLV6D8DdbQx/G&#10;xJ6oIqtWnRpcY2oRtJKkBmJAfDEWyrJCyKoy4nqlJiKRuYxGOswATxcGnkC98C3kvztLnnwh4+n7&#10;Y59LYhaNTA2VSpN3QV75uOzFg3XfqDqVM3Og2PFo82ALUgeKCackc9M7R7uGRsYhDYJSwiVCRrxj&#10;CwW69lUj4lvIpyr7q1m9pvYJcK2Z9U1//gp/8ye4Wz/GxlQZ7F/VuYX/7sYDJeCWV2uf3t0wNDp9&#10;oRgwPjGNIIuBGHDhWIBf2sCEAgQXiAGtqWX1wMnoHZ0rMvWsNANsg8T64NhCKNPn8Wd8r70WsXkz&#10;cvNm8HoOoBLAP/8JqgWIQ0NZQUHYb7+F//e/sH//u+ZPf6q76y7s7t28pCSehwd9xw7YU0/V/OUv&#10;ec+8mFtFXvPGAJEBIUl2L3xAfD5P37XKDKAEgKPOEwPKPnZJCnK57TaXu+5yefppO/79b5f77nOp&#10;qnKIAT9hbTFg+5pmgP9B/nH5l/cL7zzKycAvzcAvKgaEpNecjSw46Z9+wj9tCemuQVn+iRWX9Jg7&#10;xAD38HOyQbF7uOX95zt83WZFwlkB33b2hGXHS4VeUWv2s2vPEfDD9dm3+3+WGODqG1FeCcnNK5iZ&#10;nV1ZMyClEOYekgxq/2JJDJD37JKW//4b7DsdfMovdt/pkFU47h29/5S/ydpmbvxtoJLLGDyFYQNn&#10;1xktPKHE0mS7SqY2SsRq3WVdOJABCGR6Y0vHhZYYra1GS4vW2EwWtVPEPV19IyxFXyK043gMmyMx&#10;XNh+qSvaml1dpcv8bYbVabyTAScDTgacDDgZcDKwDgPWZhuVwbY2t4M2Gug3i5bTAPhqn9qKlIqi&#10;+PLCOAfKCmLzs8LjI9311BOggRr2/XKf+QUFlVWQisoqOpMLMg7RmNy0jMy4+ER0PX7lefFESll5&#10;BQRSXVUFKSktz87Nz8jKjoiMBssa1prGtCjUBoO5WSCWL0NrsKx5IWD/ymbL2xr92u2v+v2gNVgh&#10;cOzI2DhYOLkmxiamapF4pdZ01U99yQ51piaJQgfEgN6+wfn5hWXUogiXPPYKG4A6AdVw3MjYxDIn&#10;DBaHRKUvvwW01CAblFqz40RriwFp5bjXTqVt+sB/0xvHtrzj+vcTxVvdMH8OJv8pnnt3juytcu2e&#10;WtMrYYUskse0OWRGf3ZGt29O9e6s4LEJ7P0pCV/96Ujaln0Z1+2KAWLANe97Xv95ZE4NOTIbuo4Y&#10;cNQ7ViiziwFUgZYu0lEEWgJXwxLSuztOTzU9SSp//R0463Pz8OG+mbDJ+cj+aW+kkiJt5mraeVrg&#10;6+9ccvfbgRI0pdFNiUxTOEnnW685WydJwciY6nahoXsltM0DiVmlYK0oiAzwA0s4KepKgrSSol9f&#10;DGg3QiYH4I1dXPPw2MDMQvvkvHxoltEzReyaxHROoNrHkQA2+yvMNl7TMlLVPFzeOAhQZh0AwFhM&#10;PO6xQeUuOfaHKxEDEigGqKJDgK8dCnpixP2fk3K03X8HgmKGOqeouWPRb4x43D/idt+w+wOmvDM5&#10;VHEcr8WDaF0qIGy8WmIAcFvX0E3pJGuhYpTfvcjtWmR1gpoBM40DM61DM50jM92jM32j00Njo2Mj&#10;HZNdgmFTrU2a0S+LGxT6zzH39lO/UGO/YhCKQbwF6OeyfR9CRlkfYT+TeShX5uFO3l3SlITtq6hu&#10;yclShp+G+nydhTpSgCgjQ/XK4n5l3JjAw8qNROCyffPz06mCNIrcNQNeTdPVMIz2yIDLDQ6AMrWT&#10;LYEDuuh6BbvUMI2SNbcEvGr7dGvLly6Gj12oj7l07nVRfLallYMjHnpe+em1rR+7VD5xXf6rdzBF&#10;8Q2dKQhbOLQ10DwoZsisNcz1XPCXZAm4eGJhyJ0ln76HeMdeOeBHPeBr0hdpgqzgGtxXsegdoYiv&#10;YjHBVUQUt7hP8eiPCYK2zShumBTd0kW9A4YuqKIZ1z9XRh2rGsvEilrqhefgcLOeB24jVdoSEkx4&#10;8Ym4Zx8JevIB1//cs+fVZ4/zEzNt77+me+QeMYgJePAu3IN31d1/Z/EDd6H2fBsfHh6WXAS+GpfU&#10;A2BEflwxDugBGLp0lQ19vP1j+q8nrKcW5oYWJofHBWX9pd91xz/bFfN0d8L2vqLvJ+TIhamxc0qA&#10;Qw84h/nFiY7F7rpZ4ZuEwrNrigEpBTUVRBUoihBXiAFiQBXpEmJABCKX3kir0VUVSdxyBQeTWIfC&#10;yIfPYI7srTlSLUdPz81Y+k3BRA+P+uOuyONl4rKu0W5GI1PSLmsZbAVQdWmm56alJmNmHQ0oPesP&#10;il9iKU/bvooNnwI+RdEH4/ZNzdqT/1DlPfd8R7h5B+rfX+CwvA6H3/9ErOjWJTHgWLRwRYqgc6IA&#10;kLJNzT0gExCMbb7Q8Q2WwPvF5gIxoEHUmlKCBncg+DkFsuuyGUAGWJaIgBjg+fgzntdeW7t5c93m&#10;zeC1dssW9B//UH/HHfITJ1j+/jUPPVS5bRtk8+aqzZsrN2+uWEL55s0lN9xQ+cgj1S+9VPnAA/gP&#10;Psh6+qJiAChbHRifB4gKTi7maDtXmrFs/HliQNTDLq9tc3nMxSXuexdmhh3hX7n8d5PLW3914ee6&#10;KCt+gqLMpWqnC4Hs8viCyyPVW/z/8IHHB089v7YYwNJ0+kTnXPIL62zgZOA3YeAXFQMu2zO+Sgwo&#10;dw0yPHePftfORZVqXirVgfiAFx4ouaCAsON0DjEgPDqunsi4ECD/3po1A86EZhz0iDjsHgyqE68U&#10;A3zjigOSKyBo+hm/KP/E0su+ot/PgUAMcPWP238mdBVO+MQcOB0Anlj05p8gFpBSo2Mjo5PKcfyV&#10;+3/2tkZcUQLjac/r/PxO9DmhZ0IykIrlsxsMGAgELzJceC6lxgCGyWBpXvkRFVPVIDCCPXI2rgjG&#10;VIN+lKJyNGMDprIjXKMoqovaJmOgI6Nj43PhP9n2o5EgYRHS/qTduuosfLEcicZisA00tvR4otY1&#10;qyMLO+SRZfzKn4mjKqSgzsAKkh3bII8QEtNgbmrbgMHr0Oj8yMmAkwEnA04GnAw4Gfi/xACId8QR&#10;KKaluYQa9u2i8RRAbZF/S0sLCoNBoc8BgULX1MEhUKQEcxg0UMF2L08YioqK+Hw+kUTCNhCgcBQC&#10;jUVisChMfUVVzcpJBfjIarWy2WwWi0Wl0bF4IkA5BEqmsS6ce4CZCoXOAnpAdS10GXyRbM1ZCl8s&#10;W9lseZsrkKw/q1GK6aUQgtxwbrzAFC6rGCnWN6nE7Ky0xMikYqbcPg9k1leCmVi9oFFnNNfXowUq&#10;y6pumTwJSyCbmgG1Ui8KpdaIp3J+/VkWjSPmCOVADOjqHZiZnV9GDRL/SxtD54o5IvlKTjBYPLgN&#10;Vu4Bc1IijeuwZG0xILEI7Z5cc92Hwde+c+bPXwb+ybV6y8naGz1gN/ugbomk/SNN9ESm4L3I2GH5&#10;lzPar2fVH87Jt8/yH5tqeLCn4t5vgrxvPla07XD+5m/iNgEx4IuYl93zsiGEdZ6LwrNhx3zjhEtp&#10;gkBkAEWgIXDVJJ5GooCNtO+c4N5Zmhv8cpXibWnfrpaJM0NzoWMLXuqeZCIIDmjl6zoE+k4gAwBf&#10;P1ACvLFqX+uoW8v0bs34u4yBF8qNYbVirrYT5I9eCW3LQHxmEVHaCmoG+MUtiQH4S4sBNn0FEAPU&#10;rUx2R7+4Z4xhG8Y09tcYe0q0nUWajgJVe46iLUvRmq1oy1XbCrQdpaaeCktfVeMgQKllAG5pYrBP&#10;DCg+l9d/dyViQDzFUCNrxyqbzZkHh93/PYVPnB/unhZAx9O/HvF8ZOT0fSOu942cvn8o+HUskZjB&#10;tcZxW86SrD5kCxAD/PCGynUXfW/QN4Fm8DAMdgbRkicf5XUvsrsWmZ2L1PYFsm2e2DpHaJmiWXuF&#10;BmWLGjKpTljQxSwo/WclZ0dEQa382DHqHiNtj4Bw2ID25OBKYDTlBk96YTMsiy+mF3Ab9iYw9p8i&#10;fJ1lCoN25lc0pqdIgw5UnH0vsWFHIsEDrapUNxFNaqaSIOekm0i+KsRpLS6ARc7PKc4kUMgYmhBK&#10;V1dfriZRx9T1W0Km2lIM4mSY1oaVNooxdUTvg0zXD9Gv3cH57ybT59eRXt3WwsGTD75U/Nl/Sa/f&#10;CP/8EUqdJ82ciutIhLeFwlqDLAMyquSKlAAHOYUNskOF/m9Xvv0+8t0duJ/0gE9JHx6jHQ1khiRz&#10;M0JokScxh3C0h2eU2xwxAbNyuxIwxPyzDPlmGU5wyVCJzDp2NZZVL2wGrl57eQAgA3DPB6eRJGnJ&#10;Kxa9/XL2848nPv9Y9DMPBzxx/8lH79l79IdIXUGhcvtTrIfubnjwLtgDd5Xfd2f2vXek3Hdn2dFD&#10;fp4+sdk1dTT96g7P7x9G4MUWYRPLCBi6DNiwZMY5A/q4+8b0X84M4IA+Zvdnz83Mj3dONZGHJXmz&#10;nfr5sYHFubm1lYDJ/oUu9oLizBT5eWziCeDoX2UD8Hcn51cDMQCUpY0tQC+JAcr1IwPsYoCVRmwi&#10;jkwPTM2OTs6OTcyMjk6PjEyNjE9PTM5Otg3blJ0qZYeysb8JFBAenhoRtomrlNVJnPQsYS6oKjw7&#10;P5dRX7uRAsKByeUcjc3BxvKI+OTzqfI+iWXMUQdgeGyWqeghCDvp0u7B0RmHv9/cOkLktRN47Za2&#10;EVC7GPy7AlaOT87OzMyDT0GUT1WDMaOGh+A0XjgoQAwA2fnhnEYQn5FcjAROxoDEEp6ua5UZjgOB&#10;GODx+DNu114L/PsORz/+4YfYhw4JTp4UxMSU33pr6XXXlSyheAmFSyi47rr8667Lc2Dr1vybb05z&#10;iAGrbrmltyBNUEBsNvgihKaWsTQda5oBxIC4OMONf5txqVhwoRS5oBJckAkuuFQXQqYd2FT7W1Si&#10;Cz7j3B7HfoCGFBdKk8t/VogBz21f0wy2utM7MvOyf9acBzoZ+EUZ+H2KAT8c98U0kJYjA1LDs5s/&#10;3j4nFrb6urX7u8/yOeaPtqdE5Kw5kzx4ynt6ZvaTL7/78oej8anZjl+2kKgk8Pb7w26H3AJP+F00&#10;249/YtlRj9Cm5tah4ZHdJ/yX+/eMyPKMWl2veK2zQ+NKGiBEdVNHY04BAjSIyEMhhVatsVVv1OcW&#10;2fcARJfThHJFYh4aLWq0f2TQ5RQhsrBylbEZQN3UY9UoU/PtLSOLCEyZOq+CRJRYwEeG1ubqMlRE&#10;NrycqlEZ24ADGVKFCcuE58C4TL1NxKRHLfVvRw6Kqu8S0ekXGrnvTOiZwESgfKyCa0AC0EI0RmDt&#10;T6A3lASFFVCJKO+zEUydVSUTgidMUJYNlIEAzWQiLgqDxdLZdLpQabBKRXxMfQOJI9MYTTyQiFR7&#10;rh+pmBQZ6HnqgH+D/LzOFTIxFotFNDCkOgOPBXXb71GEE/x4dnlBbNixH44UkBQr7XFsg0K7FAYb&#10;1BBe+RG1LiMqH68y6uvSEr3DklhaKxNZFJRZC9rwWRRgNp4pVRutUomIwebW46gClVEhFdVjsfVU&#10;WOjJSLLCKuDQEGgcCMyUaxQMtr0xOFbCwvoGxlOE/KL4gJhSqmPnMsBqPhiq3mgFEQDndkqUZhRF&#10;SyRRenv7hoaG2ju6ytDKMwmcHe6cU3FcoqCpu7u7urqazuKuuq7GFhsUiVnZ1YUX7tzjZMDJgJMB&#10;JwNOBpwM/I8xYDA3YXBEsMQBXJca/t2i4RRAdb6vTqfLyc3NyTmH7Jyc9MysqlqEGHUINFDBf1jm&#10;ATRDo9GlpaVUBrOyqhq47PMKCmEwWFlF1UquoHCkwWAA+6FQaE1tLQgmqKquAWIAicq4GKUgzkAo&#10;UdBZPCAMAFDprDVbSpVaR4NVkCjU6wwWDVvh7+fh6ZPFX5pVqhXCzBT/U8eiqHJtaqhfGZaOKk0+&#10;G1WuMMryY3MJQlxaYh2loTKrhqU2nDcZA8fiKSy1zjQ5NQPQ1d0L1v+vxODwKNjfbOtE4Ci//s1D&#10;44gEUjUQAzp7+qdn5pYBxIBf2hgcmQmCNsC1D4+OOwiB1EBLKyCO7aElWhpb21ENVIcla4sBEdnQ&#10;vDrKP76O2PRJ6B+/Crrph+Trf0i+8Wj+za5lN3hUXe+D+Fso1j/n+Lzs2Vnxk7OCx2cYj0xiHxyt&#10;ukeT9fCTPmm3ulbeeLR4yzdxoGzAjXsy/bJRUTnw9cWA437xDjEAgMRTE3lqEl+tUmWMmx7qRf8X&#10;WlPzbbnoeYpth2ZkX9eMx/B82Mi8m7DVr1ZcxTRQFSBpeEsBUXuiRuylH/DuWTzYNPeRdOKF+p7t&#10;KWyMoBHIAOLzoQNiQEbhkhjQ6hOTX0vVADEA1F9dLzKAruww1k30Qbja6hKFtc7QDTV05yps+Uo7&#10;UsTNyeKmZFFjssiaJLAkCMyJdlhSRI05qvYSY1+xsa/O1MRgHeuXfyJDf3NlYoC+Wm5DqrqIBExn&#10;6Ksj/k+NJX4y4vX4iOu9w0AGOHXf8Il7hzyf1tWkZHJMeaJWIAZ4kixLYoDJB2eouNwl8CvJ4dCL&#10;lfTIfKLCiwRIGIebZyjtC5T2RbJtjtoyzDPrG6UZQxLvOV3AovLUPPvLXu5playColNmM6TNBa/S&#10;oF7lZDyGxiURsUiq8LIdH3UMHYIpzcOUHy/ffbzhq0SNT1lLSoEhLlpwdm/FsdcjK9+OaziJ1GYr&#10;eyqMfUWK5jgyP7QWHleYhEKl8+jFteVxbEI1kUxE0qQ1jMsMUACBBSZ1xkxP5qg6kCPFwkzjiMb5&#10;elkbkaMmVsMFfge43z9V+fb9TTxKw56Xy/z3Fe15HX/2I3Z7CakrC9MeB20LqmsJMPWJyaIrylbk&#10;4LCKaoyvwb2Tt/Od6rffR52nB4CUQR8RdnyM/2AH8j1v1JPdkpsdSsA0UALEt4yw/9yCuaOuJmb9&#10;ZFmOs2RBORAs+Gb9pASAteE/gdMIygkwxa0fv1/8whNpLzyR8sLjCc89Gvn0wz7/vf+E2/Hkwqx8&#10;fUIk9YmHUA/cVXX/nQX33pF6979i7vxn9BP/qYwK33fwRE4tDca2nNfnyv65TTACFxQMSConomky&#10;oEY44hIc7fs4eydMexdmfsx9vzC7ODc6P9Uybq6a7TesJQMsLEz0zJuL5sUnFpRfLpo/H0K/gY44&#10;UklSrTIA5JxJyoOUE5UgF010HtIhBpQS1ksTFAYHkQF0RY9iftHuWAd/8/PzIBcQkAFm52fBzsm5&#10;ye7RbnmHgtXEaRxolnbIQeWA4ckRsAeqQQxPDU/OTO1NCw4vRUEuJVYFpVSy1bZzbPxIl3cej6Ue&#10;aO2ZujD5j2MP8P7Pzc+DfEHLDcD24MiURNuNYzUNjUyNT86dTRUmV3GAx//CEQFigE9UJvgIKCVJ&#10;hXDgZAxMKgXi65IZdu/8ykMKoEy3x585dc01RUu+fpAFSJOWRv7uO2VOTtUTTyz7/Zdd/znXXQeQ&#10;fd11WUvIvO669E2bAJKfeiGnirzm7QHEAP+YLHCLhqWVg1w9a5oBxAAMRvzO+53XPjPvsmPx5+HV&#10;RZeb510eLdvif5s9MuC57WuaAWjxisi47J8154FOBn5RBn6fYgCo+gtF4s5GnnP3R6ZVEw4dbNy7&#10;t/mZ+81vPG7dtw979CjYueZM0jM8Va5rPHjMDUekSuQqx6+ZQCQDb496hFxyhb5fQmlYXIa1sXnv&#10;qcDQjNpLtj+/ATSpilpLlaiM5vxCu+s/G6PSqCTRmbAyuoHPYjqc9QVENZ/BzMWq1QpRdCa8kmnk&#10;MhiRP/rxcygmIZUUsfQ2HSEWC4VJxdisMuD0r8uo1xjU0sxypspizi5EpCDkGrUkIRNRQRTWsk0q&#10;Hiv6XCewPKLOYm0VcVgX2r/fLdQ9OBlk41yFM0FJR86GqvRmsBZsGVRsUVhspVwnyfDwhgi0qOL8&#10;1PyihGCv6DKaRMKPD/FPyi3ISA485pZEE8niI3ySUtJConIYcmG2l3clz7iiK1bU6VCs9KeeVWpN&#10;fkJIVEpGXGhATEU9BVN4+JtjCVWkFYeoisODCgiylfY4tiVyNcioozFYVn7EY6EiInOFEkFqZklu&#10;RiScqanJT86HsyRsfKB/YFp+UUBAAJQur6+IP3TEP7ukjsoTZccGR6dlZWdGHDkSTJTxk/0iU/KL&#10;a7EcJqMmJChfqLGfiwjLCU2Fgg0huy4wIJ+/tHMZ5sYWSB3cvpTvx51YpnlfjGVg2J5sCvxLHR8f&#10;7+vrU+rbXtldVITQgCfAiYkJDoeTX1iy6rrMTa1VtbCVXV144c49TgacDDgZcDLgZMDJwP8YAyD5&#10;IQxZD5Y42K/LLgacBKjI9gSr+KtraiE1NQ4Ax31peWV5NUyI2A8aADFgmQcgGNDpdBQaTSBTikqA&#10;JMAGa/PRGExRSflKrmqhcLPZTCKRQAwBrgGPRGMQ6PrSqlo8iXoxSqVKDYPNQ2MbYEg0AByJWbMl&#10;TyR1NFgFjkC8/mCJhMgg7wyuyj6zIsBKsusKg05GEUWUYI8ousysVtMjTkfhlYKs6CKOjBgVmBCV&#10;XsBWnjcTc/QPknmq9ZbRiSkAEoUeER2/Enqj/SNQm6EYgsQQmb8yatEkhxjQ3tU7MTWzjEoo9pe2&#10;pASC1JoawbU3tdpWcQLeGs32j0CQKxpPc9C4thgAniXiC9GuiTU3fhW7+cvIbbtibj5ScJsP4pZw&#10;8i0xtFtiqDdHNnhknzbDnxmtf3ACdf9Yzb3DZXfbsu4pSfroj96QW8/W3XiseNt3iZsPFr7hXZhe&#10;iV//4QpEBpzwSwBpgoASAEplknlq8EoVavTq6AnVnYbaTwgkdglZ9VaR9Gl86weGsR+AHjC0EDyy&#10;ENw5eYrbdACnOdigOy2yBfbMenQtHGhe+FQx9Qqp/40CRSpGCWQAial3FfStg7GpeSRZG0/T5h2T&#10;tyQGSC4pBth0haMdKQxlQYbQkCe3lSrbE/hNMRxLEs8Yz9bEsFTRTGU0QxHNkEfR5ZF0WQRdHUzT&#10;hdL1ESxjgqi1XGOh0Y/0S3fKUF9fqRgga4cpO3MFzUQaqSl174DXUyOu9w+fvHf41APDbo93B78v&#10;qsnMY2vzxa35otZYTjMoIHyWYPQhGDzrtaUUAyiVDAA8ApftceAxS8d4bzfzA7nM0hoirgAHqtHW&#10;V5JRPF5RuyxmSnx4TnlsVOHaxjyk5kZTtSKUua+6caaqcTGE2YupzMA1EO2npttzDQFn+mWbAQ60&#10;ZxmiG7MaSMdQX0dK3bL04RnKsEiOxxnM3q/yDr8aUnCkTpki6SzQ9qWK2s+glF/nUN4KqfguFR4M&#10;5xxLrqmjq+ro9kxBl50mCGRMEkgpY60Js13ZA8oIqYrBbB6ht8/T2hfo7QsM6ygmKZZWU2OzmlR0&#10;BJ9coWtjizEZ8m6soBdG7yohdmTUt8Ube0WkqyEGAELKybozhclv5+58p+rt92Dvvo/+URJYyhq0&#10;A/fuN6jXpNy/gbxAQAaYltw8xv/DIP2vreg7URVniuqFG7krsqBcCJaDXkoEf6EzFCtqJrIsu3dB&#10;lpQAgFSgBzz/WPxzj0Z88UFiUGDMwaNn4LUortvJ2kfuK7rvjox7/h1717+C7/in57/+Hvz80/nR&#10;UW7ewYX2vDTWi+kBQAyIKcAklZNQNDlqhRJgFwPYe6e7CsEC9x/T3AAxYGRxtmNukD+uzpof71nS&#10;A+YXpoYXBnTzHeQ5fdycfN+C6cBix6nFzkPz1l0dac+iYo6uKQYk5lSUE5RUeXtkLrzunBiwXip/&#10;IAbwWnhd410rffFzC3MTsxPjM+O24XZQEmBwEiTqHxucHDT3W9F6bKGkBKKs5bUKBiYHwVFcq+yD&#10;iFMbEQOC0yCggMoqNoAYoGoamZw+J0XYi3sv5a0DG8t/oGzA6Ph0d994V9943+AkiAkADUBeudYu&#10;IB3PqizDrx1AJlcyLyYGeIWnOcSAxAIouHmCUyrYmk5gxoVjlw9lnnr8mWPXXONY5k/Zs4cXCb6p&#10;7tVvvJGzdeuy09/h989YQvp116Vdd13qpk0pQAPYtClp06bETZvinnoh+2JigLLdNyodfAvC06vo&#10;qo41zQBiAJfLhcG4n3zSetf93Zv/JXO5XeDyD4HLFoGLy1rYJHD5q8DexoGHa1zO/nlLyNZ1xADA&#10;wNmw1Cv5WXMe62Tgl2Pg9ykGeERkH/aICEz+qbpAZGpVnFd0ynsfJ3/waZxPbGQa5GIzyaDk8oI6&#10;8iGP8O+Peq/Ccb+EjTj3feOK9rkGnb1I5MGleyjA8XXnxIAavpmEIYFDEit4aoMmKQ+4+FEUVSOk&#10;GlMnNBNQ9jDZ5CqBWq9KyLV7/yPyCRxTc2mhY4E/Ei2xouHY5TPG1ElUcmEuRi4RcJf8/kRJU2tJ&#10;mb1xQr1qWQxIrGXLZcpygpa/lhhwwC0MxCqBNTer4BmRccI7Uq42rAQJne/mGpaTkeYWlMpVGzg0&#10;fHFZVWZKuFdIERpaFJlUK1UbxBKM/5lELKXO7ZBPdnFZpKdnAVEqU+pk53XFiHQNxQh/6lzAR4X4&#10;ZLPkBrmKGuWeRFKQg05EEsQrzy4vDAvKxwHP/3kmgbcgF219A1GhMa78CMQlxMcnI1HIhKxSaFlu&#10;ZiU+IdIXThNXpcRlwVigZQO0MD4TiShLichAgrccJiw0KJ+rAAZQQk6GN4g5iQHRuSU1VBE4nV6q&#10;1Ds6r4fkJuZhwAaPiwjxzeGA9ivs0ZsbSytrwPPn8k4y3xpR0ZuF6GrrmZ6eBf9h54eHhzs6u6hs&#10;haWxZW5ujsXmZORBcirIq64LLAwsqagG2XUvvF7nHicDTgacDDgZcDLgZOB/lQGVzgipQ6h0ZnCB&#10;y2JAcfqZnp4enkDI5QscYPP4ZCqzrKqOD9sLxAAl/IdlQnLz8oxGo1ypNDW11EDhtp4BJlcAEgHl&#10;FRSvJK2qurapqUmv14OYA5DAJxWbEwxLOVONj65CsfjydegF6YnAp1nZeaDGwJrNKDR2ekbWhSBS&#10;6OuPGp+LCPRKB7NBMR8dHVbKUoHZYBSOhwv1zGYpwYyLGXM6sl5iwFamn3EPjkqNTw4MPep+Kii+&#10;VnD+5BBHBhlClIPDYwD9Q6N9A8MrMTA0CvaDBPoYAsPSbPuVoTU2qfQWIAa02DrBCv1lQOC4X9oS&#10;MlMglKodtDgIgSLQlTVQx7aDFpXOAq8/Nym9qBhgX5FURXjldMbW/Tk37M+4xbXy1lDizYmC2zJk&#10;t+QqtuVJ/5hNeS09MyprHzbvdXLWSyXJHxyIdHs8tOCmINwtvsibjhTccLL8r0cL4ssaYvLOBUpf&#10;7IEKiAEnAxKFch0QAyhABhBoqUIdXazTKZLGFffo4N9QGSKWvDGHoN5RJHqe3PG+ZnS3bfZk74LX&#10;wILv4GLA4IJf34Jn7+KxjoXd1rlP5JNvUvvfKVUlY1V8fZfM0nchjLah6OQcsqyND8SA6Jw6mqai&#10;QVxBXi8yoI4mb5KnDjXFUESZiRxtIq85md8cwbLEMjWF9BosJw7LjsWyorGsSCwjHEsPxdBCski1&#10;vgTlWbzavUF1BqtKYcuJpANdgh0SxJdXJAaQDdUyG1zZmSNsqVJ2YkUqEaaiMfNkf9wuW8YpNTQb&#10;T2MUC605otYcYWu2oCWa3QTEgNNYrSdOcxouy6uXluBVS3nhL18MwDK4jRzPWdX3UwavEbXfiNxj&#10;VH56THF2WnVqTrZvVHTYwvanU/IKSYx4mjWM2RPCHY6TTmRrZ3wZg7nEK/L+r+kiycVz95Z840He&#10;G8J1Dee4+VGOH4fv+qrw/ZcC4vdWiiO5ramyrkh20zGo9LNM6ot+dc+dLfssEhFUQrdnB7oCUcRh&#10;DJanU0mrRkyhM63J4/LwdjnCYlCbWjutnQNN3cNNLTZrz2hHd69MaxKrjXKtQWsy6C32PL3GJo2p&#10;VWPt0Hb1tROFlz8c53NizkJxDmeHvJr11lslb71T+8578Hd2AEmg/l17IQHU24n4J4bFt4K8QEAG&#10;GGH9pY/8Dyvi3oayvYUIJggs2IgHKhvGrcJy1lQCUNxGoaEjJ4tz5hjc9TB0GacO1XqcrE1Lqtm9&#10;/3h4SmkphsfBECknDtZ98n75h+8WfPR+9ic7kz/aEffRjqqQgJLCQu+wlEqiak0HNPAyQxs40fmo&#10;5EoykiZfZUYf58TcuOInV/fC9OLc0OKsbXHKPG0pmGnBzY+0zLY1zOjT5vRh82b/BVvwYnfQYo/X&#10;YpfrYufBSf77LRHPY1Jd1xQD4rPKy/AKsPwcxE7ZxQCiYv26viHQXHWnGsQBLC/DB2l/QGQA0ANA&#10;ZACQAZaiARTidmnnSGfnSFf/xIC2Ww+qB8ewEoE2MD0744OKO12QsBExANTtpCvaVrngvXO57b3j&#10;8+e0AHste+DlB1mABkemh0ZB7rhzsgAQB4DfH4gB+qYBtqydp+xsso0sfboYU2Y+GIxPrmRcTAw4&#10;G5piFwPErQl5tcDJGJJaBZbkr6niFEBZJ5549vA112Rs2gRQeP/91e+8U/bCCxlbt6Zt2gQAnP4r&#10;/f4O13/Cpk3xQADYtCl206aYTZuiAdYTAzq8I+xe+IhMCAjgWNMMhxhQVIR180B+ebjo5o++dHn/&#10;XZe33nX507sum9bCje+6vPKuvY0DO99w+fqRrSdu3+mx82KRAUAMAAVIN/JVcrZxMvDrM/D7FAMu&#10;7XBfzofzO9xYIQbAxY1YhH0FTHwZQ200phRAwyv5GrU0KQeKkjZiYA1LOgFLY9An5tkraWUgJUq5&#10;xBFAEF7GUujUqTnnMv+EZ9cjpOZ6KCaToJGwHJEE9XxLe2WVPdZ2WQwIz0LjJBY4FF2E06wtBriH&#10;+UbnnAxIWgWf6OxTvtEylX4liKh89zPhxeUwHEsi41EjwmJyKqozU8I8QwqQ0MLwRIhEqRcIUb6n&#10;EzDkWrfDPrmlkNIKGEWoFktV4KMVXdEjToWgBT/t4XGRwd4ZDJlOKidHuicR5aTAExF40cpDZAWh&#10;gXlY8SqTwFsQ/47BEcDj5XkfKZUVqYkxGZkF1VRqPSQ8LTEqIJUmU1Umx2bU0aUqPbYuPy4TgShN&#10;icxEggPZDGhIYC5HrpfKiUEnw3EiPYdJKS9JjYytZEs1IpkGHAKaEaB5AfHlYJtFqoxMgAnP50dn&#10;sgIPPniAX7aEKdAWI2SeWcbYyhYkq3tqZn5sbAyk/UUikekZOch6SmgqdpcHLL6Yu+q69KbG4nKI&#10;ekVXF164c4+TAScDTgacDDgZcDLwP8aAUmuoqoWD2rbgulTI3Y7IACAGSCSS4PP/goKCSytrz4kB&#10;iL3LPCQlJxcUFERHR/PFUiAGgPpDUdHRJSUluflFK7kqr6xWqVRZWVmZmZln/SOO1h6OpFWEyG2n&#10;q5DVSNKFrEoUWpFMLZFrhFLVMtYkH7Rc2WZ5G+xff7B4HHiAZxpTpoJmhny/74Sb+7HPP/wqOLc4&#10;+Gwwnq+TChvCAvOYS1MvCbchNik5OCSPoxJmB6Xhz5+PMbhikOumu3egp29wTXT3DZLoXBJj9ezr&#10;V7iXSAyBUKaJSMxhCaTAtt7+IQAQD1pQAfulz07niMGq/5W01MJQ5ZC6ZYoALUQqh8zgOSxZTwyI&#10;yoWnVxEePZJyoxvkVi/YzWGkW5JFt+Zpbqyw3IhsvRHbcgPa8BcI64nC6ueyi+9Kg92URLslkXNz&#10;DOOmQMytQeh/uFf55aBi85GXfMZbKQY4ygaAGsIMsUEqrR2WP9GJf5nJpHOUTVxlE4Zn/KGc/zJM&#10;/5Zw8DPj1Hctc7vb5n9oW/i+ZX6Xde4z3cyHovF3Gjo/LhDmk3QgJmBNJQDsXBIDsilLYoBXVHYd&#10;/dJiQC1NbhHFdesDCdzEMIoikGLyJxv9SIYwkhhP9++U7e6UfNcp3tUh/rJd8Fk7/2Mb98MKfNQZ&#10;lOggQn4AJvuhThLcAJKr7rax3xPDv7hsMQDCsCST9ZEUQwrLmslrAlmAwNr/AnFrmbipSmwtEzWB&#10;aIBsYUsGvzmN25TCbUzmNIbRLR4E83Gk4nuI0A8uyq+XVq4re2zENwHW42MYAjkrrZt/dFK2Z1b+&#10;7ZR034DgaAvrrJhZgKdTYTRVDd0InA4VdEsZzVxEtaQSGyMamn0xTWXUq+X1/inJPkiikoomuhfH&#10;uBYHuZUHuZYFHi/wO5YX9klE+e4iTjirKQEEjlDMR2rEn2eQX/SH/det6ssoZAlpPflnIzwst6lj&#10;aFnsmi5JwIwpbFzq30gKYxGRFAYfhLnQBFqmSMeW6LE8Uy3dVMsw1jFMtUwTgmWoZ2sbOCoCR0nh&#10;qdDcq0ZLFc2UixYeSY98I2nnq7lvvFX69juV77xb8867de98X/uqmHznMOMvA9S/9xL/aUPdoau8&#10;H1romg+nQWgbTZS0jhiA5FqLa3Ge3kFuHr5n3H3d3Jdffdzcvb/c9UNwQkEpVgxlmurIChSakpWe&#10;HR8ZHREcEujrF+Dj6+/j63XW6+RJ1/d3fpZcAor0mtf05y6LAYgLxQC+/+JyWIA9L8/U4tzA4mzb&#10;4pRpYYA6JfGcVvjOmmMWegoWB/IXBzIX++MWe0MWuz0Xu04udh7oK3m8o/DL+lyvi4gBZQ4xIDyr&#10;biNiQDA01zZoW16Hb8/IPzc7Nj02Pj3eO943NDkM6gOPzYyBggHKLjUICKhU1DCbOCBiAMQNgBX8&#10;ilbdW4XfJiIqL1sM8Mrh9A2fkyKWBRJ7HoPJ2Y6eMZWxF6ClcwSUL/gxi9ECiFMQa7triWaNZaCp&#10;Y+LbIFlONXcdMcAjNNkhBsTn1qwvBhRjhF4H3Q7echvw8i8DuPsdHv9lp/+y39/h+o/atClyCeHX&#10;XgsQeu21YU+uExnQ4R2eshEx4Pv9ZS57EC7xHJc4jkss2w6wsfw2ZmnPhQD7QbPvYM997XMy6OQ6&#10;YoBbcNLP+gFxNnYy8Ksx4BQDLjkp/dkNVooB0mYSimh31pdzlHoQGQCv5JmISFxYFhQlb8Yv6QRJ&#10;lTyl9lxkAFbVTsbY24dlQoupajqB8uPZERhhE4/FsOcOImoVXPaSYNAgtKyKDAALQLRtjVYsQ8pR&#10;d1gtpsLy1etvDnqEBycVgVq9qxAYX3gmME4s16wEHpEfHFnGly3t5JIDvfziM7Ijg91PB+dT6eRA&#10;f6+U9Kz4aK+jrvEENj/C/0x0fFpaXi1DzE338CqhqRxdCQTc0rzYw7sOhiYVNXCVjp1CkSQ55GxI&#10;XHJEoG9UCVYsJwQcj8Dxl8+uQFblnz243z08vbKeucoqEHWOqseDJ8xV+2k1aXuPuFWQZGI+1e/M&#10;geA0rECuoePqfDy9EzKyfXz8IEQhvCQpAmRfslsliAn1jE1MS04IOHwoAMMXlGTmpKTGh8XnY7CV&#10;gf45LIndGD6bFuHvE5eRHRwSUEWQrDojSFBbUl4FIglW7c+sEntmGHxyLALtsFqtBkUCoDCEfyJ2&#10;d7DgxR/gXnF4geQcD8sHqvWm4rJKoHCs6sr51smAkwEnA04GnAw4GfgfZkCm1FbVQIErFlyjCvXD&#10;osl10exanOHW1dXFYLHpTJYDoB5AA4FsjwyA7wNtlKh9y5wkJCRS6QwyjaY1mWthiNauXigSlZeX&#10;l51bsJK3wuIyBAJBpVIpFMpJ/7jXg1J3ZDB24y3fZBTH5BReyDC2gVRUUobE4LKycx3Izs1fcyCI&#10;VOZym5UbeBJtnYFjUvGZKUH7fnBNzquhiR0zwKXZIE+ZnxAcFJMQGQEWFhLsk0YBOy0mnSgTFYVF&#10;hGWkxCRVc8+fr4I21XAcT6wAq+9b27suhEJjqKzDCGXq3+RGAun4wXkrofVkJg9kKwIpoYohCDpH&#10;9EsbI7LTggVzzhbbOU6oDA6RyljmB0w7V9KynhgAnkCAKz+hDPf06ezb/KA3JzNvTZXcVqS/Cdpy&#10;M7X3Rv7QjaLBG3g9N9BsNzQ03QC3XF+qvzlHeWu68JY05r+9q72y0cmlPwU7r/Nw5RADBDK7BgDA&#10;FOuZEgNLauJJJS2io6Ps+xsZJxQSlFJB0ChgPF5pGqp+V5lwJ8ayg9a5k9+3Qzi0kz/4EavvE2Lb&#10;FzWaY6U8kEpVYu5RNPZdDOb2oajETKrCJtC2eUVmwRi6pcgA3TpP4zVUpZAca5IkwqmFXljlcbT+&#10;CEp3CKH1xkph+HgD96yR42ZkuxpYJwzMYwbGYS3tQA4q/UCt6MsK2ecV0o9LxR4oYS3ijIb0Axly&#10;vJp2+W7oEoohGin1hwq94SJPhNQXIw8maKMphmSWJZVtTWFbUzl2JLOtYA94C8SAo/X6o1CJawUr&#10;Cy1ZPwBi4/4IoAdAaWosncuk1/EY5UwGDE9nIOlSkHXnYjEHQMkA2Pgpfm5Lu4+Dblp6dWyYoiH8&#10;H1JxZ+GScLLeD6c6Ucn9PgP/XnDdG75VvsXMyg27vzdiSS3dQGQSzJyoYanvuMK/l+lpJoQqcIkc&#10;fDEDD2HhK9i4Uhq+hkDAVdMNG+nwStoAPSAPLfItKP4ocd/ryTtezXj7tdw338h/M63yyWb0na2I&#10;Oxvr7lNXPEot+KCkKDofwd5IqYBle4AYUIFhrxkZAGdbi9D8mOzq8NRSgLAU++u5jZTSqExIEVoA&#10;lADg4q9jmsoapBmVhJjMqojU0ojUEoDwlJKlxsXhqWU5dXTQZk0xoK6BHZULcteQ4RTpqsT07dTT&#10;ox2K0Q45wAiATTpiE4+0CUZaeSMtzCEjatjSMNxMHm4mDjfihxtxw431w1bUsBU+bIUNW2r7BAU9&#10;/CJMvt+FYgDIhBOXWQrEALqyPTSjpo7tiAxQrTNMgTW5LD1X3aJTLUHZrFM26WSNGmmjWmCW801y&#10;sUUts2qlVi3bIGlQMjByCkpGomoFYotWYtZSVYJCFjSoIjeiDH3JmgEgMoAqb11Fl1c2m61oU5q6&#10;lqEwdjogN3TyFG10UROAWG1T6DuWIdd38BWtQlUbR9ZahTNG5ZJTqtaODLAvgQ9OBGIAXtwalwOx&#10;pwlKrQT8rDlqFURlVEa121f7Qu+4O/j2OxwIWoHA2+8I+BH+t9/h/887/G63w/ef//a+/Q4vALDx&#10;rztD3v8st4a+5ilAYRfPUPuS/PAMCKjzvE5kwPdHK10QOpeBCRduq0ut2qVc6SLtcBmecsGbXeo0&#10;LukCF0aTS5XSpUzuQrK4FEldkDoXuNa+oe91qVbtOV4O1mKsIwaAcp1X8v11Hutk4JdjwCkG/Gxf&#10;/yVjEVaIAaVUPZ/JisiEZmEUEhE/qYQo0RhScmHgpOUMI5fOAB/lYJUiAS8mqy4ilyy1mPOK7J9G&#10;5mFYCnN+GcqeOygHXcMyMGj02Fx79EBStUChUSTlQqPLuEqjOn0pdGA5MgBUMC6E0YrhtHpeo0al&#10;SC2097YSoG5wRHrl2cjcVQhNKfMITgQPDCvB4XIayFz+uZ1yMr6hug4BbyA3EDl8UFCOTASR45Dy&#10;NE+fHJpYQaOQa+sQ1XACSyQl48k0wbmuQJA7Co4AB1bXYSg8+XL/HBYTuMhBe6YQ7BQ3YGls0fLZ&#10;5QRs/dIhKHDMKquYXCGyHg/Wna3aL+DzkFgKy96JjNSAx7NkjgYUAhZ0hcCzeRIlk8kk0ASO/Uw6&#10;tQ4K9pNxWBpLJEKC00FRRLaMy+c1EOyNzzWjkcDhdTjm6tNJlDKVDqQJsksL5/NGYMg9U0RHY2TR&#10;pSY4llOL4fol4b8+i/nKsyE+n1pPFl7YlVylB0EGYP3dhR859zgZcDLgZMDJgJMBJwP/qwyIpCoQ&#10;GSCWqcEFqjB7F61nFpvcijLcLBYLk80BeoADNCYLhydn5RXxUQdAGwV6/zIhGCweBoNDYbCU1FRv&#10;H5+Y2LgqCARSXUOhc1aSRmVykZgGB2JSqp49fuT1hK9e8grZ/nVcSTVu9QxQAIIMEAy2IDUtYxk4&#10;AmXNUWggUlc2W94GcsI6o8ZiMWBgHgimWEgC89wMcGk2KFZyOGwYmDqCSZnAPm/kC0Q4ChtssBnU&#10;6jo0nim+sFsmT1yDaBBIlUZLs6mxZRngLXB51yIbqEz+b3sLcYSyijoMlswsq0FRWefmor+0SUyu&#10;uAbZAObMF9IC9CdAC22FJZcQA8DjBEjyk1ZF+DCg8Gb30lszOH+qsdyK7biZM3SjcmKrcXqLcWab&#10;ZvJG0fCNtL4bUa23Qoy3xJOf8KuMLMYlFdurn20E5yIDZFogA7AkerbUwJYZOXIzV24WSERaZlwz&#10;5ftmyrcWhoeWlS7i04QKI13eVMk0JDaoA5AKtzq5W63MHy5Pw6lAuWCpuUfV1L8+LB3DkYmZtJVi&#10;AO4SYgCEbqzBEmvrkUkwvCtSs7dO90Ot7vtq7UmE+kQpOrO2phYNq1kGCpYCqTlZSdpdrfykXPlx&#10;qeLjEsUpuCq+Gl2DgkEaGFeYmsa+4p6iB9l+8utlmShxElwQXcMNq+YE1XADYIJApCQALfNDywJw&#10;qjDgBG9QH4YIwyDsAhATsG6R5MvxPoC8/wyTPfX/1ci3czkGXEpdKCbq0tHyDKwirV6RgpQkw0VJ&#10;UHFOvWojyfF/rj2gfgCUoSLTcRJabhMztJ3u3UE80Yk73Io+bkWeViNDONiieiK9+qqKEBczElxg&#10;OUmXCWf5F5YdTA39POH4roQ98JxP8XkfI3O+g+ScKSzOzIPRy4jqn0vFOTHg/PKw5xyvnEaQ6x9E&#10;P9TQDTU0/SrU0o32SgA/lqIFTmQYy1IHGq/R0gCUgIulCQJiQGQuAogBMIp0lcMXgyioLU+sKUuo&#10;KU2oLo2vLomvLl5CURwEoDAOUmBHFUB+7MUAwvGASat6XhIDSs6JAemQJTFADr6D69wkGfUM7/w8&#10;j+xM96xMt6zMM5mZpzMzTmdkuGZknEq340RaxonUjONLOJZix9Hk9CVkHElKd+B0Wn4mgnvJMQJi&#10;AEW2WgzIQim80/FnkzFnk9EeSUtIRJ1DAsoDIB7p7kAcAGJN+KWgizCS5VFbSQsQA9x+FANis6sc&#10;YgDtImIAGNACFD8mD+4Tk+cemnZ5AFndEgoxJbjV4+6wakkMsC/JB2IAWbYBMSCA4hLGcMkVuxTJ&#10;XAKoLik8lwqlPWIA6AFRLJcCqUuJzB4KUK5wyRC6ZAqXNgRADPjmYGF4ePg6YsDpwISf++vhbO9k&#10;4NdhwCkGbGReuvE2CVU0gtDY2tMnlqihcHxcGZGja+UKdKAqF1ikn4EQgbxkkVn2yXBcOYmrBx/p&#10;VXpTQRlYvw8roFuUPIYjR1B8JVsglSQsOfrzSfrR4X46iJQVqBAYUlweCi9vEkoMSkMLFFYPGlRR&#10;1WxDV1drM4UpTF2qPQBQeJE0QYc8IqKzIF7R+asQnlZxNiSJK5JvEAwaNSs5JiIq0vWMZz6cscGj&#10;rkozOpsPIgPA+q+r0tuVdCKSqSogdeBB7sJO6FxpCYz/QwD1U1fkl57E09EEKI7L4okvdjqQDuli&#10;XV2Jhc5jnQw4GXAy4GTAyYCTgd8zAzyRrAaKBAsvgJFK3L7FZvfFNg8B4TS07ASk6EhV0eFzKDxc&#10;lruvKO37VtHJxRZ3BfbghRdFY3LKKiEsrmAj15taCgkqTAnMzKyoJW6k/e+/DYXJB+vca0HCIBYf&#10;sMoTycH0FIYhlteiiDTO78R+oAcQfl1jKExeRR26DoWnsQXLtEDRS7TQz6Pl0mKAfb1SDjy1vMEz&#10;A/60W/ZfQ6A3lYpuYrbfoBza3DSzqW1uq2nyBnH/DaSWm7OY9wZU742vSa7AbyQ70PKz1o9pgrQs&#10;iQEoARy7EmDiKiw8hYWvauTLjTyhhMvjg6oXAplepG2RGNplpk6ZuUtq6hIbu0R2dEtM3XJrr7qp&#10;fyOwAjEgIYOhbBdq2zwjMxEsfTlOtH5kwNJTuhk48bOIhn2Vis+LpZ8t4Zty+RmospiyVIF2BfJI&#10;huPVyi+KZR8XSj8ulHxSKD1QJS8kX36h2jXdBI5V8KAAAPDyA89vCV6dj5Vlo0RpMH5yHTe+jhNb&#10;y42oZqXUsouwsg1mhP91/BH/02cx1zJ0CLocSRPW07lYGhNF5SGpIihVWcMAMQFXLR3QRji060Zk&#10;XRFOlo3kZsAYuTAaEAAKkOxirKScpAUBBBvpZFUbIAaUo9mrluRfrNjvL7G/roHlEAOg5NVOYRjb&#10;ri4ANeJKAGIXLtQh7GJAhl0MYCg7QtLsYkAl4RJiACAffDEB/1eIpQoflwipsYsB0tViALgKcC1X&#10;QsVSVqslCWct7ccuBgQlOCIDYjIrz4kBF0nWD3oAvZXj5QVIfg6UdXnIQ3DLGuRAVbp4ZIB9Sf46&#10;YkBlNTQiIuLlt11dPJNdskpccktdiipciitcspe2wUZmsUtZlUtemX0bIL/MpaTSpbDcDrAB3p5J&#10;eOyZbz/66KPHnnzuYrScDoi/5JA5GzgZ+E0YcIoBG3f0b6RlZB4qoxKfVWVHSqE9RU9MYT3YTi8B&#10;a/zhWGkTrA693E9MERZ8lFZsX/4P8gKBlon5joX8sFp+YwOqPnzJrR+91MO5PouREWAeno+2n6Uc&#10;A5LU2WMFys59mlGBjV7aAxCVh04sWKNG12HPqMQCmF9CySpE59R6haeCVUsbBHjUxDbgERg8ksDa&#10;4CFXqxmNxUNhCeCh7mp1eNn9ABkAUgsHssSaPQA9B0UUwHB8NElI50rWP4tQqgQLA/kX6eqyLXQe&#10;6GTAyYCTAScDTgacDPyeGeAKpXVwtGMuocQfXGwH+Yq9F3t8F/v9FwcDFweDfkSgfQ/YDz7t8FQ0&#10;HPk9X9RvZRsoHoAlMYDvu6C8DqCsBglc7yAhz29lz+/kvEAUsdNSu0wLqp5Av5CWDYkBjseMuAJk&#10;RhXePxv5bQzkyeCK28Mgm8NrNsfAbouqeziq9r3YurNZyKTyhuSS+vAse1zzxgHEgBN+CUKZlisz&#10;ceUmnsLMV1oEqkYAoaZJpGkW61ok+japwSYzAhmgQ27uVFi6lNZuVWOPqhEIAH1AANA0AwxoWzaE&#10;xq4RIAaAQpdADPAClcXYhjKscANiwDl/XBXdshIXS30DOb8ZOORXe/K3eyGpBuDtBQVOi3GKMqLm&#10;Vzu180T/8wxkQbmlKMaaaYJ+Cdf/qj6RvOZanF0MSCon1ZLEv5oZwN8dm168FBnQEZxWtREx4Ne8&#10;E4LTICRJ86/A/3mRAepOt8AlMUDSGp1RAX52glLKL5afx3GgXZ9gWaBM8+UBhJJcTJlwRAacDbGL&#10;AaFplSTp6nLKDgNOByYdOBN0VeAWkuoUA37Nm9x5rqvCgFMM2Pjs9IpbokuwjKQfV+6v2xuysJ61&#10;vMb/is973gz8sFd0agkqILliFWLzYD4R6SDI+vcPIAZgCRQWX/Kbm8oVyqDIeuD0v3JLwFotKAJz&#10;Vbq6cmOcPTgZcDLgZMDJgJMBJwO/DgNsnhiBbgBJcMDpBFj3EfPpxX6/xcGAxeGgxZHgxdGQcwDb&#10;YA/Y3+83bDotwHr+OuY5z/L/DwM/QwwADydgRVJUDjy+EA1UgdxaCshSCpAHpWZBiMml9aDgcMTP&#10;lAEcDzxADHANSiEy+Cpji9LYqgIwtanNNo3FprG2a60dusZOfVO3vrnb0NJrbO0ztQH0m20DlvZB&#10;a8cQWOYP0Ng5AtDU5cDoJdAxEJGUA+IJMAx5UGJxPc+Uj+CCxDtX5Unb2YmTgf9tBnIR/IwqAl7c&#10;ghO1XgxgHb0d4nMAnvQltNkhsYMAILWDeAGAG5cks10MdIUtq7I+vhiXCqEVwBnrmLG2Actnl/yM&#10;U4OcM1RZS1ACSI2gAz8X0XkIIEKUNUhKierfyVhHZMPgDM0l2Fg9IivGYmlE1h4L6dpjAZz+RIHJ&#10;KyIDjCZV3haSUgqcjKCaAppjBMxf4t748cYAd8gaN8bSvfGzjAF3C1luI4ssZ8PSwIiEpVeDYfpN&#10;zKDK2wEt7sCCSwVzOBs4GfhNGHCKAVfX1f777+2IV0wOBB9XgIgHKEQm/IjMSpxPZDqVyfv9g87i&#10;EcgMGov/m5vK4orqG0h0tuDKLQEZhK5WV1dujLMHJwNOBpwMOBlwMuBk4NdhgMkVgVz8IAWi/XQU&#10;LBMdyEG7rw8mOohKAUnw/w/M2ZxG/h9i4OeJAb/QMw8QA4JSqrwj0iOTsiMTs34E2HYgKwrsT86O&#10;SsoBG6sQnZQNsLQzKwq0tB+eaUdCxjqISimMK8QExmWDvNWgKEIujJWHEl4yK/dv8tzuPKmTgd8b&#10;A+VkXVxRfVhaOagPHJZSEmpHcUhSUUhSYXBiQXBCQRBAfH5gfF5QXG5gXE5gbE5ATJYd0ZkA/tEZ&#10;S0j3j0oD8ItMtSNi6TUyxY6Ipdc1EZHiE57qn1hW3KAE8S7R+Ui7GamlK2woCk4sXLIhH9gQFL/a&#10;gHNnj0r3s8Nx9rSls6976ogU8AMVlgWNy4NF58Lji+pBvpoCjPjy8iz9EgMKMkGFZdaEpZadz8ba&#10;IxIQmw2Gwx/AMRZRYCwuTshFhsMnIsUzIjO2EB2VURGcXBKQXA6uC5StDk2H2M348cYITbbfG45B&#10;cYyL/caIz3XcG8uW/HRjLFlivzHWHJ2L3xu+EclAmYgvaQBmZEE5YelVgIo1zbDfn5dhxsr7cz0z&#10;AC0ZqVXUX2KUnX06GbhyBpxiwC80lf3ddnvUO9YjJNkrLNUrPA14/5eQ4RsFkHnIPSS3qOL3j4KS&#10;qrziCoDf3NTCUkhuYXleceWVW+LoKv9qdHXlxjh7cDLgZMDJgJMBJwNOBn4FBsBkpgBMAIquzlzi&#10;VzDYeYr/YQb+H1yELYPJ8p/NAAAAAElFTkSuQmCCUEsBAi0AFAAGAAgAAAAhALGCZ7YKAQAAEwIA&#10;ABMAAAAAAAAAAAAAAAAAAAAAAFtDb250ZW50X1R5cGVzXS54bWxQSwECLQAUAAYACAAAACEAOP0h&#10;/9YAAACUAQAACwAAAAAAAAAAAAAAAAA7AQAAX3JlbHMvLnJlbHNQSwECLQAUAAYACAAAACEARhak&#10;X4ADAADxCgAADgAAAAAAAAAAAAAAAAA6AgAAZHJzL2Uyb0RvYy54bWxQSwECLQAUAAYACAAAACEA&#10;LmzwAMUAAAClAQAAGQAAAAAAAAAAAAAAAADmBQAAZHJzL19yZWxzL2Uyb0RvYy54bWwucmVsc1BL&#10;AQItABQABgAIAAAAIQAmCxoG4AAAAAkBAAAPAAAAAAAAAAAAAAAAAOIGAABkcnMvZG93bnJldi54&#10;bWxQSwECLQAKAAAAAAAAACEAjTdYZfBuAwDwbgMAFAAAAAAAAAAAAAAAAADvBwAAZHJzL21lZGlh&#10;L2ltYWdlMS5wbmdQSwECLQAKAAAAAAAAACEAMXpWNR5oBAAeaAQAFAAAAAAAAAAAAAAAAAARdwMA&#10;ZHJzL21lZGlhL2ltYWdlMi5wbmdQSwUGAAAAAAcABwC+AQAAYd8HAAAA&#10;">
                <v:shapetype id="_x0000_t75" coordsize="21600,21600" o:spt="75" o:preferrelative="t" path="m@4@5l@4@11@9@11@9@5xe" filled="f" stroked="f">
                  <v:stroke joinstyle="miter"/>
                  <v:formulas>
                    <v:f eqn="if lineDrawn pixelLineWidth 0"/>
                    <v:f eqn="sum @0 1 0"/>
                    <v:f eqn="sum 0 0 @1"/>
                    <v:f eqn="prod @2 1 2"/>
                    <v:f eqn="prod @3 21600 pixelWidth"/>
                    <v:f eqn="prod @3 21600 pixelHeight"/>
                    <v:f eqn="sum @0 0 1"/>
                    <v:f eqn="prod @6 1 2"/>
                    <v:f eqn="prod @7 21600 pixelWidth"/>
                    <v:f eqn="sum @8 21600 0"/>
                    <v:f eqn="prod @7 21600 pixelHeight"/>
                    <v:f eqn="sum @10 21600 0"/>
                  </v:formulas>
                  <v:path o:extrusionok="f" gradientshapeok="t" o:connecttype="rect"/>
                  <o:lock v:ext="edit" aspectratio="t"/>
                </v:shapetype>
                <v:shape id="Picture 1" o:spid="_x0000_s1027" type="#_x0000_t75" style="position:absolute;left:-44;top:5018;width:35942;height:24530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CZPjAnAAAAA2gAAAA8AAABkcnMvZG93bnJldi54bWxET9uKwjAQfRf8hzCCb5qq4ErXKKsgiOIu&#10;q/sBYzO2ZZtJSaJWv94Igk/D4VxnOm9MJS7kfGlZwaCfgCDOrC45V/B3WPUmIHxA1lhZJgU38jCf&#10;tVtTTLW98i9d9iEXMYR9igqKEOpUSp8VZND3bU0cuZN1BkOELpfa4TWGm0oOk2QsDZYcGwqsaVlQ&#10;9r8/GwUbs9t8j7Z6sJC0PN2Tn+Px/uGU6naar08QgZrwFr/cax3nw/OV55WzBwAAAP//AwBQSwEC&#10;LQAUAAYACAAAACEABKs5XgABAADmAQAAEwAAAAAAAAAAAAAAAAAAAAAAW0NvbnRlbnRfVHlwZXNd&#10;LnhtbFBLAQItABQABgAIAAAAIQAIwxik1AAAAJMBAAALAAAAAAAAAAAAAAAAADEBAABfcmVscy8u&#10;cmVsc1BLAQItABQABgAIAAAAIQAzLwWeQQAAADkAAAASAAAAAAAAAAAAAAAAAC4CAABkcnMvcGlj&#10;dHVyZXhtbC54bWxQSwECLQAUAAYACAAAACEAJk+MCcAAAADaAAAADwAAAAAAAAAAAAAAAACfAgAA&#10;ZHJzL2Rvd25yZXYueG1sUEsFBgAAAAAEAAQA9wAAAIwDAAAAAA==&#10;">
                  <v:imagedata r:id="rId12" o:title="" croptop="10446f" cropbottom="4025f" cropleft="5800f" cropright="38666f"/>
                  <v:path arrowok="t"/>
                </v:shape>
                <v:shape id="Picture 2" o:spid="_x0000_s1028" type="#_x0000_t75" style="position:absolute;left:-44;top:29548;width:35898;height:15460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M3DiIDBAAAA2gAAAA8AAABkcnMvZG93bnJldi54bWxEj0FrAjEUhO8F/0N4Qm81q1KRrVFEaBF6&#10;qmvvj80zWd28rJvsuv33jSB4HGbmG2a1GVwtempD5VnBdJKBIC69rtgoOBafb0sQISJrrD2Tgj8K&#10;sFmPXlaYa3/jH+oP0YgE4ZCjAhtjk0sZSksOw8Q3xMk7+dZhTLI1Urd4S3BXy1mWLaTDitOCxYZ2&#10;lsrLoXMKiuK3+7bH6zLrjJx/nXvTVe9bpV7Hw/YDRKQhPsOP9l4rmMH9SroBcv0PAAD//wMAUEsB&#10;Ai0AFAAGAAgAAAAhAASrOV4AAQAA5gEAABMAAAAAAAAAAAAAAAAAAAAAAFtDb250ZW50X1R5cGVz&#10;XS54bWxQSwECLQAUAAYACAAAACEACMMYpNQAAACTAQAACwAAAAAAAAAAAAAAAAAxAQAAX3JlbHMv&#10;LnJlbHNQSwECLQAUAAYACAAAACEAMy8FnkEAAAA5AAAAEgAAAAAAAAAAAAAAAAAuAgAAZHJzL3Bp&#10;Y3R1cmV4bWwueG1sUEsBAi0AFAAGAAgAAAAhAM3DiIDBAAAA2gAAAA8AAAAAAAAAAAAAAAAAnwIA&#10;AGRycy9kb3ducmV2LnhtbFBLBQYAAAAABAAEAPcAAACNAwAAAAA=&#10;">
                  <v:imagedata r:id="rId13" o:title="" croptop="23181f" cropbottom="10077f" cropleft="5776f" cropright="38656f"/>
                  <v:path arrowok="t"/>
                </v:shape>
                <w10:wrap type="topAndBottom"/>
              </v:group>
            </w:pict>
          </mc:Fallback>
        </mc:AlternateContent>
      </w:r>
    </w:p>
    <w:p w:rsidR="008E220F" w:rsidRDefault="00261938">
      <w:pPr>
        <w:rPr>
          <w:rFonts w:ascii="Arial" w:hAnsi="Arial"/>
        </w:rPr>
      </w:pPr>
      <w:r>
        <w:rPr>
          <w:rFonts w:ascii="Arial" w:hAnsi="Arial"/>
          <w:noProof/>
          <w:lang w:eastAsia="ja-JP"/>
        </w:rPr>
        <mc:AlternateContent>
          <mc:Choice Requires="wps">
            <w:drawing>
              <wp:anchor distT="0" distB="0" distL="114300" distR="114300" simplePos="0" relativeHeight="251665408" behindDoc="0" locked="0" layoutInCell="1" allowOverlap="1" wp14:anchorId="6DE865B3" wp14:editId="0792777F">
                <wp:simplePos x="0" y="0"/>
                <wp:positionH relativeFrom="column">
                  <wp:posOffset>396240</wp:posOffset>
                </wp:positionH>
                <wp:positionV relativeFrom="paragraph">
                  <wp:posOffset>72243</wp:posOffset>
                </wp:positionV>
                <wp:extent cx="5295900" cy="6101080"/>
                <wp:effectExtent l="0" t="0" r="19050" b="13970"/>
                <wp:wrapNone/>
                <wp:docPr id="14" name="Rectangle 1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5295900" cy="6101080"/>
                        </a:xfrm>
                        <a:prstGeom prst="rect">
                          <a:avLst/>
                        </a:prstGeom>
                        <a:noFill/>
                        <a:ln w="12700">
                          <a:solidFill>
                            <a:schemeClr val="tx1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id="Rectangle 14" o:spid="_x0000_s1026" style="position:absolute;margin-left:31.2pt;margin-top:5.7pt;width:417pt;height:480.4pt;z-index:25166540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wnwismgIAAJEFAAAOAAAAZHJzL2Uyb0RvYy54bWysVE1PGzEQvVfqf7B8L5uNEiARGxSBqCoh&#10;QEDF2Xjt7Epe27WdbNJf32fvBylFPVTNYePxzLzxvPm4uNw3iuyE87XRBc1PJpQIzU1Z601Bvz/f&#10;fDmnxAemS6aMFgU9CE8vV58/XbR2KaamMqoUjgBE+2VrC1qFYJdZ5nklGuZPjBUaSmlcwwJEt8lK&#10;x1qgNyqbTianWWtcaZ3hwnvcXndKukr4Ugoe7qX0IhBVULwtpK9L39f4zVYXbLlxzFY175/B/uEV&#10;Das1go5Q1ywwsnX1H1BNzZ3xRoYTbprMSFlzkXJANvnkXTZPFbMi5QJyvB1p8v8Plt/tHhypS9Ru&#10;RolmDWr0CNaY3ihBcAeCWuuXsHuyD66XPI4x2710TfxHHmSfSD2MpIp9IByX8+livpiAew7daY4s&#10;zxPt2Zu7dT58FaYh8VBQh/iJTLa79QEhYTqYxGja3NRKpcopTVo8fXqGAFHljarLqE1CbCJxpRzZ&#10;MZQ/7POYDcCOrCApjcuYY5dVOoWDEhFC6UchQQ/ymHYBfsdknAsd8k5VsVJ0oeYT/IZgg0cKnQAj&#10;ssQjR+weYLDsQAbs7s29fXQVqa9H5z7zvzmPHimy0WF0bmpt3EeZKWTVR+7sB5I6aiJLr6Y8oHmc&#10;6abKW35To4C3zIcH5jBGKDpWQ7jHRyqDQpn+REll3M+P7qM9uhtaSlqMZUH9jy1zghL1TaPvF/ls&#10;Fuc4CbP52RSCO9a8Hmv0trkyKH2OJWR5Okb7oIajdKZ5wQZZx6hQMc0Ru6A8uEG4Ct26wA7iYr1O&#10;Zphdy8KtfrI8gkdWY4M+71+Ys30XBwzAnRlGmC3fNXNnGz21WW+DkXXq9Ddee74x96lx+h0VF8ux&#10;nKzeNunqFwAAAP//AwBQSwMEFAAGAAgAAAAhAIccn+XhAAAACQEAAA8AAABkcnMvZG93bnJldi54&#10;bWxMj81OwzAQhO9IvIO1SFwq6iRCoQ1xKgQC9YAqUdoDt028xKGxHcVuG96e5QSn/ZnR7LflarK9&#10;ONEYOu8UpPMEBLnG6861CnbvzzcLECGi09h7Rwq+KcCqurwosdD+7N7otI2t4BAXClRgYhwKKUNj&#10;yGKY+4Eca59+tBh5HFupRzxzuO1lliS5tNg5vmBwoEdDzWF7tAo+1lNsv9KX+HrA2X62NnWzeaqV&#10;ur6aHu5BRJrinxl+8RkdKmaq/dHpIHoFeXbLTt6nXFlfLHNuagXLuywDWZXy/wfVDwAAAP//AwBQ&#10;SwECLQAUAAYACAAAACEAtoM4kv4AAADhAQAAEwAAAAAAAAAAAAAAAAAAAAAAW0NvbnRlbnRfVHlw&#10;ZXNdLnhtbFBLAQItABQABgAIAAAAIQA4/SH/1gAAAJQBAAALAAAAAAAAAAAAAAAAAC8BAABfcmVs&#10;cy8ucmVsc1BLAQItABQABgAIAAAAIQBwnwismgIAAJEFAAAOAAAAAAAAAAAAAAAAAC4CAABkcnMv&#10;ZTJvRG9jLnhtbFBLAQItABQABgAIAAAAIQCHHJ/l4QAAAAkBAAAPAAAAAAAAAAAAAAAAAPQEAABk&#10;cnMvZG93bnJldi54bWxQSwUGAAAAAAQABADzAAAAAgYAAAAA&#10;" filled="f" strokecolor="black [3213]" strokeweight="1pt"/>
            </w:pict>
          </mc:Fallback>
        </mc:AlternateContent>
      </w:r>
      <w:r w:rsidR="008E220F">
        <w:rPr>
          <w:rFonts w:ascii="Arial" w:hAnsi="Arial"/>
        </w:rPr>
        <w:br w:type="page"/>
      </w:r>
    </w:p>
    <w:p w:rsidR="00757E74" w:rsidRDefault="00757E74" w:rsidP="007816C3">
      <w:pPr>
        <w:tabs>
          <w:tab w:val="left" w:pos="360"/>
        </w:tabs>
        <w:ind w:left="360" w:hanging="360"/>
        <w:rPr>
          <w:rFonts w:ascii="Arial" w:hAnsi="Arial"/>
        </w:rPr>
      </w:pPr>
    </w:p>
    <w:p w:rsidR="003226DC" w:rsidRDefault="007816C3" w:rsidP="007816C3">
      <w:pPr>
        <w:tabs>
          <w:tab w:val="left" w:pos="360"/>
        </w:tabs>
        <w:ind w:left="360" w:hanging="360"/>
        <w:rPr>
          <w:rFonts w:ascii="Arial" w:hAnsi="Arial"/>
        </w:rPr>
      </w:pPr>
      <w:r>
        <w:rPr>
          <w:rFonts w:ascii="Arial" w:hAnsi="Arial"/>
          <w:noProof/>
          <w:lang w:eastAsia="ja-JP"/>
        </w:rPr>
        <mc:AlternateContent>
          <mc:Choice Requires="wps">
            <w:drawing>
              <wp:anchor distT="0" distB="0" distL="114300" distR="114300" simplePos="0" relativeHeight="251678720" behindDoc="0" locked="0" layoutInCell="1" allowOverlap="1" wp14:anchorId="149D772B" wp14:editId="77F170E1">
                <wp:simplePos x="0" y="0"/>
                <wp:positionH relativeFrom="column">
                  <wp:posOffset>3260090</wp:posOffset>
                </wp:positionH>
                <wp:positionV relativeFrom="paragraph">
                  <wp:posOffset>157480</wp:posOffset>
                </wp:positionV>
                <wp:extent cx="590550" cy="2908300"/>
                <wp:effectExtent l="38100" t="0" r="19050" b="63500"/>
                <wp:wrapNone/>
                <wp:docPr id="28" name="Straight Arrow Connector 2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H="1">
                          <a:off x="0" y="0"/>
                          <a:ext cx="590550" cy="2908300"/>
                        </a:xfrm>
                        <a:prstGeom prst="straightConnector1">
                          <a:avLst/>
                        </a:prstGeom>
                        <a:ln>
                          <a:solidFill>
                            <a:schemeClr val="tx1"/>
                          </a:solidFill>
                          <a:tailEnd type="triangle"/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Straight Arrow Connector 28" o:spid="_x0000_s1026" type="#_x0000_t32" style="position:absolute;margin-left:256.7pt;margin-top:12.4pt;width:46.5pt;height:229pt;flip:x;z-index:25167872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+pwMl9AEAAEQEAAAOAAAAZHJzL2Uyb0RvYy54bWysU9uO0zAQfUfiHyy/06RFRbtR0xXqsvCA&#10;oGLhA7yO3VjyTeOhaf+esZOm3IQE4mXky5wzc47Hm7uTs+yoIJngW75c1JwpL0Nn/KHlXz4/vLjh&#10;LKHwnbDBq5afVeJ32+fPNkNs1Cr0wXYKGJH41Ayx5T1ibKoqyV45kRYhKk+XOoATSFs4VB2Igdid&#10;rVZ1/aoaAnQRglQp0en9eMm3hV9rJfGj1kkhsy2n3rBEKPEpx2q7Ec0BROyNnNoQ/9CFE8ZT0Znq&#10;XqBgX8H8QuWMhJCCxoUMrgpaG6mKBlKzrH9S89iLqIoWMifF2ab0/2jlh+MemOlavqKX8sLRGz0i&#10;CHPokb0GCAPbBe/JxwCMUsivIaaGYDu/h2mX4h6y+JMGx7Q18R2NQrGDBLJTcfs8u61OyCQdrm/r&#10;9ZreRNLV6ra+eVmX56hGnswXIeFbFRzLi5anqa+5obGGOL5PSJ0Q8ALIYOtzTMGa7sFYWzZ5qtTO&#10;AjsKmgc8LbMewv2QhcLYN75jeI5kBoIR/mDVlJlZq+zAqLms8GzVWPGT0uQlaRs7K1N8rSekVB4v&#10;Na2n7AzT1N0MrIttfwRO+RmqyoT/DXhGlMrB4wx2xgf4XfWrTXrMvzgw6s4WPIXuXKahWEOjWlyd&#10;vlX+C9/vC/z6+bffAAAA//8DAFBLAwQUAAYACAAAACEAZYGh0t4AAAAKAQAADwAAAGRycy9kb3du&#10;cmV2LnhtbEyPwU6EMBCG7ya+QzMm3twCIiFI2ajEg4kXYZP1WGgXiHRK2i6Lb+940uPM/Pnm+8v9&#10;Zma2aucniwLiXQRMY2/VhIOAQ/t6lwPzQaKSs0Ut4Ft72FfXV6UslL3gh16bMDCCoC+kgDGEpeDc&#10;96M20u/sopFuJ+uMDDS6gSsnLwQ3M0+iKONGTkgfRrnol1H3X83ZCEiwfa9rdYq7w9vxmTdr++mO&#10;tRC3N9vTI7Cgt/AXhl99UoeKnDp7RuXZLOAhvk8pSrCUKlAgizJadALSPMmBVyX/X6H6AQAA//8D&#10;AFBLAQItABQABgAIAAAAIQC2gziS/gAAAOEBAAATAAAAAAAAAAAAAAAAAAAAAABbQ29udGVudF9U&#10;eXBlc10ueG1sUEsBAi0AFAAGAAgAAAAhADj9If/WAAAAlAEAAAsAAAAAAAAAAAAAAAAALwEAAF9y&#10;ZWxzLy5yZWxzUEsBAi0AFAAGAAgAAAAhAD6nAyX0AQAARAQAAA4AAAAAAAAAAAAAAAAALgIAAGRy&#10;cy9lMm9Eb2MueG1sUEsBAi0AFAAGAAgAAAAhAGWBodLeAAAACgEAAA8AAAAAAAAAAAAAAAAATgQA&#10;AGRycy9kb3ducmV2LnhtbFBLBQYAAAAABAAEAPMAAABZBQAAAAA=&#10;" strokecolor="black [3213]">
                <v:stroke endarrow="block"/>
              </v:shape>
            </w:pict>
          </mc:Fallback>
        </mc:AlternateContent>
      </w:r>
      <w:r w:rsidR="003226DC">
        <w:rPr>
          <w:rFonts w:ascii="Arial" w:hAnsi="Arial"/>
        </w:rPr>
        <w:t>2.</w:t>
      </w:r>
      <w:r w:rsidR="003027A8">
        <w:rPr>
          <w:rFonts w:ascii="Arial" w:hAnsi="Arial"/>
        </w:rPr>
        <w:tab/>
      </w:r>
      <w:r w:rsidR="008914A5">
        <w:rPr>
          <w:rFonts w:ascii="Arial" w:hAnsi="Arial"/>
        </w:rPr>
        <w:t>Student</w:t>
      </w:r>
      <w:r w:rsidR="003226DC">
        <w:rPr>
          <w:rFonts w:ascii="Arial" w:hAnsi="Arial"/>
        </w:rPr>
        <w:t xml:space="preserve"> will then need to put in a new password and submit</w:t>
      </w:r>
      <w:r w:rsidR="008914A5">
        <w:rPr>
          <w:rFonts w:ascii="Arial" w:hAnsi="Arial"/>
        </w:rPr>
        <w:t>.</w:t>
      </w:r>
      <w:r>
        <w:rPr>
          <w:rFonts w:ascii="Arial" w:hAnsi="Arial"/>
        </w:rPr>
        <w:t xml:space="preserve"> This only needs to be done once when logging on for the first time.</w:t>
      </w:r>
    </w:p>
    <w:p w:rsidR="003226DC" w:rsidRDefault="003226DC">
      <w:pPr>
        <w:rPr>
          <w:rFonts w:ascii="Arial" w:hAnsi="Arial"/>
        </w:rPr>
      </w:pPr>
    </w:p>
    <w:p w:rsidR="003226DC" w:rsidRDefault="00756129">
      <w:pPr>
        <w:rPr>
          <w:rFonts w:ascii="Arial" w:hAnsi="Arial"/>
        </w:rPr>
      </w:pPr>
      <w:r>
        <w:rPr>
          <w:noProof/>
          <w:lang w:eastAsia="ja-JP"/>
        </w:rPr>
        <w:drawing>
          <wp:anchor distT="0" distB="0" distL="114300" distR="114300" simplePos="0" relativeHeight="251659264" behindDoc="1" locked="0" layoutInCell="1" allowOverlap="1" wp14:anchorId="7E8E5B8D" wp14:editId="365B355F">
            <wp:simplePos x="0" y="0"/>
            <wp:positionH relativeFrom="column">
              <wp:posOffset>1129665</wp:posOffset>
            </wp:positionH>
            <wp:positionV relativeFrom="paragraph">
              <wp:posOffset>49530</wp:posOffset>
            </wp:positionV>
            <wp:extent cx="4843145" cy="3528060"/>
            <wp:effectExtent l="19050" t="19050" r="14605" b="15240"/>
            <wp:wrapThrough wrapText="bothSides">
              <wp:wrapPolygon edited="0">
                <wp:start x="-85" y="-117"/>
                <wp:lineTo x="-85" y="21577"/>
                <wp:lineTo x="21580" y="21577"/>
                <wp:lineTo x="21580" y="-117"/>
                <wp:lineTo x="-85" y="-117"/>
              </wp:wrapPolygon>
            </wp:wrapThrough>
            <wp:docPr id="4" name="Picture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 rotWithShape="1">
                    <a:blip r:embed="rId1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8704" t="8883" r="58330" b="5728"/>
                    <a:stretch/>
                  </pic:blipFill>
                  <pic:spPr bwMode="auto">
                    <a:xfrm>
                      <a:off x="0" y="0"/>
                      <a:ext cx="4843145" cy="3528060"/>
                    </a:xfrm>
                    <a:prstGeom prst="rect">
                      <a:avLst/>
                    </a:prstGeom>
                    <a:ln>
                      <a:solidFill>
                        <a:schemeClr val="tx1"/>
                      </a:solidFill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3226DC" w:rsidRDefault="003226DC">
      <w:pPr>
        <w:rPr>
          <w:rFonts w:ascii="Arial" w:hAnsi="Arial"/>
        </w:rPr>
      </w:pPr>
    </w:p>
    <w:p w:rsidR="00756129" w:rsidRDefault="00756129">
      <w:pPr>
        <w:rPr>
          <w:rFonts w:ascii="Arial" w:hAnsi="Arial"/>
        </w:rPr>
      </w:pPr>
    </w:p>
    <w:p w:rsidR="00756129" w:rsidRDefault="00756129">
      <w:pPr>
        <w:rPr>
          <w:rFonts w:ascii="Arial" w:hAnsi="Arial"/>
        </w:rPr>
      </w:pPr>
    </w:p>
    <w:p w:rsidR="00756129" w:rsidRDefault="00756129">
      <w:pPr>
        <w:rPr>
          <w:rFonts w:ascii="Arial" w:hAnsi="Arial"/>
        </w:rPr>
      </w:pPr>
    </w:p>
    <w:p w:rsidR="00756129" w:rsidRDefault="00756129">
      <w:pPr>
        <w:rPr>
          <w:rFonts w:ascii="Arial" w:hAnsi="Arial"/>
        </w:rPr>
      </w:pPr>
    </w:p>
    <w:p w:rsidR="00756129" w:rsidRDefault="00756129">
      <w:pPr>
        <w:rPr>
          <w:rFonts w:ascii="Arial" w:hAnsi="Arial"/>
        </w:rPr>
      </w:pPr>
    </w:p>
    <w:p w:rsidR="00756129" w:rsidRDefault="00756129">
      <w:pPr>
        <w:rPr>
          <w:rFonts w:ascii="Arial" w:hAnsi="Arial"/>
        </w:rPr>
      </w:pPr>
    </w:p>
    <w:p w:rsidR="00756129" w:rsidRDefault="00756129">
      <w:pPr>
        <w:rPr>
          <w:rFonts w:ascii="Arial" w:hAnsi="Arial"/>
        </w:rPr>
      </w:pPr>
    </w:p>
    <w:p w:rsidR="00756129" w:rsidRDefault="00756129">
      <w:pPr>
        <w:rPr>
          <w:rFonts w:ascii="Arial" w:hAnsi="Arial"/>
        </w:rPr>
      </w:pPr>
    </w:p>
    <w:p w:rsidR="00756129" w:rsidRDefault="00756129">
      <w:pPr>
        <w:rPr>
          <w:rFonts w:ascii="Arial" w:hAnsi="Arial"/>
        </w:rPr>
      </w:pPr>
    </w:p>
    <w:p w:rsidR="00756129" w:rsidRDefault="00756129">
      <w:pPr>
        <w:rPr>
          <w:rFonts w:ascii="Arial" w:hAnsi="Arial"/>
        </w:rPr>
      </w:pPr>
    </w:p>
    <w:p w:rsidR="00756129" w:rsidRDefault="00756129">
      <w:pPr>
        <w:rPr>
          <w:rFonts w:ascii="Arial" w:hAnsi="Arial"/>
        </w:rPr>
      </w:pPr>
    </w:p>
    <w:p w:rsidR="00756129" w:rsidRDefault="00756129">
      <w:pPr>
        <w:rPr>
          <w:rFonts w:ascii="Arial" w:hAnsi="Arial"/>
        </w:rPr>
      </w:pPr>
    </w:p>
    <w:p w:rsidR="00756129" w:rsidRDefault="00756129">
      <w:pPr>
        <w:rPr>
          <w:rFonts w:ascii="Arial" w:hAnsi="Arial"/>
        </w:rPr>
      </w:pPr>
    </w:p>
    <w:p w:rsidR="00756129" w:rsidRDefault="00756129">
      <w:pPr>
        <w:rPr>
          <w:rFonts w:ascii="Arial" w:hAnsi="Arial"/>
        </w:rPr>
      </w:pPr>
    </w:p>
    <w:p w:rsidR="00756129" w:rsidRDefault="00756129">
      <w:pPr>
        <w:rPr>
          <w:rFonts w:ascii="Arial" w:hAnsi="Arial"/>
        </w:rPr>
      </w:pPr>
    </w:p>
    <w:p w:rsidR="00756129" w:rsidRDefault="00756129">
      <w:pPr>
        <w:rPr>
          <w:rFonts w:ascii="Arial" w:hAnsi="Arial"/>
        </w:rPr>
      </w:pPr>
    </w:p>
    <w:p w:rsidR="00756129" w:rsidRDefault="00756129">
      <w:pPr>
        <w:rPr>
          <w:rFonts w:ascii="Arial" w:hAnsi="Arial"/>
        </w:rPr>
      </w:pPr>
    </w:p>
    <w:p w:rsidR="00756129" w:rsidRDefault="00756129">
      <w:pPr>
        <w:rPr>
          <w:rFonts w:ascii="Arial" w:hAnsi="Arial"/>
        </w:rPr>
      </w:pPr>
    </w:p>
    <w:p w:rsidR="00756129" w:rsidRDefault="00756129">
      <w:pPr>
        <w:rPr>
          <w:rFonts w:ascii="Arial" w:hAnsi="Arial"/>
        </w:rPr>
      </w:pPr>
    </w:p>
    <w:p w:rsidR="00756129" w:rsidRDefault="00756129">
      <w:pPr>
        <w:rPr>
          <w:rFonts w:ascii="Arial" w:hAnsi="Arial"/>
        </w:rPr>
      </w:pPr>
    </w:p>
    <w:p w:rsidR="00756129" w:rsidRDefault="00756129">
      <w:pPr>
        <w:rPr>
          <w:rFonts w:ascii="Arial" w:hAnsi="Arial"/>
        </w:rPr>
      </w:pPr>
    </w:p>
    <w:p w:rsidR="00756129" w:rsidRDefault="00756129">
      <w:pPr>
        <w:rPr>
          <w:rFonts w:ascii="Arial" w:hAnsi="Arial"/>
        </w:rPr>
      </w:pPr>
    </w:p>
    <w:p w:rsidR="00756129" w:rsidRDefault="00756129">
      <w:pPr>
        <w:rPr>
          <w:rFonts w:ascii="Arial" w:hAnsi="Arial"/>
        </w:rPr>
      </w:pPr>
    </w:p>
    <w:p w:rsidR="00756129" w:rsidRDefault="00756129">
      <w:pPr>
        <w:rPr>
          <w:rFonts w:ascii="Arial" w:hAnsi="Arial"/>
        </w:rPr>
      </w:pPr>
    </w:p>
    <w:p w:rsidR="003027A8" w:rsidRDefault="00F802D8" w:rsidP="003027A8">
      <w:pPr>
        <w:rPr>
          <w:rFonts w:ascii="Arial" w:hAnsi="Arial"/>
        </w:rPr>
      </w:pPr>
      <w:r>
        <w:rPr>
          <w:rFonts w:ascii="Arial" w:hAnsi="Arial"/>
        </w:rPr>
        <w:tab/>
      </w:r>
      <w:r w:rsidR="003027A8">
        <w:rPr>
          <w:rFonts w:ascii="Arial" w:hAnsi="Arial"/>
        </w:rPr>
        <w:t>Once new password is accepted – click into Student Declaration and Permission</w:t>
      </w:r>
    </w:p>
    <w:p w:rsidR="00756129" w:rsidRDefault="0098375D">
      <w:pPr>
        <w:rPr>
          <w:rFonts w:ascii="Arial" w:hAnsi="Arial"/>
        </w:rPr>
      </w:pPr>
      <w:r>
        <w:rPr>
          <w:rFonts w:ascii="Arial" w:hAnsi="Arial"/>
          <w:noProof/>
          <w:lang w:eastAsia="ja-JP"/>
        </w:rPr>
        <mc:AlternateContent>
          <mc:Choice Requires="wps">
            <w:drawing>
              <wp:anchor distT="0" distB="0" distL="114300" distR="114300" simplePos="0" relativeHeight="251679744" behindDoc="0" locked="0" layoutInCell="1" allowOverlap="1" wp14:anchorId="78077FD2" wp14:editId="52BFA3E2">
                <wp:simplePos x="0" y="0"/>
                <wp:positionH relativeFrom="column">
                  <wp:posOffset>3488690</wp:posOffset>
                </wp:positionH>
                <wp:positionV relativeFrom="paragraph">
                  <wp:posOffset>7620</wp:posOffset>
                </wp:positionV>
                <wp:extent cx="1219200" cy="1828800"/>
                <wp:effectExtent l="38100" t="0" r="19050" b="57150"/>
                <wp:wrapNone/>
                <wp:docPr id="29" name="Straight Arrow Connector 2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H="1">
                          <a:off x="0" y="0"/>
                          <a:ext cx="1219200" cy="1828800"/>
                        </a:xfrm>
                        <a:prstGeom prst="straightConnector1">
                          <a:avLst/>
                        </a:prstGeom>
                        <a:ln>
                          <a:solidFill>
                            <a:schemeClr val="tx1"/>
                          </a:solidFill>
                          <a:tailEnd type="triangle"/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</wp:anchor>
            </w:drawing>
          </mc:Choice>
          <mc:Fallback>
            <w:pict>
              <v:shape id="Straight Arrow Connector 29" o:spid="_x0000_s1026" type="#_x0000_t32" style="position:absolute;margin-left:274.7pt;margin-top:.6pt;width:96pt;height:2in;flip:x;z-index:251679744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3r/wz8AEAAEUEAAAOAAAAZHJzL2Uyb0RvYy54bWysU02P2yAQvVfqf0DcG8c5VNkozqrKdttD&#10;1Ubd7Q9gMcRIwKCBxs6/74Adp19StateEAPz3sx7DNvbwVl2UhgN+IbXiyVnyktojT82/Nvj/Zs1&#10;ZzEJ3woLXjX8rCK/3b1+te3DRq2gA9sqZETi46YPDe9SCpuqirJTTsQFBOXpUgM6kSjEY9Wi6Ind&#10;2Wq1XL6tesA2IEgVI53ejZd8V/i1VjJ90TqqxGzDqbdUVizrU16r3VZsjihCZ+TUhnhBF04YT0Vn&#10;qjuRBPuO5g8qZyRCBJ0WElwFWhupigZSUy9/U/PQiaCKFjInhtmm+P9o5efTAZlpG7664cwLR2/0&#10;kFCYY5fYO0To2R68Jx8BGaWQX32IG4Lt/QGnKIYDZvGDRse0NeEjjUKxgwSyobh9nt1WQ2KSDutV&#10;fUNPyJmku3q9Wq8pIMZqJMqEAWP6oMCxvGl4nBqbOxqLiNOnmEbgBZDB1uc1gjXtvbG2BHms1N4i&#10;OwkaiDTUU8FfspIw9r1vWToHciOhEf5o1ZSZWatswSi67NLZqrHiV6XJzCyuyC9jfK0npFQ+XWpa&#10;T9kZpqm7Gbj8N3DKz1BVRvw54BlRKoNPM9gZD/i36leb9Jh/cWDUnS14gvZcxqFYQ7NannH6V/kz&#10;/BwX+PX3734AAAD//wMAUEsDBBQABgAIAAAAIQDOdFv93gAAAAkBAAAPAAAAZHJzL2Rvd25yZXYu&#10;eG1sTI9BT4NAEIXvJv6HzTTxZhcIaossjUo8mHgRmtTjwm6BlJ0lu1uK/97xZI8v7+Wbb/LdYkY2&#10;a+cHiwLidQRMY2vVgJ2Aff1+vwHmg0QlR4tawI/2sCtub3KZKXvBLz1XoWMEQZ9JAX0IU8a5b3tt&#10;pF/bSSN1R+uMDBRdx5WTF4KbkSdR9MiNHJAu9HLSb71uT9XZCEiw/ixLdYyb/cfhlVdz/e0OpRB3&#10;q+XlGVjQS/gfw58+qUNBTo09o/JsFPCQblOaUpEAo/4pjSk3BN9sE+BFzq8/KH4BAAD//wMAUEsB&#10;Ai0AFAAGAAgAAAAhALaDOJL+AAAA4QEAABMAAAAAAAAAAAAAAAAAAAAAAFtDb250ZW50X1R5cGVz&#10;XS54bWxQSwECLQAUAAYACAAAACEAOP0h/9YAAACUAQAACwAAAAAAAAAAAAAAAAAvAQAAX3JlbHMv&#10;LnJlbHNQSwECLQAUAAYACAAAACEA96/8M/ABAABFBAAADgAAAAAAAAAAAAAAAAAuAgAAZHJzL2Uy&#10;b0RvYy54bWxQSwECLQAUAAYACAAAACEAznRb/d4AAAAJAQAADwAAAAAAAAAAAAAAAABKBAAAZHJz&#10;L2Rvd25yZXYueG1sUEsFBgAAAAAEAAQA8wAAAFUFAAAAAA==&#10;" strokecolor="black [3213]">
                <v:stroke endarrow="block"/>
              </v:shape>
            </w:pict>
          </mc:Fallback>
        </mc:AlternateContent>
      </w:r>
    </w:p>
    <w:p w:rsidR="00756129" w:rsidRDefault="00F802D8">
      <w:pPr>
        <w:rPr>
          <w:rFonts w:ascii="Arial" w:hAnsi="Arial"/>
        </w:rPr>
      </w:pPr>
      <w:r>
        <w:rPr>
          <w:noProof/>
          <w:lang w:eastAsia="ja-JP"/>
        </w:rPr>
        <w:drawing>
          <wp:anchor distT="0" distB="0" distL="114300" distR="114300" simplePos="0" relativeHeight="251664384" behindDoc="1" locked="0" layoutInCell="1" allowOverlap="1" wp14:anchorId="7A080096" wp14:editId="200B84BD">
            <wp:simplePos x="0" y="0"/>
            <wp:positionH relativeFrom="column">
              <wp:posOffset>519430</wp:posOffset>
            </wp:positionH>
            <wp:positionV relativeFrom="paragraph">
              <wp:posOffset>102235</wp:posOffset>
            </wp:positionV>
            <wp:extent cx="5453380" cy="2247900"/>
            <wp:effectExtent l="19050" t="19050" r="13970" b="19050"/>
            <wp:wrapThrough wrapText="bothSides">
              <wp:wrapPolygon edited="0">
                <wp:start x="-75" y="-183"/>
                <wp:lineTo x="-75" y="21600"/>
                <wp:lineTo x="21580" y="21600"/>
                <wp:lineTo x="21580" y="-183"/>
                <wp:lineTo x="-75" y="-183"/>
              </wp:wrapPolygon>
            </wp:wrapThrough>
            <wp:docPr id="5" name="Picture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 rotWithShape="1">
                    <a:blip r:embed="rId1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7819" t="3725" r="58570" b="47005"/>
                    <a:stretch/>
                  </pic:blipFill>
                  <pic:spPr bwMode="auto">
                    <a:xfrm>
                      <a:off x="0" y="0"/>
                      <a:ext cx="5453380" cy="2247900"/>
                    </a:xfrm>
                    <a:prstGeom prst="rect">
                      <a:avLst/>
                    </a:prstGeom>
                    <a:ln>
                      <a:solidFill>
                        <a:schemeClr val="tx1"/>
                      </a:solidFill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756129" w:rsidRDefault="00756129">
      <w:pPr>
        <w:rPr>
          <w:rFonts w:ascii="Arial" w:hAnsi="Arial"/>
        </w:rPr>
      </w:pPr>
    </w:p>
    <w:p w:rsidR="00756129" w:rsidRDefault="00756129">
      <w:pPr>
        <w:rPr>
          <w:rFonts w:ascii="Arial" w:hAnsi="Arial"/>
        </w:rPr>
      </w:pPr>
    </w:p>
    <w:p w:rsidR="00756129" w:rsidRDefault="00756129">
      <w:pPr>
        <w:rPr>
          <w:rFonts w:ascii="Arial" w:hAnsi="Arial"/>
        </w:rPr>
      </w:pPr>
    </w:p>
    <w:p w:rsidR="00756129" w:rsidRDefault="00756129">
      <w:pPr>
        <w:rPr>
          <w:rFonts w:ascii="Arial" w:hAnsi="Arial"/>
        </w:rPr>
      </w:pPr>
    </w:p>
    <w:p w:rsidR="00756129" w:rsidRDefault="00756129">
      <w:pPr>
        <w:rPr>
          <w:rFonts w:ascii="Arial" w:hAnsi="Arial"/>
        </w:rPr>
      </w:pPr>
    </w:p>
    <w:p w:rsidR="00756129" w:rsidRDefault="00756129">
      <w:pPr>
        <w:rPr>
          <w:rFonts w:ascii="Arial" w:hAnsi="Arial"/>
        </w:rPr>
      </w:pPr>
    </w:p>
    <w:p w:rsidR="00756129" w:rsidRDefault="00756129">
      <w:pPr>
        <w:rPr>
          <w:rFonts w:ascii="Arial" w:hAnsi="Arial"/>
        </w:rPr>
      </w:pPr>
    </w:p>
    <w:p w:rsidR="00756129" w:rsidRDefault="00756129">
      <w:pPr>
        <w:rPr>
          <w:rFonts w:ascii="Arial" w:hAnsi="Arial"/>
        </w:rPr>
      </w:pPr>
    </w:p>
    <w:p w:rsidR="00756129" w:rsidRDefault="00756129">
      <w:pPr>
        <w:rPr>
          <w:rFonts w:ascii="Arial" w:hAnsi="Arial"/>
        </w:rPr>
      </w:pPr>
    </w:p>
    <w:p w:rsidR="00756129" w:rsidRDefault="00756129">
      <w:pPr>
        <w:rPr>
          <w:rFonts w:ascii="Arial" w:hAnsi="Arial"/>
        </w:rPr>
      </w:pPr>
    </w:p>
    <w:p w:rsidR="00756129" w:rsidRDefault="00756129">
      <w:pPr>
        <w:rPr>
          <w:rFonts w:ascii="Arial" w:hAnsi="Arial"/>
        </w:rPr>
      </w:pPr>
    </w:p>
    <w:p w:rsidR="00756129" w:rsidRDefault="00756129">
      <w:pPr>
        <w:rPr>
          <w:rFonts w:ascii="Arial" w:hAnsi="Arial"/>
        </w:rPr>
      </w:pPr>
    </w:p>
    <w:p w:rsidR="00756129" w:rsidRDefault="00756129">
      <w:pPr>
        <w:rPr>
          <w:rFonts w:ascii="Arial" w:hAnsi="Arial"/>
        </w:rPr>
      </w:pPr>
    </w:p>
    <w:p w:rsidR="00756129" w:rsidRDefault="00756129">
      <w:pPr>
        <w:rPr>
          <w:rFonts w:ascii="Arial" w:hAnsi="Arial"/>
        </w:rPr>
      </w:pPr>
    </w:p>
    <w:p w:rsidR="00756129" w:rsidRDefault="00756129">
      <w:pPr>
        <w:rPr>
          <w:rFonts w:ascii="Arial" w:hAnsi="Arial"/>
        </w:rPr>
      </w:pPr>
    </w:p>
    <w:p w:rsidR="003027A8" w:rsidRDefault="003027A8">
      <w:pPr>
        <w:rPr>
          <w:rFonts w:ascii="Arial" w:hAnsi="Arial"/>
        </w:rPr>
      </w:pPr>
      <w:r>
        <w:rPr>
          <w:rFonts w:ascii="Arial" w:hAnsi="Arial"/>
        </w:rPr>
        <w:br w:type="page"/>
      </w:r>
    </w:p>
    <w:p w:rsidR="00757E74" w:rsidRDefault="00757E74" w:rsidP="0098375D">
      <w:pPr>
        <w:tabs>
          <w:tab w:val="left" w:pos="360"/>
        </w:tabs>
        <w:ind w:left="360" w:hanging="360"/>
        <w:rPr>
          <w:rFonts w:ascii="Arial" w:hAnsi="Arial"/>
        </w:rPr>
      </w:pPr>
    </w:p>
    <w:p w:rsidR="003027A8" w:rsidRDefault="003027A8" w:rsidP="0098375D">
      <w:pPr>
        <w:tabs>
          <w:tab w:val="left" w:pos="360"/>
        </w:tabs>
        <w:ind w:left="360" w:hanging="360"/>
        <w:rPr>
          <w:rFonts w:ascii="Arial" w:hAnsi="Arial"/>
        </w:rPr>
      </w:pPr>
      <w:r>
        <w:rPr>
          <w:rFonts w:ascii="Arial" w:hAnsi="Arial"/>
        </w:rPr>
        <w:t>3.</w:t>
      </w:r>
      <w:r>
        <w:rPr>
          <w:rFonts w:ascii="Arial" w:hAnsi="Arial"/>
        </w:rPr>
        <w:tab/>
      </w:r>
      <w:r w:rsidR="003226DC">
        <w:rPr>
          <w:rFonts w:ascii="Arial" w:hAnsi="Arial"/>
        </w:rPr>
        <w:t xml:space="preserve">The following page will </w:t>
      </w:r>
      <w:r w:rsidR="0098375D">
        <w:rPr>
          <w:rFonts w:ascii="Arial" w:hAnsi="Arial"/>
        </w:rPr>
        <w:t xml:space="preserve">appear. </w:t>
      </w:r>
      <w:proofErr w:type="gramStart"/>
      <w:r w:rsidR="0098375D">
        <w:rPr>
          <w:rFonts w:ascii="Arial" w:hAnsi="Arial"/>
        </w:rPr>
        <w:t xml:space="preserve">Student </w:t>
      </w:r>
      <w:r>
        <w:rPr>
          <w:rFonts w:ascii="Arial" w:hAnsi="Arial"/>
        </w:rPr>
        <w:t>to read</w:t>
      </w:r>
      <w:r w:rsidR="0098375D">
        <w:rPr>
          <w:rFonts w:ascii="Arial" w:hAnsi="Arial"/>
        </w:rPr>
        <w:t xml:space="preserve"> and t</w:t>
      </w:r>
      <w:r>
        <w:rPr>
          <w:rFonts w:ascii="Arial" w:hAnsi="Arial"/>
        </w:rPr>
        <w:t>ick – ‘</w:t>
      </w:r>
      <w:r w:rsidRPr="0098375D">
        <w:rPr>
          <w:rFonts w:ascii="Arial" w:hAnsi="Arial"/>
          <w:i/>
        </w:rPr>
        <w:t>I declare that I have read and understood all the information above</w:t>
      </w:r>
      <w:r w:rsidR="0098375D">
        <w:rPr>
          <w:rFonts w:ascii="Arial" w:hAnsi="Arial"/>
        </w:rPr>
        <w:t>.</w:t>
      </w:r>
      <w:r>
        <w:rPr>
          <w:rFonts w:ascii="Arial" w:hAnsi="Arial"/>
        </w:rPr>
        <w:t>’</w:t>
      </w:r>
      <w:proofErr w:type="gramEnd"/>
      <w:r>
        <w:rPr>
          <w:rFonts w:ascii="Arial" w:hAnsi="Arial"/>
        </w:rPr>
        <w:t xml:space="preserve"> </w:t>
      </w:r>
    </w:p>
    <w:p w:rsidR="003027A8" w:rsidRDefault="00E513D4">
      <w:pPr>
        <w:rPr>
          <w:rFonts w:ascii="Arial" w:hAnsi="Arial"/>
        </w:rPr>
      </w:pPr>
      <w:r>
        <w:rPr>
          <w:noProof/>
          <w:lang w:eastAsia="ja-JP"/>
        </w:rPr>
        <mc:AlternateContent>
          <mc:Choice Requires="wps">
            <w:drawing>
              <wp:anchor distT="0" distB="0" distL="114300" distR="114300" simplePos="0" relativeHeight="251666432" behindDoc="0" locked="0" layoutInCell="1" allowOverlap="1" wp14:anchorId="12A86CF6" wp14:editId="6268C1FA">
                <wp:simplePos x="0" y="0"/>
                <wp:positionH relativeFrom="column">
                  <wp:posOffset>150055</wp:posOffset>
                </wp:positionH>
                <wp:positionV relativeFrom="paragraph">
                  <wp:posOffset>176139</wp:posOffset>
                </wp:positionV>
                <wp:extent cx="5615354" cy="6546850"/>
                <wp:effectExtent l="0" t="0" r="23495" b="25400"/>
                <wp:wrapNone/>
                <wp:docPr id="15" name="Rectangle 1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5615354" cy="6546850"/>
                        </a:xfrm>
                        <a:prstGeom prst="rect">
                          <a:avLst/>
                        </a:prstGeom>
                        <a:noFill/>
                        <a:ln w="9525">
                          <a:solidFill>
                            <a:schemeClr val="tx1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id="Rectangle 15" o:spid="_x0000_s1026" style="position:absolute;margin-left:11.8pt;margin-top:13.85pt;width:442.15pt;height:515.5pt;z-index:25166643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viiCdngIAAJAFAAAOAAAAZHJzL2Uyb0RvYy54bWysVEtv2zAMvg/YfxB0Xx1ncdYGdYqgRYcB&#10;RRv0gZ5VWYoNyKImKXGyXz9Ksp2gK3YYloMjiuRH8ePj8mrfKrIT1jWgS5qfTSgRmkPV6E1JX55v&#10;v5xT4jzTFVOgRUkPwtGr5edPl51ZiCnUoCphCYJot+hMSWvvzSLLHK9Fy9wZGKFRKcG2zKNoN1ll&#10;WYforcqmk8k868BWxgIXzuHtTVLSZcSXUnD/IKUTnqiS4tt8/Nr4fQvfbHnJFhvLTN3w/hnsH17R&#10;skZj0BHqhnlGtrb5A6ptuAUH0p9xaDOQsuEi5oDZ5JN32TzVzIiYC5LjzEiT+3+w/H63tqSpsHYF&#10;JZq1WKNHZI3pjRIE75CgzrgF2j2Zte0lh8eQ7V7aNvxjHmQfST2MpIq9Jxwvi3lefC1mlHDUzYvZ&#10;/LyItGdHd2Od/y6gJeFQUovxI5lsd+c8hkTTwSRE03DbKBUrpzTpSnpRTIvo4EA1VVAGs9hD4lpZ&#10;smNYfb/PQzKIdWKFktJ4GVJMScWTPygRIJR+FBLZwTSmKUDoyyMm41xonydVzSqRQhUT/A3BBo8Y&#10;OgIGZImPHLF7gMEygQzY6c29fXAVsa1H58nfHpacR48YGbQfndtGg/0IQGFWfeRkP5CUqAksvUF1&#10;wN6xkIbKGX7bYP3umPNrZnGKcN5wM/gH/EgFWCfoT5TUYH99dB/ssblRS0mHU1lS93PLrKBE/dDY&#10;9hf5bBbGOAqz4tsUBXuqeTvV6G17DVj6HHeQ4fEY7L0ajtJC+4oLZBWiooppjrFLyr0dhGuftgWu&#10;IC5Wq2iGo2uYv9NPhgfwwGroz+f9K7Omb2KP/X8PwwSzxbteTrbBU8Nq60E2sdGPvPZ849jHxulX&#10;VNgrp3K0Oi7S5W8AAAD//wMAUEsDBBQABgAIAAAAIQCxDVDs3QAAAAoBAAAPAAAAZHJzL2Rvd25y&#10;ZXYueG1sTI/LTsMwEEX3SPyDNUhsELVJRZOGOBVCYhkkCh/gxkMc1a/GThv+nmEFq9HoHt050+wW&#10;Z9kZpzQGL+FhJYCh74Me/SDh8+P1vgKWsvJa2eBRwjcm2LXXV42qdbj4dzzv88CoxKdaSTA5x5rz&#10;1Bt0Kq1CRE/ZV5icyrROA9eTulC5s7wQYsOdGj1dMCrii8H+uJ+dhGWuTqduPjqD687eFTm+dTFK&#10;eXuzPD8By7jkPxh+9UkdWnI6hNnrxKyEYr0hkmZZAqN8K8otsAOB4rEqgbcN//9C+wMAAP//AwBQ&#10;SwECLQAUAAYACAAAACEAtoM4kv4AAADhAQAAEwAAAAAAAAAAAAAAAAAAAAAAW0NvbnRlbnRfVHlw&#10;ZXNdLnhtbFBLAQItABQABgAIAAAAIQA4/SH/1gAAAJQBAAALAAAAAAAAAAAAAAAAAC8BAABfcmVs&#10;cy8ucmVsc1BLAQItABQABgAIAAAAIQBviiCdngIAAJAFAAAOAAAAAAAAAAAAAAAAAC4CAABkcnMv&#10;ZTJvRG9jLnhtbFBLAQItABQABgAIAAAAIQCxDVDs3QAAAAoBAAAPAAAAAAAAAAAAAAAAAPgEAABk&#10;cnMvZG93bnJldi54bWxQSwUGAAAAAAQABADzAAAAAgYAAAAA&#10;" filled="f" strokecolor="black [3213]"/>
            </w:pict>
          </mc:Fallback>
        </mc:AlternateContent>
      </w:r>
    </w:p>
    <w:p w:rsidR="003226DC" w:rsidRDefault="00E513D4">
      <w:pPr>
        <w:rPr>
          <w:rFonts w:ascii="Arial" w:hAnsi="Arial"/>
        </w:rPr>
      </w:pPr>
      <w:r>
        <w:rPr>
          <w:rFonts w:ascii="Arial" w:hAnsi="Arial"/>
          <w:noProof/>
          <w:lang w:eastAsia="ja-JP"/>
        </w:rPr>
        <w:drawing>
          <wp:anchor distT="0" distB="0" distL="114300" distR="114300" simplePos="0" relativeHeight="251682816" behindDoc="1" locked="0" layoutInCell="1" allowOverlap="1" wp14:anchorId="4C5FF799" wp14:editId="18AA7A42">
            <wp:simplePos x="0" y="0"/>
            <wp:positionH relativeFrom="column">
              <wp:posOffset>149860</wp:posOffset>
            </wp:positionH>
            <wp:positionV relativeFrom="paragraph">
              <wp:posOffset>14605</wp:posOffset>
            </wp:positionV>
            <wp:extent cx="5615305" cy="6549390"/>
            <wp:effectExtent l="0" t="0" r="4445" b="3810"/>
            <wp:wrapThrough wrapText="bothSides">
              <wp:wrapPolygon edited="0">
                <wp:start x="0" y="0"/>
                <wp:lineTo x="0" y="21550"/>
                <wp:lineTo x="21544" y="21550"/>
                <wp:lineTo x="21544" y="0"/>
                <wp:lineTo x="0" y="0"/>
              </wp:wrapPolygon>
            </wp:wrapThrough>
            <wp:docPr id="27" name="Picture 27" descr="C:\Users\tarrk\AppData\Local\Microsoft\Windows\Temporary Internet Files\Content.Outlook\ZGQSGYSW\Screenshot - 23_07_2014  1_18_00 PM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C:\Users\tarrk\AppData\Local\Microsoft\Windows\Temporary Internet Files\Content.Outlook\ZGQSGYSW\Screenshot - 23_07_2014  1_18_00 PM.jpg"/>
                    <pic:cNvPicPr>
                      <a:picLocks noChangeAspect="1" noChangeArrowheads="1"/>
                    </pic:cNvPicPr>
                  </pic:nvPicPr>
                  <pic:blipFill>
                    <a:blip r:embed="rId1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615305" cy="654939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3C6E38" w:rsidRDefault="003C6E38">
      <w:pPr>
        <w:rPr>
          <w:rFonts w:ascii="Arial" w:hAnsi="Arial"/>
        </w:rPr>
      </w:pPr>
    </w:p>
    <w:p w:rsidR="003C6E38" w:rsidRDefault="003C6E38">
      <w:pPr>
        <w:rPr>
          <w:rFonts w:ascii="Arial" w:hAnsi="Arial"/>
        </w:rPr>
      </w:pPr>
    </w:p>
    <w:p w:rsidR="002F2976" w:rsidRDefault="002F2976">
      <w:pPr>
        <w:rPr>
          <w:rFonts w:ascii="Arial" w:hAnsi="Arial"/>
        </w:rPr>
      </w:pPr>
    </w:p>
    <w:p w:rsidR="003226DC" w:rsidRDefault="003226DC">
      <w:pPr>
        <w:rPr>
          <w:rFonts w:ascii="Arial" w:hAnsi="Arial"/>
        </w:rPr>
      </w:pPr>
    </w:p>
    <w:p w:rsidR="003226DC" w:rsidRDefault="003226DC">
      <w:pPr>
        <w:rPr>
          <w:rFonts w:ascii="Arial" w:hAnsi="Arial"/>
        </w:rPr>
      </w:pPr>
      <w:r>
        <w:rPr>
          <w:rFonts w:ascii="Arial" w:hAnsi="Arial"/>
        </w:rPr>
        <w:br w:type="page"/>
      </w:r>
    </w:p>
    <w:p w:rsidR="00757E74" w:rsidRDefault="00757E74" w:rsidP="003027A8">
      <w:pPr>
        <w:tabs>
          <w:tab w:val="left" w:pos="360"/>
        </w:tabs>
        <w:rPr>
          <w:rFonts w:ascii="Arial" w:hAnsi="Arial"/>
        </w:rPr>
      </w:pPr>
    </w:p>
    <w:p w:rsidR="003226DC" w:rsidRDefault="003027A8" w:rsidP="003027A8">
      <w:pPr>
        <w:tabs>
          <w:tab w:val="left" w:pos="360"/>
        </w:tabs>
        <w:rPr>
          <w:rFonts w:ascii="Arial" w:hAnsi="Arial"/>
        </w:rPr>
      </w:pPr>
      <w:r>
        <w:rPr>
          <w:rFonts w:ascii="Arial" w:hAnsi="Arial"/>
        </w:rPr>
        <w:t>4.</w:t>
      </w:r>
      <w:r>
        <w:rPr>
          <w:rFonts w:ascii="Arial" w:hAnsi="Arial"/>
        </w:rPr>
        <w:tab/>
      </w:r>
      <w:r w:rsidR="00DE6AF6">
        <w:rPr>
          <w:rFonts w:ascii="Arial" w:hAnsi="Arial"/>
        </w:rPr>
        <w:t xml:space="preserve">This will take the student to </w:t>
      </w:r>
      <w:r w:rsidR="003226DC">
        <w:rPr>
          <w:rFonts w:ascii="Arial" w:hAnsi="Arial"/>
        </w:rPr>
        <w:t>the following page</w:t>
      </w:r>
      <w:r w:rsidR="00DE6AF6">
        <w:rPr>
          <w:rFonts w:ascii="Arial" w:hAnsi="Arial"/>
        </w:rPr>
        <w:t>. S</w:t>
      </w:r>
      <w:r w:rsidR="001A4ABD">
        <w:rPr>
          <w:rFonts w:ascii="Arial" w:hAnsi="Arial"/>
        </w:rPr>
        <w:t xml:space="preserve">tudent to complete and </w:t>
      </w:r>
      <w:r w:rsidR="00DE6AF6">
        <w:rPr>
          <w:rFonts w:ascii="Arial" w:hAnsi="Arial"/>
        </w:rPr>
        <w:t xml:space="preserve">click on </w:t>
      </w:r>
      <w:r w:rsidR="001A4ABD">
        <w:rPr>
          <w:rFonts w:ascii="Arial" w:hAnsi="Arial"/>
        </w:rPr>
        <w:t>submit.</w:t>
      </w:r>
    </w:p>
    <w:p w:rsidR="003226DC" w:rsidRDefault="001A4ABD">
      <w:pPr>
        <w:rPr>
          <w:rFonts w:ascii="Arial" w:hAnsi="Arial"/>
        </w:rPr>
      </w:pPr>
      <w:r>
        <w:rPr>
          <w:noProof/>
          <w:lang w:eastAsia="ja-JP"/>
        </w:rPr>
        <w:drawing>
          <wp:anchor distT="0" distB="0" distL="114300" distR="114300" simplePos="0" relativeHeight="251660288" behindDoc="1" locked="0" layoutInCell="1" allowOverlap="1" wp14:anchorId="138E3BC0" wp14:editId="529700F4">
            <wp:simplePos x="0" y="0"/>
            <wp:positionH relativeFrom="column">
              <wp:posOffset>1490345</wp:posOffset>
            </wp:positionH>
            <wp:positionV relativeFrom="paragraph">
              <wp:posOffset>163195</wp:posOffset>
            </wp:positionV>
            <wp:extent cx="4335145" cy="3156585"/>
            <wp:effectExtent l="0" t="0" r="8255" b="5715"/>
            <wp:wrapThrough wrapText="bothSides">
              <wp:wrapPolygon edited="0">
                <wp:start x="0" y="0"/>
                <wp:lineTo x="0" y="21509"/>
                <wp:lineTo x="21546" y="21509"/>
                <wp:lineTo x="21546" y="0"/>
                <wp:lineTo x="0" y="0"/>
              </wp:wrapPolygon>
            </wp:wrapThrough>
            <wp:docPr id="8" name="Picture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 rotWithShape="1">
                    <a:blip r:embed="rId1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14630" r="58128" b="29482"/>
                    <a:stretch/>
                  </pic:blipFill>
                  <pic:spPr bwMode="auto">
                    <a:xfrm>
                      <a:off x="0" y="0"/>
                      <a:ext cx="4335145" cy="3156585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>
        <w:rPr>
          <w:noProof/>
          <w:lang w:eastAsia="ja-JP"/>
        </w:rPr>
        <mc:AlternateContent>
          <mc:Choice Requires="wps">
            <w:drawing>
              <wp:anchor distT="0" distB="0" distL="114300" distR="114300" simplePos="0" relativeHeight="251667456" behindDoc="0" locked="0" layoutInCell="1" allowOverlap="1" wp14:anchorId="11D6AEF2" wp14:editId="740233E8">
                <wp:simplePos x="0" y="0"/>
                <wp:positionH relativeFrom="column">
                  <wp:posOffset>1306921</wp:posOffset>
                </wp:positionH>
                <wp:positionV relativeFrom="paragraph">
                  <wp:posOffset>160655</wp:posOffset>
                </wp:positionV>
                <wp:extent cx="4767580" cy="8316595"/>
                <wp:effectExtent l="0" t="0" r="13970" b="27305"/>
                <wp:wrapNone/>
                <wp:docPr id="16" name="Rectangle 1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4767580" cy="8316595"/>
                        </a:xfrm>
                        <a:prstGeom prst="rect">
                          <a:avLst/>
                        </a:prstGeom>
                        <a:noFill/>
                        <a:ln w="15875">
                          <a:solidFill>
                            <a:schemeClr val="tx1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ect id="Rectangle 16" o:spid="_x0000_s1026" style="position:absolute;margin-left:102.9pt;margin-top:12.65pt;width:375.4pt;height:654.85pt;z-index:251667456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t19aingIAAJEFAAAOAAAAZHJzL2Uyb0RvYy54bWysVE1v2zAMvQ/YfxB0Xx1ncZIadYqgRYcB&#10;RRu0HXpWZTk2IIuapMTJfv0oyXaCrthhWA6OJJKP5OPH1fWhlWQvjG1AFTS9mFAiFIeyUduC/ni5&#10;+7KkxDqmSiZBiYIehaXXq8+frjqdiynUIEthCIIom3e6oLVzOk8Sy2vRMnsBWigUVmBa5vBqtklp&#10;WIforUymk8k86cCU2gAX1uLrbRTSVcCvKsHdY1VZ4YgsKMbmwteE75v/Jqsrlm8N03XD+zDYP0TR&#10;skah0xHqljlGdqb5A6ptuAELlbvg0CZQVQ0XIQfMJp28y+a5ZlqEXJAcq0ea7P+D5Q/7jSFNibWb&#10;U6JYizV6QtaY2kpB8A0J6rTNUe9Zb0x/s3j02R4q0/p/zIMcAqnHkVRxcITj42wxX2RL5J6jbPk1&#10;nWeXmUdNTubaWPdNQEv8oaAG/Qcy2f7euqg6qHhvCu4aKfGd5VKRDkPPlossWFiQTemlXhiaSNxI&#10;Q/YMy+8Oae/3TAujkAqD8TnGrMLJHaWI+E+iQnowj2l04BvzhMk4F8qlUVSzUkRX2QR/g7PBIqQs&#10;FQJ65AqDHLF7gEEzggzYkYBe35uK0Nej8eRvgUXj0SJ4BuVG47ZRYD4CkJhV7znqDyRFajxLb1Ae&#10;sXkMxKmymt81WMB7Zt2GGRwjLDquBveIn0oCFgr6EyU1mF8fvXt97G6UUtLhWBbU/twxIyiR3xX2&#10;/WU6m/k5DpdZtpjixZxL3s4latfeAJY+xSWkeTh6fSeHY2WgfcUNsvZeUcQUR98F5c4MlxsX1wXu&#10;IC7W66CGs6uZu1fPmntwz6pv0JfDKzO672KHA/AAwwiz/F0zR11vqWC9c1A1odNPvPZ849yHxul3&#10;lF8s5/egddqkq98AAAD//wMAUEsDBBQABgAIAAAAIQCsrAxs3wAAAAsBAAAPAAAAZHJzL2Rvd25y&#10;ZXYueG1sTI/BTsMwDIbvSLxDZCRuLNlKKyhNpwnBDakwyj1rTFvROFWTboWnx5zYzZY//f7+Yru4&#10;QRxxCr0nDeuVAoHUeNtTq6F+f765AxGiIWsGT6jhGwNsy8uLwuTWn+gNj/vYCg6hkBsNXYxjLmVo&#10;OnQmrPyIxLdPPzkTeZ1aaSdz4nA3yI1SmXSmJ/7QmREfO2y+9rPTkFVV5au6eV3vnl76W+mHev75&#10;0Pr6atk9gIi4xH8Y/vRZHUp2OviZbBCDho1KWT3ykCYgGLhPswzEgckkSRXIspDnHcpfAAAA//8D&#10;AFBLAQItABQABgAIAAAAIQC2gziS/gAAAOEBAAATAAAAAAAAAAAAAAAAAAAAAABbQ29udGVudF9U&#10;eXBlc10ueG1sUEsBAi0AFAAGAAgAAAAhADj9If/WAAAAlAEAAAsAAAAAAAAAAAAAAAAALwEAAF9y&#10;ZWxzLy5yZWxzUEsBAi0AFAAGAAgAAAAhAG3X1qKeAgAAkQUAAA4AAAAAAAAAAAAAAAAALgIAAGRy&#10;cy9lMm9Eb2MueG1sUEsBAi0AFAAGAAgAAAAhAKysDGzfAAAACwEAAA8AAAAAAAAAAAAAAAAA+AQA&#10;AGRycy9kb3ducmV2LnhtbFBLBQYAAAAABAAEAPMAAAAEBgAAAAA=&#10;" filled="f" strokecolor="black [3213]" strokeweight="1.25pt"/>
            </w:pict>
          </mc:Fallback>
        </mc:AlternateContent>
      </w:r>
    </w:p>
    <w:p w:rsidR="003226DC" w:rsidRDefault="003226DC">
      <w:pPr>
        <w:rPr>
          <w:rFonts w:ascii="Arial" w:hAnsi="Arial"/>
        </w:rPr>
      </w:pPr>
    </w:p>
    <w:p w:rsidR="003226DC" w:rsidRDefault="003226DC">
      <w:pPr>
        <w:rPr>
          <w:rFonts w:ascii="Arial" w:hAnsi="Arial"/>
        </w:rPr>
      </w:pPr>
    </w:p>
    <w:p w:rsidR="003226DC" w:rsidRDefault="003226DC">
      <w:pPr>
        <w:rPr>
          <w:rFonts w:ascii="Arial" w:hAnsi="Arial"/>
        </w:rPr>
      </w:pPr>
    </w:p>
    <w:p w:rsidR="003226DC" w:rsidRDefault="003226DC">
      <w:pPr>
        <w:rPr>
          <w:rFonts w:ascii="Arial" w:hAnsi="Arial"/>
        </w:rPr>
      </w:pPr>
    </w:p>
    <w:p w:rsidR="003226DC" w:rsidRDefault="003226DC">
      <w:pPr>
        <w:rPr>
          <w:rFonts w:ascii="Arial" w:hAnsi="Arial"/>
        </w:rPr>
      </w:pPr>
    </w:p>
    <w:p w:rsidR="003226DC" w:rsidRDefault="003226DC">
      <w:pPr>
        <w:rPr>
          <w:rFonts w:ascii="Arial" w:hAnsi="Arial"/>
        </w:rPr>
      </w:pPr>
    </w:p>
    <w:p w:rsidR="00C545EE" w:rsidRDefault="00C545EE">
      <w:pPr>
        <w:rPr>
          <w:rFonts w:ascii="Arial" w:hAnsi="Arial"/>
        </w:rPr>
      </w:pPr>
    </w:p>
    <w:p w:rsidR="00C545EE" w:rsidRDefault="00C545EE">
      <w:pPr>
        <w:rPr>
          <w:rFonts w:ascii="Arial" w:hAnsi="Arial"/>
        </w:rPr>
      </w:pPr>
    </w:p>
    <w:p w:rsidR="00C545EE" w:rsidRDefault="00C545EE">
      <w:pPr>
        <w:rPr>
          <w:rFonts w:ascii="Arial" w:hAnsi="Arial"/>
        </w:rPr>
      </w:pPr>
    </w:p>
    <w:p w:rsidR="00C545EE" w:rsidRDefault="00C545EE">
      <w:pPr>
        <w:rPr>
          <w:rFonts w:ascii="Arial" w:hAnsi="Arial"/>
        </w:rPr>
      </w:pPr>
    </w:p>
    <w:p w:rsidR="00C545EE" w:rsidRDefault="00C545EE">
      <w:pPr>
        <w:rPr>
          <w:rFonts w:ascii="Arial" w:hAnsi="Arial"/>
        </w:rPr>
      </w:pPr>
    </w:p>
    <w:p w:rsidR="00C545EE" w:rsidRDefault="00C545EE">
      <w:pPr>
        <w:rPr>
          <w:rFonts w:ascii="Arial" w:hAnsi="Arial"/>
        </w:rPr>
      </w:pPr>
    </w:p>
    <w:p w:rsidR="00C545EE" w:rsidRDefault="00C545EE">
      <w:pPr>
        <w:rPr>
          <w:rFonts w:ascii="Arial" w:hAnsi="Arial"/>
        </w:rPr>
      </w:pPr>
    </w:p>
    <w:p w:rsidR="00C545EE" w:rsidRDefault="00C545EE">
      <w:pPr>
        <w:rPr>
          <w:rFonts w:ascii="Arial" w:hAnsi="Arial"/>
        </w:rPr>
      </w:pPr>
    </w:p>
    <w:p w:rsidR="00C545EE" w:rsidRDefault="00C545EE">
      <w:pPr>
        <w:rPr>
          <w:rFonts w:ascii="Arial" w:hAnsi="Arial"/>
        </w:rPr>
      </w:pPr>
    </w:p>
    <w:p w:rsidR="00C545EE" w:rsidRDefault="00C545EE">
      <w:pPr>
        <w:rPr>
          <w:rFonts w:ascii="Arial" w:hAnsi="Arial"/>
        </w:rPr>
      </w:pPr>
    </w:p>
    <w:p w:rsidR="00C545EE" w:rsidRDefault="00C545EE">
      <w:pPr>
        <w:rPr>
          <w:rFonts w:ascii="Arial" w:hAnsi="Arial"/>
        </w:rPr>
      </w:pPr>
    </w:p>
    <w:p w:rsidR="003226DC" w:rsidRDefault="00FF3F09">
      <w:pPr>
        <w:rPr>
          <w:rFonts w:ascii="Arial" w:hAnsi="Arial"/>
        </w:rPr>
      </w:pPr>
      <w:r>
        <w:rPr>
          <w:noProof/>
          <w:lang w:eastAsia="ja-JP"/>
        </w:rPr>
        <mc:AlternateContent>
          <mc:Choice Requires="wps">
            <w:drawing>
              <wp:anchor distT="0" distB="0" distL="114300" distR="114300" simplePos="0" relativeHeight="251668480" behindDoc="0" locked="0" layoutInCell="1" allowOverlap="1" wp14:anchorId="20747BDC" wp14:editId="2FC06D22">
                <wp:simplePos x="0" y="0"/>
                <wp:positionH relativeFrom="column">
                  <wp:posOffset>-647065</wp:posOffset>
                </wp:positionH>
                <wp:positionV relativeFrom="paragraph">
                  <wp:posOffset>3441847</wp:posOffset>
                </wp:positionV>
                <wp:extent cx="1512570" cy="1424354"/>
                <wp:effectExtent l="0" t="0" r="11430" b="23495"/>
                <wp:wrapNone/>
                <wp:docPr id="17" name="Text Box 1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512570" cy="1424354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solidFill>
                            <a:prstClr val="black"/>
                          </a:solidFill>
                        </a:ln>
                        <a:effectLst/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:rsidR="00261938" w:rsidRPr="001A4ABD" w:rsidRDefault="00261938">
                            <w:pPr>
                              <w:rPr>
                                <w:rFonts w:ascii="Arial" w:hAnsi="Arial"/>
                              </w:rPr>
                            </w:pPr>
                            <w:r w:rsidRPr="001A4ABD">
                              <w:rPr>
                                <w:rFonts w:ascii="Arial" w:hAnsi="Arial"/>
                              </w:rPr>
                              <w:t xml:space="preserve">Student to </w:t>
                            </w:r>
                            <w:r w:rsidR="00FF3F09">
                              <w:rPr>
                                <w:rFonts w:ascii="Arial" w:hAnsi="Arial"/>
                              </w:rPr>
                              <w:t>answer ‘Yes’ or ‘No’ to each question, then click on</w:t>
                            </w:r>
                            <w:r>
                              <w:rPr>
                                <w:rFonts w:ascii="Arial" w:hAnsi="Arial"/>
                              </w:rPr>
                              <w:t xml:space="preserve"> submit</w:t>
                            </w:r>
                            <w:r w:rsidR="00FF3F09">
                              <w:rPr>
                                <w:rFonts w:ascii="Arial" w:hAnsi="Arial"/>
                              </w:rPr>
                              <w:t xml:space="preserve">. </w:t>
                            </w:r>
                            <w:r w:rsidR="00FF3F09">
                              <w:rPr>
                                <w:rFonts w:ascii="Arial" w:hAnsi="Arial"/>
                              </w:rPr>
                              <w:br/>
                            </w:r>
                            <w:r w:rsidR="00FF3F09" w:rsidRPr="00FF3F09">
                              <w:rPr>
                                <w:rFonts w:ascii="Arial" w:hAnsi="Arial"/>
                                <w:i/>
                              </w:rPr>
                              <w:t>Please note</w:t>
                            </w:r>
                            <w:r w:rsidR="00FF3F09">
                              <w:rPr>
                                <w:rFonts w:ascii="Arial" w:hAnsi="Arial"/>
                              </w:rPr>
                              <w:t>: Once submitted you will be unable to make changes</w:t>
                            </w:r>
                            <w:r w:rsidR="00F15C89">
                              <w:rPr>
                                <w:rFonts w:ascii="Arial" w:hAnsi="Arial"/>
                              </w:rPr>
                              <w:t>.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id="_x0000_t202" coordsize="21600,21600" o:spt="202" path="m,l,21600r21600,l21600,xe">
                <v:stroke joinstyle="miter"/>
                <v:path gradientshapeok="t" o:connecttype="rect"/>
              </v:shapetype>
              <v:shape id="Text Box 17" o:spid="_x0000_s1026" type="#_x0000_t202" style="position:absolute;margin-left:-50.95pt;margin-top:271pt;width:119.1pt;height:112.15pt;z-index:25166848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ZiL/QlgIAALwFAAAOAAAAZHJzL2Uyb0RvYy54bWysVE1PGzEQvVfqf7B8L5uEBNooG5SCqCoh&#10;QIWKs+O1Ewvb49pOdtNf37F3NySUC1Uvu2PPm6/nmZldNEaTrfBBgS3p8GRAibAcKmVXJf35eP3p&#10;MyUhMlsxDVaUdCcCvZh//DCr3VSMYA26Ep6gExumtSvpOkY3LYrA18KwcAJOWFRK8IZFPPpVUXlW&#10;o3eji9FgcFbU4CvngYsQ8PaqVdJ59i+l4PFOyiAi0SXF3GL++vxdpm8xn7HpyjO3VrxLg/1DFoYp&#10;i0H3rq5YZGTj1V+ujOIeAsh4wsEUIKXiIteA1QwHr6p5WDMnci1ITnB7msL/c8tvt/eeqArf7pwS&#10;ywy+0aNoIvkKDcEr5Kd2YYqwB4fA2OA9Yvv7gJep7EZ6k/5YEEE9Mr3bs5u88WQ0GY4m56jiqBuO&#10;R+PTyTj5KV7MnQ/xmwBDklBSj8+XWWXbmxBbaA9J0QJoVV0rrfMhtYy41J5sGT62jjlJdH6E0pbU&#10;JT07nQyy4yNdcr23X2rGn7v0DlDoT9sUTuTm6tJKFLVUZCnutEgYbX8IieRmRt7IkXEu7D7PjE4o&#10;iRW9x7DDv2T1HuO2DrTIkcHGvbFRFnzL0jG11XNPrWzx+IYHdScxNsum7aq+U5ZQ7bCBPLQjGBy/&#10;Vsj3DQvxnnmcOWwM3CPxDj9SAz4SdBIla/C/37pPeBwF1FJS4wyXNPzaMC8o0d8tDsmX4Xichj4f&#10;xpPzER78oWZ5qLEbcwnYOUPcWI5nMeGj7kXpwTzhulmkqKhilmPsksZevIztZsF1xcVikUE45o7F&#10;G/vgeHKdWE599tg8Me+6Po84IrfQTzubvmr3FpssLSw2EaTKs5B4blnt+McVkaepW2dpBx2eM+pl&#10;6c7/AAAA//8DAFBLAwQUAAYACAAAACEAfCbfQeAAAAAMAQAADwAAAGRycy9kb3ducmV2LnhtbEyP&#10;wU7DMAyG70i8Q2QkblvaDUrXNZ0ADS47MdDOXpMlEY1TNVlX3p7sBDdb/vT7++vN5Do2qiFYTwLy&#10;eQZMUeulJS3g6/NtVgILEUli50kJ+FEBNs3tTY2V9Bf6UOM+apZCKFQowMTYV5yH1iiHYe57Rel2&#10;8oPDmNZBczngJYW7ji+yrOAOLaUPBnv1alT7vT87AdsXvdJtiYPZltLacTqcdvpdiPu76XkNLKop&#10;/sFw1U/q0CSnoz+TDKwTMMuzfJVYAY8Pi9TqiiyLJbCjgKciDbyp+f8SzS8AAAD//wMAUEsBAi0A&#10;FAAGAAgAAAAhALaDOJL+AAAA4QEAABMAAAAAAAAAAAAAAAAAAAAAAFtDb250ZW50X1R5cGVzXS54&#10;bWxQSwECLQAUAAYACAAAACEAOP0h/9YAAACUAQAACwAAAAAAAAAAAAAAAAAvAQAAX3JlbHMvLnJl&#10;bHNQSwECLQAUAAYACAAAACEA2Yi/0JYCAAC8BQAADgAAAAAAAAAAAAAAAAAuAgAAZHJzL2Uyb0Rv&#10;Yy54bWxQSwECLQAUAAYACAAAACEAfCbfQeAAAAAMAQAADwAAAAAAAAAAAAAAAADwBAAAZHJzL2Rv&#10;d25yZXYueG1sUEsFBgAAAAAEAAQA8wAAAP0FAAAAAA==&#10;" fillcolor="white [3201]" strokeweight=".5pt">
                <v:textbox>
                  <w:txbxContent>
                    <w:p w:rsidR="00261938" w:rsidRPr="001A4ABD" w:rsidRDefault="00261938">
                      <w:pPr>
                        <w:rPr>
                          <w:rFonts w:ascii="Arial" w:hAnsi="Arial"/>
                        </w:rPr>
                      </w:pPr>
                      <w:r w:rsidRPr="001A4ABD">
                        <w:rPr>
                          <w:rFonts w:ascii="Arial" w:hAnsi="Arial"/>
                        </w:rPr>
                        <w:t xml:space="preserve">Student to </w:t>
                      </w:r>
                      <w:r w:rsidR="00FF3F09">
                        <w:rPr>
                          <w:rFonts w:ascii="Arial" w:hAnsi="Arial"/>
                        </w:rPr>
                        <w:t>answer ‘Yes’ or ‘No’ to each question, then click on</w:t>
                      </w:r>
                      <w:r>
                        <w:rPr>
                          <w:rFonts w:ascii="Arial" w:hAnsi="Arial"/>
                        </w:rPr>
                        <w:t xml:space="preserve"> submit</w:t>
                      </w:r>
                      <w:r w:rsidR="00FF3F09">
                        <w:rPr>
                          <w:rFonts w:ascii="Arial" w:hAnsi="Arial"/>
                        </w:rPr>
                        <w:t xml:space="preserve">. </w:t>
                      </w:r>
                      <w:r w:rsidR="00FF3F09">
                        <w:rPr>
                          <w:rFonts w:ascii="Arial" w:hAnsi="Arial"/>
                        </w:rPr>
                        <w:br/>
                      </w:r>
                      <w:r w:rsidR="00FF3F09" w:rsidRPr="00FF3F09">
                        <w:rPr>
                          <w:rFonts w:ascii="Arial" w:hAnsi="Arial"/>
                          <w:i/>
                        </w:rPr>
                        <w:t>Please note</w:t>
                      </w:r>
                      <w:r w:rsidR="00FF3F09">
                        <w:rPr>
                          <w:rFonts w:ascii="Arial" w:hAnsi="Arial"/>
                        </w:rPr>
                        <w:t>: Once submitted you will be unable to make changes</w:t>
                      </w:r>
                      <w:r w:rsidR="00F15C89">
                        <w:rPr>
                          <w:rFonts w:ascii="Arial" w:hAnsi="Arial"/>
                        </w:rPr>
                        <w:t>.</w:t>
                      </w:r>
                    </w:p>
                  </w:txbxContent>
                </v:textbox>
              </v:shape>
            </w:pict>
          </mc:Fallback>
        </mc:AlternateContent>
      </w:r>
      <w:r w:rsidR="00DE6AF6">
        <w:rPr>
          <w:noProof/>
          <w:lang w:eastAsia="ja-JP"/>
        </w:rPr>
        <mc:AlternateContent>
          <mc:Choice Requires="wps">
            <w:drawing>
              <wp:anchor distT="0" distB="0" distL="114300" distR="114300" simplePos="0" relativeHeight="251669504" behindDoc="0" locked="0" layoutInCell="1" allowOverlap="1" wp14:anchorId="2DE424B1" wp14:editId="246060F6">
                <wp:simplePos x="0" y="0"/>
                <wp:positionH relativeFrom="column">
                  <wp:posOffset>937260</wp:posOffset>
                </wp:positionH>
                <wp:positionV relativeFrom="paragraph">
                  <wp:posOffset>2919095</wp:posOffset>
                </wp:positionV>
                <wp:extent cx="260350" cy="2506980"/>
                <wp:effectExtent l="0" t="0" r="25400" b="26670"/>
                <wp:wrapNone/>
                <wp:docPr id="18" name="Left Brace 1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60350" cy="2506980"/>
                        </a:xfrm>
                        <a:prstGeom prst="leftBrace">
                          <a:avLst/>
                        </a:prstGeom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id="_x0000_t87" coordsize="21600,21600" o:spt="87" adj="1800,10800" path="m21600,qx10800@0l10800@2qy0@11,10800@3l10800@1qy21600,21600e" filled="f">
                <v:formulas>
                  <v:f eqn="val #0"/>
                  <v:f eqn="sum 21600 0 #0"/>
                  <v:f eqn="sum #1 0 #0"/>
                  <v:f eqn="sum #1 #0 0"/>
                  <v:f eqn="prod #0 9598 32768"/>
                  <v:f eqn="sum 21600 0 @4"/>
                  <v:f eqn="sum 21600 0 #1"/>
                  <v:f eqn="min #1 @6"/>
                  <v:f eqn="prod @7 1 2"/>
                  <v:f eqn="prod #0 2 1"/>
                  <v:f eqn="sum 21600 0 @9"/>
                  <v:f eqn="val #1"/>
                </v:formulas>
                <v:path arrowok="t" o:connecttype="custom" o:connectlocs="21600,0;0,10800;21600,21600" textboxrect="13963,@4,21600,@5"/>
                <v:handles>
                  <v:h position="center,#0" yrange="0,@8"/>
                  <v:h position="topLeft,#1" yrange="@9,@10"/>
                </v:handles>
              </v:shapetype>
              <v:shape id="Left Brace 18" o:spid="_x0000_s1026" type="#_x0000_t87" style="position:absolute;margin-left:73.8pt;margin-top:229.85pt;width:20.5pt;height:197.4pt;z-index:25166950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Me2UcYAIAAB4FAAAOAAAAZHJzL2Uyb0RvYy54bWysVN9P2zAQfp+0/8Hy+5q0Kx1UpKgDMU2q&#10;AA0mno1j00i2zzu7Tbu/fmcnaRFDmjbtJfH5fn/3nc8vdtawrcLQgKv4eFRyppyEunHPFf/+cP3h&#10;lLMQhauFAacqvleBXyzevztv/VxNYA2mVsgoiAvz1ld8HaOfF0WQa2VFGIFXjpQa0IpIIj4XNYqW&#10;oltTTMpyVrSAtUeQKgS6veqUfJHja61kvNU6qMhMxam2mL+Yv0/pWyzOxfwZhV83si9D/EMVVjSO&#10;kh5CXYko2Aab30LZRiIE0HEkwRagdSNV7oG6GZevurlfC69yLwRO8AeYwv8LK2+2d8iammZHk3LC&#10;0oxWSkf2GYVUjC4JodaHORne+zvspUDH1O5Oo01/aoTtMqr7A6pqF5mky8ms/HhC2EtSTU7K2dlp&#10;hr04ensM8YsCy9Kh4oby5/QZUbFdhUhpyX6wIyGV1BWRT3FvVKrDuG9KUzuUdpy9M5HUpUG2FUQB&#10;IaVycZyaonjZOrnpxpiDY/lnx94+uapMsr9xPnjkzODiwdk2DvCt7HE3lKw7+wGBru8EwRPUe5ok&#10;Qkfx4OV1Q2iuRIh3AonTNAHa03hLH22grTj0J87WgD/fuk/2RDXSctbSjlQ8/NgIVJyZr45IeDae&#10;TtNSZWF68mlCAr7UPL3UuI29BJrBmF4EL/Mx2UczHDWCfaR1XqaspBJOUu6Ky4iDcBm73aUHQarl&#10;MpvRInkRV+7ey2HqiSgPu0eBvqdUJDLewLBPYv6KVJ1tmoeD5SaCbjLjjrj2eNMSZuL0D0ba8pdy&#10;tjo+a4tfAAAA//8DAFBLAwQUAAYACAAAACEA5teE798AAAALAQAADwAAAGRycy9kb3ducmV2Lnht&#10;bEyPy07DMBBF90j8gzVIbBB1aJwHIU5VIcqiOxo+wEmGJMKPKHab8PdMV7C8M0d3zpS71Wh2wdmP&#10;zkp42kTA0LauG20v4bM+PObAfFC2U9pZlPCDHnbV7U2pis4t9gMvp9AzKrG+UBKGEKaCc98OaJTf&#10;uAkt7b7cbFSgOPe8m9VC5UbzbRSl3KjR0oVBTfg6YPt9OhsJ+v1hny1NHGfjMT6It1Rs61pIeX+3&#10;7l+ABVzDHwxXfVKHipwad7adZ5qyyFJCJYjkOQN2JfKcJo2EPBEJ8Krk/3+ofgEAAP//AwBQSwEC&#10;LQAUAAYACAAAACEAtoM4kv4AAADhAQAAEwAAAAAAAAAAAAAAAAAAAAAAW0NvbnRlbnRfVHlwZXNd&#10;LnhtbFBLAQItABQABgAIAAAAIQA4/SH/1gAAAJQBAAALAAAAAAAAAAAAAAAAAC8BAABfcmVscy8u&#10;cmVsc1BLAQItABQABgAIAAAAIQDMe2UcYAIAAB4FAAAOAAAAAAAAAAAAAAAAAC4CAABkcnMvZTJv&#10;RG9jLnhtbFBLAQItABQABgAIAAAAIQDm14Tv3wAAAAsBAAAPAAAAAAAAAAAAAAAAALoEAABkcnMv&#10;ZG93bnJldi54bWxQSwUGAAAAAAQABADzAAAAxgUAAAAA&#10;" adj="187" strokecolor="#4579b8 [3044]"/>
            </w:pict>
          </mc:Fallback>
        </mc:AlternateContent>
      </w:r>
      <w:r w:rsidR="001A4ABD">
        <w:rPr>
          <w:noProof/>
          <w:lang w:eastAsia="ja-JP"/>
        </w:rPr>
        <w:drawing>
          <wp:anchor distT="0" distB="0" distL="114300" distR="114300" simplePos="0" relativeHeight="251661312" behindDoc="1" locked="0" layoutInCell="1" allowOverlap="1" wp14:anchorId="19A20ED5" wp14:editId="791FAF28">
            <wp:simplePos x="0" y="0"/>
            <wp:positionH relativeFrom="column">
              <wp:posOffset>1676400</wp:posOffset>
            </wp:positionH>
            <wp:positionV relativeFrom="paragraph">
              <wp:posOffset>534670</wp:posOffset>
            </wp:positionV>
            <wp:extent cx="3981450" cy="2242185"/>
            <wp:effectExtent l="0" t="0" r="0" b="5715"/>
            <wp:wrapThrough wrapText="bothSides">
              <wp:wrapPolygon edited="0">
                <wp:start x="0" y="0"/>
                <wp:lineTo x="0" y="21472"/>
                <wp:lineTo x="21497" y="21472"/>
                <wp:lineTo x="21497" y="0"/>
                <wp:lineTo x="0" y="0"/>
              </wp:wrapPolygon>
            </wp:wrapThrough>
            <wp:docPr id="9" name="Picture 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 rotWithShape="1">
                    <a:blip r:embed="rId1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14798" t="25099" r="58128" b="20700"/>
                    <a:stretch/>
                  </pic:blipFill>
                  <pic:spPr bwMode="auto">
                    <a:xfrm>
                      <a:off x="0" y="0"/>
                      <a:ext cx="3981450" cy="2242185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1A4ABD">
        <w:rPr>
          <w:noProof/>
          <w:lang w:eastAsia="ja-JP"/>
        </w:rPr>
        <w:drawing>
          <wp:anchor distT="0" distB="0" distL="114300" distR="114300" simplePos="0" relativeHeight="251662336" behindDoc="1" locked="0" layoutInCell="1" allowOverlap="1" wp14:anchorId="4F8F910F" wp14:editId="51BCCC22">
            <wp:simplePos x="0" y="0"/>
            <wp:positionH relativeFrom="column">
              <wp:posOffset>1437640</wp:posOffset>
            </wp:positionH>
            <wp:positionV relativeFrom="paragraph">
              <wp:posOffset>2920365</wp:posOffset>
            </wp:positionV>
            <wp:extent cx="4521200" cy="2601595"/>
            <wp:effectExtent l="0" t="0" r="0" b="8255"/>
            <wp:wrapThrough wrapText="bothSides">
              <wp:wrapPolygon edited="0">
                <wp:start x="0" y="0"/>
                <wp:lineTo x="0" y="21510"/>
                <wp:lineTo x="21479" y="21510"/>
                <wp:lineTo x="21479" y="0"/>
                <wp:lineTo x="0" y="0"/>
              </wp:wrapPolygon>
            </wp:wrapThrough>
            <wp:docPr id="10" name="Picture 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 rotWithShape="1">
                    <a:blip r:embed="rId1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14797" t="36256" r="58128" b="8349"/>
                    <a:stretch/>
                  </pic:blipFill>
                  <pic:spPr bwMode="auto">
                    <a:xfrm>
                      <a:off x="0" y="0"/>
                      <a:ext cx="4521200" cy="2601595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3226DC">
        <w:rPr>
          <w:rFonts w:ascii="Arial" w:hAnsi="Arial"/>
        </w:rPr>
        <w:br w:type="page"/>
      </w:r>
    </w:p>
    <w:p w:rsidR="003226DC" w:rsidRDefault="00842D23">
      <w:pPr>
        <w:rPr>
          <w:rFonts w:ascii="Arial" w:hAnsi="Arial"/>
        </w:rPr>
      </w:pPr>
      <w:r>
        <w:rPr>
          <w:noProof/>
          <w:lang w:eastAsia="ja-JP"/>
        </w:rPr>
        <w:lastRenderedPageBreak/>
        <w:drawing>
          <wp:anchor distT="0" distB="0" distL="114300" distR="114300" simplePos="0" relativeHeight="251670528" behindDoc="1" locked="0" layoutInCell="1" allowOverlap="1" wp14:anchorId="6982F10F" wp14:editId="5F66CAED">
            <wp:simplePos x="0" y="0"/>
            <wp:positionH relativeFrom="column">
              <wp:posOffset>1843405</wp:posOffset>
            </wp:positionH>
            <wp:positionV relativeFrom="paragraph">
              <wp:posOffset>106680</wp:posOffset>
            </wp:positionV>
            <wp:extent cx="4114800" cy="2564130"/>
            <wp:effectExtent l="19050" t="19050" r="19050" b="26670"/>
            <wp:wrapThrough wrapText="bothSides">
              <wp:wrapPolygon edited="0">
                <wp:start x="-100" y="-160"/>
                <wp:lineTo x="-100" y="21664"/>
                <wp:lineTo x="21600" y="21664"/>
                <wp:lineTo x="21600" y="-160"/>
                <wp:lineTo x="-100" y="-160"/>
              </wp:wrapPolygon>
            </wp:wrapThrough>
            <wp:docPr id="12" name="Picture 1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 rotWithShape="1">
                    <a:blip r:embed="rId2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15411" t="34679" r="58478" b="7475"/>
                    <a:stretch/>
                  </pic:blipFill>
                  <pic:spPr bwMode="auto">
                    <a:xfrm>
                      <a:off x="0" y="0"/>
                      <a:ext cx="4114800" cy="2564130"/>
                    </a:xfrm>
                    <a:prstGeom prst="rect">
                      <a:avLst/>
                    </a:prstGeom>
                    <a:ln w="9525" cap="flat" cmpd="sng" algn="ctr">
                      <a:solidFill>
                        <a:sysClr val="windowText" lastClr="000000"/>
                      </a:solidFill>
                      <a:prstDash val="solid"/>
                      <a:round/>
                      <a:headEnd type="none" w="med" len="med"/>
                      <a:tailEnd type="none" w="med" len="med"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3226DC" w:rsidRDefault="003226DC">
      <w:pPr>
        <w:rPr>
          <w:rFonts w:ascii="Arial" w:hAnsi="Arial"/>
        </w:rPr>
      </w:pPr>
    </w:p>
    <w:p w:rsidR="003226DC" w:rsidRDefault="003226DC">
      <w:pPr>
        <w:rPr>
          <w:rFonts w:ascii="Arial" w:hAnsi="Arial"/>
        </w:rPr>
      </w:pPr>
    </w:p>
    <w:p w:rsidR="001B07DE" w:rsidRDefault="001B07DE">
      <w:pPr>
        <w:rPr>
          <w:rFonts w:ascii="Arial" w:hAnsi="Arial"/>
        </w:rPr>
      </w:pPr>
    </w:p>
    <w:p w:rsidR="001B07DE" w:rsidRDefault="001B07DE">
      <w:pPr>
        <w:rPr>
          <w:rFonts w:ascii="Arial" w:hAnsi="Arial"/>
        </w:rPr>
      </w:pPr>
    </w:p>
    <w:p w:rsidR="003226DC" w:rsidRDefault="003226DC">
      <w:pPr>
        <w:rPr>
          <w:rFonts w:ascii="Arial" w:hAnsi="Arial"/>
        </w:rPr>
      </w:pPr>
    </w:p>
    <w:p w:rsidR="003226DC" w:rsidRDefault="003226DC">
      <w:pPr>
        <w:rPr>
          <w:rFonts w:ascii="Arial" w:hAnsi="Arial"/>
        </w:rPr>
      </w:pPr>
    </w:p>
    <w:p w:rsidR="001A4ABD" w:rsidRDefault="001A4ABD">
      <w:pPr>
        <w:rPr>
          <w:rFonts w:ascii="Arial" w:hAnsi="Arial"/>
        </w:rPr>
      </w:pPr>
    </w:p>
    <w:p w:rsidR="001A4ABD" w:rsidRDefault="001A4ABD">
      <w:pPr>
        <w:rPr>
          <w:rFonts w:ascii="Arial" w:hAnsi="Arial"/>
        </w:rPr>
      </w:pPr>
    </w:p>
    <w:p w:rsidR="001A4ABD" w:rsidRDefault="001A4ABD">
      <w:pPr>
        <w:rPr>
          <w:rFonts w:ascii="Arial" w:hAnsi="Arial"/>
        </w:rPr>
      </w:pPr>
    </w:p>
    <w:p w:rsidR="001A4ABD" w:rsidRDefault="001A4ABD">
      <w:pPr>
        <w:rPr>
          <w:rFonts w:ascii="Arial" w:hAnsi="Arial"/>
        </w:rPr>
      </w:pPr>
    </w:p>
    <w:p w:rsidR="001A4ABD" w:rsidRDefault="001A4ABD">
      <w:pPr>
        <w:rPr>
          <w:rFonts w:ascii="Arial" w:hAnsi="Arial"/>
        </w:rPr>
      </w:pPr>
    </w:p>
    <w:p w:rsidR="001A4ABD" w:rsidRDefault="001A4ABD">
      <w:pPr>
        <w:rPr>
          <w:rFonts w:ascii="Arial" w:hAnsi="Arial"/>
        </w:rPr>
      </w:pPr>
    </w:p>
    <w:p w:rsidR="001A4ABD" w:rsidRDefault="00842D23">
      <w:pPr>
        <w:rPr>
          <w:rFonts w:ascii="Arial" w:hAnsi="Arial"/>
        </w:rPr>
      </w:pPr>
      <w:r>
        <w:rPr>
          <w:rFonts w:ascii="Arial" w:hAnsi="Arial"/>
          <w:noProof/>
          <w:lang w:eastAsia="ja-JP"/>
        </w:rPr>
        <mc:AlternateContent>
          <mc:Choice Requires="wpg">
            <w:drawing>
              <wp:anchor distT="0" distB="0" distL="114300" distR="114300" simplePos="0" relativeHeight="251673600" behindDoc="0" locked="0" layoutInCell="1" allowOverlap="1">
                <wp:simplePos x="0" y="0"/>
                <wp:positionH relativeFrom="column">
                  <wp:posOffset>-552796</wp:posOffset>
                </wp:positionH>
                <wp:positionV relativeFrom="paragraph">
                  <wp:posOffset>119438</wp:posOffset>
                </wp:positionV>
                <wp:extent cx="2937126" cy="467995"/>
                <wp:effectExtent l="0" t="0" r="34925" b="27305"/>
                <wp:wrapNone/>
                <wp:docPr id="21" name="Group 21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2937126" cy="467995"/>
                          <a:chOff x="41562" y="0"/>
                          <a:chExt cx="2937126" cy="467995"/>
                        </a:xfrm>
                      </wpg:grpSpPr>
                      <wps:wsp>
                        <wps:cNvPr id="19" name="Text Box 19"/>
                        <wps:cNvSpPr txBox="1"/>
                        <wps:spPr>
                          <a:xfrm>
                            <a:off x="41562" y="0"/>
                            <a:ext cx="2045970" cy="467995"/>
                          </a:xfrm>
                          <a:prstGeom prst="rect">
                            <a:avLst/>
                          </a:prstGeom>
                          <a:solidFill>
                            <a:schemeClr val="lt1"/>
                          </a:solidFill>
                          <a:ln w="6350">
                            <a:solidFill>
                              <a:prstClr val="black"/>
                            </a:solidFill>
                          </a:ln>
                          <a:effectLst/>
                        </wps:spPr>
                        <wps:style>
                          <a:lnRef idx="0">
                            <a:schemeClr val="accent1"/>
                          </a:lnRef>
                          <a:fillRef idx="0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dk1"/>
                          </a:fontRef>
                        </wps:style>
                        <wps:txbx>
                          <w:txbxContent>
                            <w:p w:rsidR="00261938" w:rsidRPr="001A4ABD" w:rsidRDefault="00261938" w:rsidP="00842D23">
                              <w:pPr>
                                <w:rPr>
                                  <w:rFonts w:ascii="Arial" w:hAnsi="Arial"/>
                                </w:rPr>
                              </w:pPr>
                              <w:proofErr w:type="gramStart"/>
                              <w:r>
                                <w:rPr>
                                  <w:rFonts w:ascii="Arial" w:hAnsi="Arial"/>
                                </w:rPr>
                                <w:t>Once completed correctly this message will appear</w:t>
                              </w:r>
                              <w:r w:rsidR="004E5E18">
                                <w:rPr>
                                  <w:rFonts w:ascii="Arial" w:hAnsi="Arial"/>
                                </w:rPr>
                                <w:t>.</w:t>
                              </w:r>
                              <w:proofErr w:type="gramEnd"/>
                            </w:p>
                          </w:txbxContent>
                        </wps:txbx>
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20" name="Straight Arrow Connector 20"/>
                        <wps:cNvCnPr/>
                        <wps:spPr>
                          <a:xfrm>
                            <a:off x="2085515" y="291353"/>
                            <a:ext cx="893173" cy="97971"/>
                          </a:xfrm>
                          <a:prstGeom prst="straightConnector1">
                            <a:avLst/>
                          </a:prstGeom>
                          <a:ln>
                            <a:solidFill>
                              <a:schemeClr val="tx1"/>
                            </a:solidFill>
                            <a:tailEnd type="triangle"/>
                          </a:ln>
                        </wps:spPr>
                        <wps:style>
                          <a:lnRef idx="1">
                            <a:schemeClr val="accent1"/>
                          </a:lnRef>
                          <a:fillRef idx="0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tx1"/>
                          </a:fontRef>
                        </wps:style>
                        <wps:bodyPr/>
                      </wps:wsp>
                    </wpg:wgp>
                  </a:graphicData>
                </a:graphic>
                <wp14:sizeRelH relativeFrom="margin">
                  <wp14:pctWidth>0</wp14:pctWidth>
                </wp14:sizeRelH>
              </wp:anchor>
            </w:drawing>
          </mc:Choice>
          <mc:Fallback>
            <w:pict>
              <v:group id="Group 21" o:spid="_x0000_s1027" style="position:absolute;margin-left:-43.55pt;margin-top:9.4pt;width:231.25pt;height:36.85pt;z-index:251673600;mso-width-relative:margin" coordorigin="415" coordsize="29371,4679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1T9eSlAMAAKYJAAAOAAAAZHJzL2Uyb0RvYy54bWzUVltv2zYUfh/Q/0DwvbElW3ZkRCk8twkG&#10;BG3QZOgzTVEXlCI5ko7k/voekpJsudmAdsCAvdCH5Ll+POezbt51DUcvTJtaigxHV3OMmKAyr0WZ&#10;4T+f795eY2QsETnhUrAMH5nB727f/HbTqg2LZSV5zjQCJ8JsWpXhylq1mc0MrVhDzJVUTMBlIXVD&#10;LGx1Ocs1acF7w2fxfL6atVLnSkvKjIHT9+ES33r/RcGo/VQUhlnEMwy5Wb9qv+7dOru9IZtSE1XV&#10;tE+D/EIWDakFBB1dvSeWoIOuf3DV1FRLIwt7RWUzk0VRU+ZrgGqi+UU191oelK+l3LSlGmECaC9w&#10;+mW39OPLo0Z1nuE4wkiQBt7Ih0WwB3BaVW5A516rJ/Wo+4My7Fy9XaEb9wuVoM7DehxhZZ1FFA7j&#10;dLGO4hVGFO6Wq3WaJgF3WsHjOLNllKxijE6mtPrwz8azIfTMZTgm1CpoI3NCyvw7pJ4qoph/AONQ&#10;6JGK0gGpZ1fi77JDcOSx8WoOKWQ7OIeJGM4NHL4C2A+Vj6DNl0m6hpadgjbWTTZKG3vPZIOckGEN&#10;ve5bkLw8GAvZgOqg4gIbyev8rubcb9x8sR3X6IXAZHDr8wSLiRYXqM3wapHMvePJnXM92u85oV9d&#10;pVMPsOPChWN+Evu03BsFNLxkj5w5HS4+swI60XfRKzkSSpkY8/TaTquAin7GsNc/ZfUzxqEOsPCR&#10;pbCjcVMLqQNKU2jzrwO0RdAHkM7qdqLt9l0YwaFZ9jI/Qg9pGfjKKHpXA94PxNhHooGgoC+AdO0n&#10;WAou4ZFkL2FUSf3ttXOnD9MAtxi1QHgZNn8diGYY8T8EzEkaLZeOIf1mmaxj2Ojzm/35jTg0Owmd&#10;A6QB2XnR6Vs+iIWWzRfg5q2LCldEUIidYTuIOxtoGLidsu3WKwEnKmIfxJOizrVD2fXZc/eFaNX3&#10;uYUJ+SiHySSbi3YPus5SyO3ByqL2s+BwDqj2+ANLOHb7D+jCARmI9clqUpeVRVutZYt2UggYWqkR&#10;qJzoYyd6oh3GZKC6kWXj+XWSRIknzDiNFsnCmcOY9Zx5nS6i9SJQR7pO10MHDmQ90EKPqOnTGvMJ&#10;yF8A66jGBQkTPeEC/299YhPbDQEnWpbU/IPIkT0q+JOxuiai5KxnDec1zIXnybMJmTBDyOwi3v+U&#10;GU4w/S0zhI51vNp3qpf8xwBIk6+N873XOn1e3X4HAAD//wMAUEsDBBQABgAIAAAAIQB/oWiN4AAA&#10;AAkBAAAPAAAAZHJzL2Rvd25yZXYueG1sTI9BS8NAEIXvgv9hGcFbu0lrbIzZlFLUUxFsBfE2zU6T&#10;0OxuyG6T9N87nvQ4vI8338vXk2nFQL1vnFUQzyMQZEunG1sp+Dy8zlIQPqDV2DpLCq7kYV3c3uSY&#10;aTfaDxr2oRJcYn2GCuoQukxKX9Zk0M9dR5azk+sNBj77SuoeRy43rVxE0aM02Fj+UGNH25rK8/5i&#10;FLyNOG6W8cuwO5+21+9D8v61i0mp+7tp8wwi0BT+YPjVZ3Uo2OnoLlZ70SqYpauYUQ5SnsDAcpU8&#10;gDgqeFokIItc/l9Q/AAAAP//AwBQSwECLQAUAAYACAAAACEAtoM4kv4AAADhAQAAEwAAAAAAAAAA&#10;AAAAAAAAAAAAW0NvbnRlbnRfVHlwZXNdLnhtbFBLAQItABQABgAIAAAAIQA4/SH/1gAAAJQBAAAL&#10;AAAAAAAAAAAAAAAAAC8BAABfcmVscy8ucmVsc1BLAQItABQABgAIAAAAIQA1T9eSlAMAAKYJAAAO&#10;AAAAAAAAAAAAAAAAAC4CAABkcnMvZTJvRG9jLnhtbFBLAQItABQABgAIAAAAIQB/oWiN4AAAAAkB&#10;AAAPAAAAAAAAAAAAAAAAAO4FAABkcnMvZG93bnJldi54bWxQSwUGAAAAAAQABADzAAAA+wYAAAAA&#10;">
                <v:shape id="Text Box 19" o:spid="_x0000_s1028" type="#_x0000_t202" style="position:absolute;left:415;width:20460;height:4679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9m3C/78A&#10;AADbAAAADwAAAGRycy9kb3ducmV2LnhtbERPTWsCMRC9F/ofwgjeatYeZF2NosWWQk9q6XnYjElw&#10;M1mSdN3++6ZQ8DaP9znr7eg7MVBMLrCC+awCQdwG7dgo+Dy/PtUgUkbW2AUmBT+UYLt5fFhjo8ON&#10;jzScshElhFODCmzOfSNlai15TLPQExfuEqLHXGA0Uke8lXDfyeeqWkiPjkuDxZ5eLLXX07dXcNib&#10;pWlrjPZQa+eG8evyYd6Umk7G3QpEpjHfxf/ud13mL+Hvl3KA3PwCAAD//wMAUEsBAi0AFAAGAAgA&#10;AAAhAPD3irv9AAAA4gEAABMAAAAAAAAAAAAAAAAAAAAAAFtDb250ZW50X1R5cGVzXS54bWxQSwEC&#10;LQAUAAYACAAAACEAMd1fYdIAAACPAQAACwAAAAAAAAAAAAAAAAAuAQAAX3JlbHMvLnJlbHNQSwEC&#10;LQAUAAYACAAAACEAMy8FnkEAAAA5AAAAEAAAAAAAAAAAAAAAAAApAgAAZHJzL3NoYXBleG1sLnht&#10;bFBLAQItABQABgAIAAAAIQD2bcL/vwAAANsAAAAPAAAAAAAAAAAAAAAAAJgCAABkcnMvZG93bnJl&#10;di54bWxQSwUGAAAAAAQABAD1AAAAhAMAAAAA&#10;" fillcolor="white [3201]" strokeweight=".5pt">
                  <v:textbox>
                    <w:txbxContent>
                      <w:p w:rsidR="00261938" w:rsidRPr="001A4ABD" w:rsidRDefault="00261938" w:rsidP="00842D23">
                        <w:pPr>
                          <w:rPr>
                            <w:rFonts w:ascii="Arial" w:hAnsi="Arial"/>
                          </w:rPr>
                        </w:pPr>
                        <w:proofErr w:type="gramStart"/>
                        <w:r>
                          <w:rPr>
                            <w:rFonts w:ascii="Arial" w:hAnsi="Arial"/>
                          </w:rPr>
                          <w:t>Once completed correctly this message will appear</w:t>
                        </w:r>
                        <w:r w:rsidR="004E5E18">
                          <w:rPr>
                            <w:rFonts w:ascii="Arial" w:hAnsi="Arial"/>
                          </w:rPr>
                          <w:t>.</w:t>
                        </w:r>
                        <w:proofErr w:type="gramEnd"/>
                      </w:p>
                    </w:txbxContent>
                  </v:textbox>
                </v:shape>
                <v:shape id="Straight Arrow Connector 20" o:spid="_x0000_s1029" type="#_x0000_t32" style="position:absolute;left:20855;top:2913;width:8931;height:98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3/RSKsEAAADbAAAADwAAAGRycy9kb3ducmV2LnhtbERPz2vCMBS+C/4P4Qm7aaqHIZ1RnDIY&#10;O82qjN0ezVtT17zUJLb1vzeHwY4f3+/VZrCN6MiH2rGC+SwDQVw6XXOl4HR8my5BhIissXFMCu4U&#10;YLMej1aYa9fzgboiViKFcMhRgYmxzaUMpSGLYeZa4sT9OG8xJugrqT32Kdw2cpFlz9JizanBYEs7&#10;Q+VvcbMKmu6jv55vl6vZf3bHYvf1bV59q9TTZNi+gIg0xH/xn/tdK1ik9elL+gFy/QAAAP//AwBQ&#10;SwECLQAUAAYACAAAACEA/iXrpQABAADqAQAAEwAAAAAAAAAAAAAAAAAAAAAAW0NvbnRlbnRfVHlw&#10;ZXNdLnhtbFBLAQItABQABgAIAAAAIQCWBTNY1AAAAJcBAAALAAAAAAAAAAAAAAAAADEBAABfcmVs&#10;cy8ucmVsc1BLAQItABQABgAIAAAAIQAzLwWeQQAAADkAAAAUAAAAAAAAAAAAAAAAAC4CAABkcnMv&#10;Y29ubmVjdG9yeG1sLnhtbFBLAQItABQABgAIAAAAIQDf9FIqwQAAANsAAAAPAAAAAAAAAAAAAAAA&#10;AKECAABkcnMvZG93bnJldi54bWxQSwUGAAAAAAQABAD5AAAAjwMAAAAA&#10;" strokecolor="black [3213]">
                  <v:stroke endarrow="block"/>
                </v:shape>
              </v:group>
            </w:pict>
          </mc:Fallback>
        </mc:AlternateContent>
      </w:r>
    </w:p>
    <w:p w:rsidR="001A4ABD" w:rsidRDefault="001A4ABD">
      <w:pPr>
        <w:rPr>
          <w:rFonts w:ascii="Arial" w:hAnsi="Arial"/>
        </w:rPr>
      </w:pPr>
    </w:p>
    <w:p w:rsidR="001A4ABD" w:rsidRDefault="001A4ABD">
      <w:pPr>
        <w:rPr>
          <w:rFonts w:ascii="Arial" w:hAnsi="Arial"/>
        </w:rPr>
      </w:pPr>
    </w:p>
    <w:p w:rsidR="001A4ABD" w:rsidRDefault="001A4ABD">
      <w:pPr>
        <w:rPr>
          <w:rFonts w:ascii="Arial" w:hAnsi="Arial"/>
        </w:rPr>
      </w:pPr>
    </w:p>
    <w:p w:rsidR="001A4ABD" w:rsidRDefault="001A4ABD">
      <w:pPr>
        <w:rPr>
          <w:rFonts w:ascii="Arial" w:hAnsi="Arial"/>
        </w:rPr>
      </w:pPr>
    </w:p>
    <w:p w:rsidR="001A4ABD" w:rsidRDefault="001A4ABD">
      <w:pPr>
        <w:rPr>
          <w:rFonts w:ascii="Arial" w:hAnsi="Arial"/>
        </w:rPr>
      </w:pPr>
    </w:p>
    <w:p w:rsidR="003226DC" w:rsidRDefault="003226DC">
      <w:pPr>
        <w:rPr>
          <w:rFonts w:ascii="Arial" w:hAnsi="Arial"/>
        </w:rPr>
      </w:pPr>
    </w:p>
    <w:p w:rsidR="003226DC" w:rsidRDefault="003226DC">
      <w:pPr>
        <w:rPr>
          <w:rFonts w:ascii="Arial" w:hAnsi="Arial"/>
        </w:rPr>
      </w:pPr>
    </w:p>
    <w:p w:rsidR="00165FEA" w:rsidRDefault="00842D23">
      <w:pPr>
        <w:rPr>
          <w:rFonts w:ascii="Arial" w:hAnsi="Arial"/>
        </w:rPr>
      </w:pPr>
      <w:r>
        <w:rPr>
          <w:noProof/>
          <w:lang w:eastAsia="ja-JP"/>
        </w:rPr>
        <w:drawing>
          <wp:anchor distT="0" distB="0" distL="114300" distR="114300" simplePos="0" relativeHeight="251674624" behindDoc="1" locked="0" layoutInCell="1" allowOverlap="1" wp14:anchorId="278659BF" wp14:editId="682DC442">
            <wp:simplePos x="0" y="0"/>
            <wp:positionH relativeFrom="column">
              <wp:posOffset>1676400</wp:posOffset>
            </wp:positionH>
            <wp:positionV relativeFrom="paragraph">
              <wp:posOffset>40640</wp:posOffset>
            </wp:positionV>
            <wp:extent cx="4223385" cy="3165475"/>
            <wp:effectExtent l="19050" t="19050" r="24765" b="15875"/>
            <wp:wrapThrough wrapText="bothSides">
              <wp:wrapPolygon edited="0">
                <wp:start x="-97" y="-130"/>
                <wp:lineTo x="-97" y="21578"/>
                <wp:lineTo x="21629" y="21578"/>
                <wp:lineTo x="21629" y="-130"/>
                <wp:lineTo x="-97" y="-130"/>
              </wp:wrapPolygon>
            </wp:wrapThrough>
            <wp:docPr id="13" name="Picture 1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 rotWithShape="1">
                    <a:blip r:embed="rId2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16538" t="22523" r="57218" b="7543"/>
                    <a:stretch/>
                  </pic:blipFill>
                  <pic:spPr bwMode="auto">
                    <a:xfrm>
                      <a:off x="0" y="0"/>
                      <a:ext cx="4223385" cy="3165475"/>
                    </a:xfrm>
                    <a:prstGeom prst="rect">
                      <a:avLst/>
                    </a:prstGeom>
                    <a:ln w="9525" cap="flat" cmpd="sng" algn="ctr">
                      <a:solidFill>
                        <a:sysClr val="windowText" lastClr="000000"/>
                      </a:solidFill>
                      <a:prstDash val="solid"/>
                      <a:round/>
                      <a:headEnd type="none" w="med" len="med"/>
                      <a:tailEnd type="none" w="med" len="med"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165FEA" w:rsidRDefault="00165FEA">
      <w:pPr>
        <w:rPr>
          <w:rFonts w:ascii="Arial" w:hAnsi="Arial"/>
        </w:rPr>
      </w:pPr>
    </w:p>
    <w:p w:rsidR="003226DC" w:rsidRDefault="003226DC">
      <w:pPr>
        <w:rPr>
          <w:rFonts w:ascii="Arial" w:hAnsi="Arial"/>
        </w:rPr>
      </w:pPr>
    </w:p>
    <w:p w:rsidR="003226DC" w:rsidRPr="008E220F" w:rsidRDefault="00842D23">
      <w:pPr>
        <w:rPr>
          <w:rFonts w:ascii="Arial" w:hAnsi="Arial"/>
        </w:rPr>
      </w:pPr>
      <w:r>
        <w:rPr>
          <w:rFonts w:ascii="Arial" w:hAnsi="Arial"/>
          <w:noProof/>
          <w:lang w:eastAsia="ja-JP"/>
        </w:rPr>
        <mc:AlternateContent>
          <mc:Choice Requires="wpg">
            <w:drawing>
              <wp:anchor distT="0" distB="0" distL="114300" distR="114300" simplePos="0" relativeHeight="251677696" behindDoc="0" locked="0" layoutInCell="1" allowOverlap="1">
                <wp:simplePos x="0" y="0"/>
                <wp:positionH relativeFrom="column">
                  <wp:posOffset>-552796</wp:posOffset>
                </wp:positionH>
                <wp:positionV relativeFrom="paragraph">
                  <wp:posOffset>541886</wp:posOffset>
                </wp:positionV>
                <wp:extent cx="2423948" cy="2186940"/>
                <wp:effectExtent l="0" t="0" r="52705" b="22860"/>
                <wp:wrapNone/>
                <wp:docPr id="25" name="Group 25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2423948" cy="2186940"/>
                          <a:chOff x="-6927" y="-137160"/>
                          <a:chExt cx="2423948" cy="2186940"/>
                        </a:xfrm>
                      </wpg:grpSpPr>
                      <wps:wsp>
                        <wps:cNvPr id="23" name="Text Box 23"/>
                        <wps:cNvSpPr txBox="1"/>
                        <wps:spPr>
                          <a:xfrm>
                            <a:off x="-6927" y="-137160"/>
                            <a:ext cx="2045335" cy="2186940"/>
                          </a:xfrm>
                          <a:prstGeom prst="rect">
                            <a:avLst/>
                          </a:prstGeom>
                          <a:solidFill>
                            <a:schemeClr val="lt1"/>
                          </a:solidFill>
                          <a:ln w="6350">
                            <a:solidFill>
                              <a:prstClr val="black"/>
                            </a:solidFill>
                          </a:ln>
                          <a:effectLst/>
                        </wps:spPr>
                        <wps:style>
                          <a:lnRef idx="0">
                            <a:schemeClr val="accent1"/>
                          </a:lnRef>
                          <a:fillRef idx="0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dk1"/>
                          </a:fontRef>
                        </wps:style>
                        <wps:txbx>
                          <w:txbxContent>
                            <w:p w:rsidR="00261938" w:rsidRDefault="00261938" w:rsidP="00842D23">
                              <w:pPr>
                                <w:rPr>
                                  <w:rFonts w:ascii="Arial" w:hAnsi="Arial"/>
                                </w:rPr>
                              </w:pPr>
                              <w:r>
                                <w:rPr>
                                  <w:rFonts w:ascii="Arial" w:hAnsi="Arial"/>
                                </w:rPr>
                                <w:t xml:space="preserve">If the student does not tick </w:t>
                              </w:r>
                              <w:r>
                                <w:rPr>
                                  <w:rFonts w:ascii="Arial" w:hAnsi="Arial"/>
                                </w:rPr>
                                <w:br/>
                                <w:t>‘</w:t>
                              </w:r>
                              <w:r w:rsidRPr="00DE6AF6">
                                <w:rPr>
                                  <w:rFonts w:ascii="Arial" w:hAnsi="Arial"/>
                                  <w:i/>
                                </w:rPr>
                                <w:t>I have discussed my responses to the above questions with my parents/guardians</w:t>
                              </w:r>
                              <w:r>
                                <w:rPr>
                                  <w:rFonts w:ascii="Arial" w:hAnsi="Arial"/>
                                </w:rPr>
                                <w:t xml:space="preserve">’ they will get the message </w:t>
                              </w:r>
                              <w:r w:rsidRPr="00842D23">
                                <w:rPr>
                                  <w:rFonts w:ascii="Arial" w:hAnsi="Arial"/>
                                  <w:color w:val="FF0000"/>
                                </w:rPr>
                                <w:t>‘</w:t>
                              </w:r>
                              <w:r w:rsidRPr="00842D23">
                                <w:rPr>
                                  <w:rFonts w:ascii="Arial" w:hAnsi="Arial"/>
                                  <w:i/>
                                  <w:color w:val="FF0000"/>
                                </w:rPr>
                                <w:t>You must discuss your responses to the questions with your parents/guardians before submitting this Student Declaration and Permission</w:t>
                              </w:r>
                              <w:r>
                                <w:rPr>
                                  <w:rFonts w:ascii="Arial" w:hAnsi="Arial"/>
                                  <w:i/>
                                  <w:color w:val="FF0000"/>
                                </w:rPr>
                                <w:t>’</w:t>
                              </w:r>
                              <w:r w:rsidRPr="00842D23">
                                <w:rPr>
                                  <w:rFonts w:ascii="Arial" w:hAnsi="Arial"/>
                                  <w:i/>
                                  <w:color w:val="000000" w:themeColor="text1"/>
                                </w:rPr>
                                <w:t>;</w:t>
                              </w:r>
                              <w:r>
                                <w:rPr>
                                  <w:rFonts w:ascii="Arial" w:hAnsi="Arial"/>
                                </w:rPr>
                                <w:t xml:space="preserve"> and won’t be able to proceed any further. </w:t>
                              </w:r>
                            </w:p>
                          </w:txbxContent>
                        </wps:txbx>
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24" name="Straight Arrow Connector 24"/>
                        <wps:cNvCnPr/>
                        <wps:spPr>
                          <a:xfrm>
                            <a:off x="1837266" y="1574800"/>
                            <a:ext cx="579755" cy="266700"/>
                          </a:xfrm>
                          <a:prstGeom prst="straightConnector1">
                            <a:avLst/>
                          </a:prstGeom>
                          <a:ln>
                            <a:solidFill>
                              <a:schemeClr val="tx1"/>
                            </a:solidFill>
                            <a:tailEnd type="triangle"/>
                          </a:ln>
                        </wps:spPr>
                        <wps:style>
                          <a:lnRef idx="1">
                            <a:schemeClr val="accent1"/>
                          </a:lnRef>
                          <a:fillRef idx="0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tx1"/>
                          </a:fontRef>
                        </wps:style>
                        <wps:bodyPr/>
                      </wps:wsp>
                    </wpg:wg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group id="Group 25" o:spid="_x0000_s1030" style="position:absolute;margin-left:-43.55pt;margin-top:42.65pt;width:190.85pt;height:172.2pt;z-index:251677696;mso-width-relative:margin;mso-height-relative:margin" coordorigin="-69,-1371" coordsize="24239,21869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pCorhmwMAALcJAAAOAAAAZHJzL2Uyb0RvYy54bWzUVm1v2zYQ/j5g/4Hg98SWLMuxEaVw3SYY&#10;ELTBkqGfaYqShVIkS9KRvF+/IynKL0sxtAMG7At95L3w7uHdY92+61uOXpk2jRQFTq6nGDFBZdmI&#10;usB/vNxf3WBkLBEl4VKwAh+Ywe/ufv3ltlMrlsqd5CXTCIIIs+pUgXfWqtVkYuiOtcRcS8UEKCup&#10;W2Jhq+tJqUkH0Vs+SafTfNJJXSotKTMGTj8EJb7z8auKUfu5qgyziBcYcrN+1X7dunVyd0tWtSZq&#10;19AhDfITWbSkEXDpGOoDsQTtdfO3UG1DtTSystdUthNZVQ1lvgaoJpleVPOg5V75WupVV6sRJoD2&#10;AqefDks/vT5p1JQFTucYCdLCG/lrEewBnE7VK7B50OpZPenhoA47V29f6db9QiWo97AeRlhZbxGF&#10;wzRLZ8sMGoGCLk1u8mU2AE938DrO7ypfpguMQH+VzBZJPuo//kOMSUxh4jIdE+sUtJM5Imb+HWLP&#10;O6KYfwjj0IiIzSJiL67U97JH6SyA5s0cYsj2cA6TEc8NHL4B3HcAGCGcZvPZDF7oAsKxfLJS2tgH&#10;JlvkhAJraH3fkeT10Vh4ODCNJu5+I3lT3jec+40bN7bhGr0SGBRufbrgcWbFBeoKnM/mUx/4TOdC&#10;j/5bTuhXV/B5BNhx4a5jfjCHtNxTBVC8ZA+cORsufmcVNKZvqjdyJJQyMebprZ1VBRX9iONgf8zq&#10;R5xDHeDhb5bCjs5tI6QOKJ1DW36N0FbBHkA6qduJtt/2YSJjz2xleYBW0jLQl1H0vgG8H4mxT0QD&#10;XwGzAQfbz7BUXMIjyUHCaCf1n2+dO3sYCtBi1AH/Fdh82xPNMOK/CRiXZZLBlCLrN9l8kcJGn2q2&#10;pxqxbzcSOicBtlfUi87e8ihWWrZfgKrX7lZQEUHh7gLbKG5sYGWgesrWa28EFKmIfRTPirrQDmXX&#10;Zy/9F6LV0OcWRuSTjANKVhftHmydp5DrvZVV42fB4RxQHfAHsnBk91+wRhZZ49lq0tQ7i9Zayw5t&#10;pBAwtFKjNIsvD2SzEQPvxjGJjDeSbnIzW6R57ukzmS+ym+lAn5E95ovlYh7JI88XQQ/jGNk7EsOA&#10;qRkSGzMK2F9A68jGARtm+owN/N/3kU9sH5v+zMqShn8UJbIHBf86VjdE1JwNvOGihsnwhHkyI2fc&#10;EDK7uO9/yg1HmL7LDaFnHbMOveol/3UA0tnnx+neWx2/t+7+AgAA//8DAFBLAwQUAAYACAAAACEA&#10;EzrZ3OIAAAAKAQAADwAAAGRycy9kb3ducmV2LnhtbEyPTWuDQBCG74X+h2UKvSWr5stY1xBC21MI&#10;NCmU3iY6UYk7K+5Gzb/v9tQeh/fhfZ9JN6NuRE+drQ0rCKcBCOLcFDWXCj5Pb5MYhHXIBTaGScGd&#10;LGyyx4cUk8IM/EH90ZXCl7BNUEHlXJtIafOKNNqpaYl9djGdRufPrpRFh4Mv142MgmApNdbsFyps&#10;aVdRfj3etIL3AYftLHzt99fL7v59Why+9iEp9fw0bl9AOBrdHwy/+l4dMu90NjcurGgUTOJV6FEF&#10;8WIGwgPRer4EcVYwj9YrkFkq/7+Q/QAAAP//AwBQSwECLQAUAAYACAAAACEAtoM4kv4AAADhAQAA&#10;EwAAAAAAAAAAAAAAAAAAAAAAW0NvbnRlbnRfVHlwZXNdLnhtbFBLAQItABQABgAIAAAAIQA4/SH/&#10;1gAAAJQBAAALAAAAAAAAAAAAAAAAAC8BAABfcmVscy8ucmVsc1BLAQItABQABgAIAAAAIQApCorh&#10;mwMAALcJAAAOAAAAAAAAAAAAAAAAAC4CAABkcnMvZTJvRG9jLnhtbFBLAQItABQABgAIAAAAIQAT&#10;Otnc4gAAAAoBAAAPAAAAAAAAAAAAAAAAAPUFAABkcnMvZG93bnJldi54bWxQSwUGAAAAAAQABADz&#10;AAAABAcAAAAA&#10;">
                <v:shape id="Text Box 23" o:spid="_x0000_s1031" type="#_x0000_t202" style="position:absolute;left:-69;top:-1371;width:20453;height:21868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Wek/qMIA&#10;AADbAAAADwAAAGRycy9kb3ducmV2LnhtbESPQWsCMRSE74X+h/AK3mq2CrKuRmmLLQVP1dLzY/NM&#10;gpuXJUnX7b9vBKHHYWa+Ydbb0XdioJhcYAVP0woEcRu0Y6Pg6/j2WINIGVljF5gU/FKC7eb+bo2N&#10;Dhf+pOGQjSgQTg0qsDn3jZSpteQxTUNPXLxTiB5zkdFIHfFS4L6Ts6paSI+Oy4LFnl4ttefDj1ew&#10;ezFL09YY7a7Wzg3j92lv3pWaPIzPKxCZxvwfvrU/tILZHK5fyg+Qmz8A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BZ6T+owgAAANsAAAAPAAAAAAAAAAAAAAAAAJgCAABkcnMvZG93&#10;bnJldi54bWxQSwUGAAAAAAQABAD1AAAAhwMAAAAA&#10;" fillcolor="white [3201]" strokeweight=".5pt">
                  <v:textbox>
                    <w:txbxContent>
                      <w:p w:rsidR="00842D23" w:rsidRDefault="00842D23" w:rsidP="00842D23">
                        <w:pPr>
                          <w:rPr>
                            <w:rFonts w:ascii="Arial" w:hAnsi="Arial"/>
                          </w:rPr>
                        </w:pPr>
                        <w:r>
                          <w:rPr>
                            <w:rFonts w:ascii="Arial" w:hAnsi="Arial"/>
                          </w:rPr>
                          <w:t xml:space="preserve">If </w:t>
                        </w:r>
                        <w:r w:rsidR="00DE6AF6">
                          <w:rPr>
                            <w:rFonts w:ascii="Arial" w:hAnsi="Arial"/>
                          </w:rPr>
                          <w:t>the student does not</w:t>
                        </w:r>
                        <w:r>
                          <w:rPr>
                            <w:rFonts w:ascii="Arial" w:hAnsi="Arial"/>
                          </w:rPr>
                          <w:t xml:space="preserve"> tick </w:t>
                        </w:r>
                        <w:r w:rsidR="00F802D8">
                          <w:rPr>
                            <w:rFonts w:ascii="Arial" w:hAnsi="Arial"/>
                          </w:rPr>
                          <w:br/>
                        </w:r>
                        <w:r>
                          <w:rPr>
                            <w:rFonts w:ascii="Arial" w:hAnsi="Arial"/>
                          </w:rPr>
                          <w:t>‘</w:t>
                        </w:r>
                        <w:r w:rsidRPr="00DE6AF6">
                          <w:rPr>
                            <w:rFonts w:ascii="Arial" w:hAnsi="Arial"/>
                            <w:i/>
                          </w:rPr>
                          <w:t>I have discussed my responses to the above questions with my parents/guardians</w:t>
                        </w:r>
                        <w:r>
                          <w:rPr>
                            <w:rFonts w:ascii="Arial" w:hAnsi="Arial"/>
                          </w:rPr>
                          <w:t xml:space="preserve">’ </w:t>
                        </w:r>
                        <w:r w:rsidR="00DE6AF6">
                          <w:rPr>
                            <w:rFonts w:ascii="Arial" w:hAnsi="Arial"/>
                          </w:rPr>
                          <w:t xml:space="preserve">they </w:t>
                        </w:r>
                        <w:r>
                          <w:rPr>
                            <w:rFonts w:ascii="Arial" w:hAnsi="Arial"/>
                          </w:rPr>
                          <w:t xml:space="preserve">will get </w:t>
                        </w:r>
                        <w:r>
                          <w:rPr>
                            <w:rFonts w:ascii="Arial" w:hAnsi="Arial"/>
                          </w:rPr>
                          <w:t>th</w:t>
                        </w:r>
                        <w:r w:rsidR="00DE6AF6">
                          <w:rPr>
                            <w:rFonts w:ascii="Arial" w:hAnsi="Arial"/>
                          </w:rPr>
                          <w:t>e</w:t>
                        </w:r>
                        <w:r>
                          <w:rPr>
                            <w:rFonts w:ascii="Arial" w:hAnsi="Arial"/>
                          </w:rPr>
                          <w:t xml:space="preserve"> message</w:t>
                        </w:r>
                        <w:r>
                          <w:rPr>
                            <w:rFonts w:ascii="Arial" w:hAnsi="Arial"/>
                          </w:rPr>
                          <w:t xml:space="preserve"> </w:t>
                        </w:r>
                        <w:r w:rsidRPr="00842D23">
                          <w:rPr>
                            <w:rFonts w:ascii="Arial" w:hAnsi="Arial"/>
                            <w:color w:val="FF0000"/>
                          </w:rPr>
                          <w:t>‘</w:t>
                        </w:r>
                        <w:r w:rsidRPr="00842D23">
                          <w:rPr>
                            <w:rFonts w:ascii="Arial" w:hAnsi="Arial"/>
                            <w:i/>
                            <w:color w:val="FF0000"/>
                          </w:rPr>
                          <w:t>You must discuss your responses to the questions with your parents/guardians before submitting this Student Declaration and Permission</w:t>
                        </w:r>
                        <w:r>
                          <w:rPr>
                            <w:rFonts w:ascii="Arial" w:hAnsi="Arial"/>
                            <w:i/>
                            <w:color w:val="FF0000"/>
                          </w:rPr>
                          <w:t>’</w:t>
                        </w:r>
                        <w:r w:rsidRPr="00842D23">
                          <w:rPr>
                            <w:rFonts w:ascii="Arial" w:hAnsi="Arial"/>
                            <w:i/>
                            <w:color w:val="000000" w:themeColor="text1"/>
                          </w:rPr>
                          <w:t>;</w:t>
                        </w:r>
                        <w:r>
                          <w:rPr>
                            <w:rFonts w:ascii="Arial" w:hAnsi="Arial"/>
                          </w:rPr>
                          <w:t xml:space="preserve"> </w:t>
                        </w:r>
                        <w:r w:rsidR="00DE6AF6">
                          <w:rPr>
                            <w:rFonts w:ascii="Arial" w:hAnsi="Arial"/>
                          </w:rPr>
                          <w:t>and</w:t>
                        </w:r>
                        <w:r>
                          <w:rPr>
                            <w:rFonts w:ascii="Arial" w:hAnsi="Arial"/>
                          </w:rPr>
                          <w:t xml:space="preserve"> won’t be able to proceed any further. </w:t>
                        </w:r>
                      </w:p>
                    </w:txbxContent>
                  </v:textbox>
                </v:shape>
                <v:shape id="Straight Arrow Connector 24" o:spid="_x0000_s1032" type="#_x0000_t32" style="position:absolute;left:18372;top:15748;width:5798;height:2667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oM9UKcUAAADbAAAADwAAAGRycy9kb3ducmV2LnhtbESPzWrDMBCE74W8g9hAbo2cUEpxo4T8&#10;ECg5tU5D6G2xtpYba+VIiu2+fVUo9DjMzDfMYjXYRnTkQ+1YwWyagSAuna65UvB+3N8/gQgRWWPj&#10;mBR8U4DVcnS3wFy7nt+oK2IlEoRDjgpMjG0uZSgNWQxT1xIn79N5izFJX0ntsU9w28h5lj1KizWn&#10;BYMtbQ2Vl+JmFTTdob+ebl9Xs3vtjsX2/GE2vlVqMh7WzyAiDfE//Nd+0QrmD/D7Jf0AufwBAAD/&#10;/wMAUEsBAi0AFAAGAAgAAAAhAP4l66UAAQAA6gEAABMAAAAAAAAAAAAAAAAAAAAAAFtDb250ZW50&#10;X1R5cGVzXS54bWxQSwECLQAUAAYACAAAACEAlgUzWNQAAACXAQAACwAAAAAAAAAAAAAAAAAxAQAA&#10;X3JlbHMvLnJlbHNQSwECLQAUAAYACAAAACEAMy8FnkEAAAA5AAAAFAAAAAAAAAAAAAAAAAAuAgAA&#10;ZHJzL2Nvbm5lY3RvcnhtbC54bWxQSwECLQAUAAYACAAAACEAoM9UKcUAAADbAAAADwAAAAAAAAAA&#10;AAAAAAChAgAAZHJzL2Rvd25yZXYueG1sUEsFBgAAAAAEAAQA+QAAAJMDAAAAAA==&#10;" strokecolor="black [3213]">
                  <v:stroke endarrow="block"/>
                </v:shape>
              </v:group>
            </w:pict>
          </mc:Fallback>
        </mc:AlternateContent>
      </w:r>
    </w:p>
    <w:sectPr w:rsidR="003226DC" w:rsidRPr="008E220F" w:rsidSect="00757E74">
      <w:headerReference w:type="even" r:id="rId22"/>
      <w:headerReference w:type="default" r:id="rId23"/>
      <w:footerReference w:type="even" r:id="rId24"/>
      <w:footerReference w:type="default" r:id="rId25"/>
      <w:headerReference w:type="first" r:id="rId26"/>
      <w:footerReference w:type="first" r:id="rId27"/>
      <w:pgSz w:w="11906" w:h="16838" w:code="9"/>
      <w:pgMar w:top="864" w:right="1296" w:bottom="864" w:left="1296" w:header="706" w:footer="706" w:gutter="0"/>
      <w:cols w:space="708"/>
      <w:titlePg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endnote w:type="separator" w:id="-1">
    <w:p w:rsidR="00060F2F" w:rsidRDefault="00060F2F" w:rsidP="008F6DFC">
      <w:r>
        <w:separator/>
      </w:r>
    </w:p>
  </w:endnote>
  <w:endnote w:type="continuationSeparator" w:id="0">
    <w:p w:rsidR="00060F2F" w:rsidRDefault="00060F2F" w:rsidP="008F6DFC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Courier New">
    <w:panose1 w:val="02070309020205020404"/>
    <w:charset w:val="00"/>
    <w:family w:val="modern"/>
    <w:pitch w:val="fixed"/>
    <w:sig w:usb0="E0002A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00"/>
    <w:family w:val="swiss"/>
    <w:pitch w:val="variable"/>
    <w:sig w:usb0="E10002FF" w:usb1="4000ACFF" w:usb2="00000009" w:usb3="00000000" w:csb0="0000019F" w:csb1="00000000"/>
  </w:font>
  <w:font w:name="Tahoma">
    <w:panose1 w:val="020B0604030504040204"/>
    <w:charset w:val="00"/>
    <w:family w:val="swiss"/>
    <w:notTrueType/>
    <w:pitch w:val="variable"/>
    <w:sig w:usb0="00000003" w:usb1="00000000" w:usb2="00000000" w:usb3="00000000" w:csb0="00000001" w:csb1="00000000"/>
  </w:font>
  <w:font w:name="Arial">
    <w:panose1 w:val="020B0604020202020204"/>
    <w:charset w:val="00"/>
    <w:family w:val="swiss"/>
    <w:pitch w:val="variable"/>
    <w:sig w:usb0="E0002AFF" w:usb1="C0007843" w:usb2="00000009" w:usb3="00000000" w:csb0="000001FF" w:csb1="00000000"/>
  </w:font>
  <w:font w:name="MS Gothic">
    <w:altName w:val="ＭＳ ゴシック"/>
    <w:panose1 w:val="020B0609070205080204"/>
    <w:charset w:val="80"/>
    <w:family w:val="modern"/>
    <w:pitch w:val="fixed"/>
    <w:sig w:usb0="E00002FF" w:usb1="6AC7FDFB" w:usb2="00000012" w:usb3="00000000" w:csb0="0002009F" w:csb1="00000000"/>
  </w:font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</w:font>
  <w:font w:name="MS Mincho">
    <w:altName w:val="ＭＳ 明朝"/>
    <w:panose1 w:val="02020609040205080304"/>
    <w:charset w:val="80"/>
    <w:family w:val="modern"/>
    <w:pitch w:val="fixed"/>
    <w:sig w:usb0="E00002FF" w:usb1="6AC7FDFB" w:usb2="00000012" w:usb3="00000000" w:csb0="0002009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7B3933" w:rsidRDefault="007B3933">
    <w:pPr>
      <w:pStyle w:val="Footer"/>
    </w:pPr>
  </w:p>
</w:ftr>
</file>

<file path=word/footer2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261938" w:rsidRPr="007B3933" w:rsidRDefault="00261938" w:rsidP="00294E05">
    <w:pPr>
      <w:pStyle w:val="Footer"/>
      <w:tabs>
        <w:tab w:val="clear" w:pos="4513"/>
        <w:tab w:val="clear" w:pos="9026"/>
        <w:tab w:val="right" w:pos="9270"/>
      </w:tabs>
      <w:rPr>
        <w:rFonts w:ascii="Arial" w:hAnsi="Arial"/>
        <w:sz w:val="16"/>
      </w:rPr>
    </w:pPr>
    <w:r w:rsidRPr="00757E74">
      <w:rPr>
        <w:rFonts w:ascii="Arial" w:hAnsi="Arial"/>
        <w:sz w:val="16"/>
      </w:rPr>
      <w:t>2014/25246</w:t>
    </w:r>
    <w:r>
      <w:rPr>
        <w:rFonts w:ascii="Arial" w:hAnsi="Arial"/>
        <w:sz w:val="20"/>
      </w:rPr>
      <w:tab/>
    </w:r>
    <w:r w:rsidRPr="007B3933">
      <w:rPr>
        <w:rFonts w:ascii="Arial" w:hAnsi="Arial"/>
        <w:sz w:val="16"/>
      </w:rPr>
      <w:t xml:space="preserve">Page </w:t>
    </w:r>
    <w:r w:rsidRPr="007B3933">
      <w:rPr>
        <w:rFonts w:ascii="Arial" w:hAnsi="Arial"/>
        <w:sz w:val="16"/>
      </w:rPr>
      <w:fldChar w:fldCharType="begin"/>
    </w:r>
    <w:r w:rsidRPr="007B3933">
      <w:rPr>
        <w:rFonts w:ascii="Arial" w:hAnsi="Arial"/>
        <w:sz w:val="16"/>
      </w:rPr>
      <w:instrText xml:space="preserve"> PAGE   \* MERGEFORMAT </w:instrText>
    </w:r>
    <w:r w:rsidRPr="007B3933">
      <w:rPr>
        <w:rFonts w:ascii="Arial" w:hAnsi="Arial"/>
        <w:sz w:val="16"/>
      </w:rPr>
      <w:fldChar w:fldCharType="separate"/>
    </w:r>
    <w:r w:rsidR="00E01F92">
      <w:rPr>
        <w:rFonts w:ascii="Arial" w:hAnsi="Arial"/>
        <w:noProof/>
        <w:sz w:val="16"/>
      </w:rPr>
      <w:t>2</w:t>
    </w:r>
    <w:r w:rsidRPr="007B3933">
      <w:rPr>
        <w:rFonts w:ascii="Arial" w:hAnsi="Arial"/>
        <w:noProof/>
        <w:sz w:val="16"/>
      </w:rPr>
      <w:fldChar w:fldCharType="end"/>
    </w:r>
  </w:p>
</w:ftr>
</file>

<file path=word/footer3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757E74" w:rsidRPr="007B3933" w:rsidRDefault="00757E74" w:rsidP="00757E74">
    <w:pPr>
      <w:pStyle w:val="Footer"/>
      <w:tabs>
        <w:tab w:val="clear" w:pos="4513"/>
        <w:tab w:val="clear" w:pos="9026"/>
        <w:tab w:val="right" w:pos="9360"/>
      </w:tabs>
    </w:pPr>
    <w:r w:rsidRPr="00757E74">
      <w:rPr>
        <w:rFonts w:ascii="Arial" w:hAnsi="Arial"/>
        <w:sz w:val="16"/>
      </w:rPr>
      <w:t>2014/25246</w:t>
    </w:r>
    <w:r>
      <w:rPr>
        <w:rFonts w:ascii="Arial" w:hAnsi="Arial"/>
        <w:sz w:val="16"/>
      </w:rPr>
      <w:tab/>
    </w:r>
    <w:r w:rsidRPr="007B3933">
      <w:rPr>
        <w:rFonts w:ascii="Arial" w:hAnsi="Arial"/>
        <w:sz w:val="16"/>
      </w:rPr>
      <w:t xml:space="preserve">Page </w:t>
    </w:r>
    <w:r w:rsidRPr="007B3933">
      <w:rPr>
        <w:rFonts w:ascii="Arial" w:hAnsi="Arial"/>
        <w:sz w:val="16"/>
      </w:rPr>
      <w:fldChar w:fldCharType="begin"/>
    </w:r>
    <w:r w:rsidRPr="007B3933">
      <w:rPr>
        <w:rFonts w:ascii="Arial" w:hAnsi="Arial"/>
        <w:sz w:val="16"/>
      </w:rPr>
      <w:instrText xml:space="preserve"> PAGE   \* MERGEFORMAT </w:instrText>
    </w:r>
    <w:r w:rsidRPr="007B3933">
      <w:rPr>
        <w:rFonts w:ascii="Arial" w:hAnsi="Arial"/>
        <w:sz w:val="16"/>
      </w:rPr>
      <w:fldChar w:fldCharType="separate"/>
    </w:r>
    <w:r w:rsidR="00E01F92">
      <w:rPr>
        <w:rFonts w:ascii="Arial" w:hAnsi="Arial"/>
        <w:noProof/>
        <w:sz w:val="16"/>
      </w:rPr>
      <w:t>1</w:t>
    </w:r>
    <w:r w:rsidRPr="007B3933">
      <w:rPr>
        <w:rFonts w:ascii="Arial" w:hAnsi="Arial"/>
        <w:noProof/>
        <w:sz w:val="16"/>
      </w:rPr>
      <w:fldChar w:fldCharType="end"/>
    </w:r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footnote w:type="separator" w:id="-1">
    <w:p w:rsidR="00060F2F" w:rsidRDefault="00060F2F" w:rsidP="008F6DFC">
      <w:r>
        <w:separator/>
      </w:r>
    </w:p>
  </w:footnote>
  <w:footnote w:type="continuationSeparator" w:id="0">
    <w:p w:rsidR="00060F2F" w:rsidRDefault="00060F2F" w:rsidP="008F6DFC">
      <w:r>
        <w:continuationSeparator/>
      </w:r>
    </w:p>
  </w:footnote>
</w:footnotes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7B3933" w:rsidRDefault="007B3933">
    <w:pPr>
      <w:pStyle w:val="Header"/>
    </w:pPr>
  </w:p>
</w:hdr>
</file>

<file path=word/header2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757E74" w:rsidRPr="008914A5" w:rsidRDefault="00757E74" w:rsidP="00757E74">
    <w:pPr>
      <w:pStyle w:val="Header"/>
      <w:shd w:val="pct12" w:color="auto" w:fill="auto"/>
      <w:rPr>
        <w:rFonts w:ascii="Arial" w:hAnsi="Arial"/>
        <w:sz w:val="18"/>
      </w:rPr>
    </w:pPr>
  </w:p>
  <w:p w:rsidR="00757E74" w:rsidRDefault="00757E74" w:rsidP="00757E74">
    <w:pPr>
      <w:pStyle w:val="Header"/>
      <w:shd w:val="pct12" w:color="auto" w:fill="auto"/>
      <w:rPr>
        <w:rFonts w:ascii="Arial" w:hAnsi="Arial"/>
        <w:b/>
        <w:sz w:val="24"/>
      </w:rPr>
    </w:pPr>
    <w:r w:rsidRPr="008914A5">
      <w:rPr>
        <w:rFonts w:ascii="Arial" w:hAnsi="Arial"/>
        <w:b/>
        <w:sz w:val="24"/>
      </w:rPr>
      <w:t xml:space="preserve">Completing student </w:t>
    </w:r>
    <w:r>
      <w:rPr>
        <w:rFonts w:ascii="Arial" w:hAnsi="Arial"/>
        <w:b/>
        <w:sz w:val="24"/>
      </w:rPr>
      <w:t xml:space="preserve">declaration and </w:t>
    </w:r>
    <w:r w:rsidRPr="008914A5">
      <w:rPr>
        <w:rFonts w:ascii="Arial" w:hAnsi="Arial"/>
        <w:b/>
        <w:sz w:val="24"/>
      </w:rPr>
      <w:t>permission online</w:t>
    </w:r>
  </w:p>
  <w:p w:rsidR="00757E74" w:rsidRPr="008914A5" w:rsidRDefault="00757E74" w:rsidP="00757E74">
    <w:pPr>
      <w:pStyle w:val="Header"/>
      <w:shd w:val="pct12" w:color="auto" w:fill="auto"/>
      <w:rPr>
        <w:rFonts w:ascii="Arial" w:hAnsi="Arial"/>
        <w:sz w:val="18"/>
        <w:szCs w:val="18"/>
      </w:rPr>
    </w:pPr>
  </w:p>
</w:hdr>
</file>

<file path=word/header3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757E74" w:rsidRDefault="00757E74">
    <w:pPr>
      <w:pStyle w:val="Header"/>
    </w:pPr>
    <w:r>
      <w:rPr>
        <w:noProof/>
        <w:lang w:eastAsia="ja-JP"/>
      </w:rPr>
      <w:drawing>
        <wp:inline distT="0" distB="0" distL="0" distR="0" wp14:anchorId="7C2A44CA" wp14:editId="7C9DF41D">
          <wp:extent cx="3443784" cy="533400"/>
          <wp:effectExtent l="0" t="0" r="4445" b="0"/>
          <wp:docPr id="7" name="Picture 7" descr="http://intranetcc/BusinessTools/Logos/SCSA%20and%20Government%20WA%20(black).jpg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3" descr="http://intranetcc/BusinessTools/Logos/SCSA%20and%20Government%20WA%20(black).jpg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3486590" cy="540030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inline>
      </w:drawing>
    </w:r>
  </w:p>
</w:hdr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104C653F"/>
    <w:multiLevelType w:val="hybridMultilevel"/>
    <w:tmpl w:val="6DC24E46"/>
    <w:lvl w:ilvl="0" w:tplc="0C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C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hint="default"/>
      </w:rPr>
    </w:lvl>
    <w:lvl w:ilvl="2" w:tplc="0C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C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C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hint="default"/>
      </w:rPr>
    </w:lvl>
    <w:lvl w:ilvl="5" w:tplc="0C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C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C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hint="default"/>
      </w:rPr>
    </w:lvl>
    <w:lvl w:ilvl="8" w:tplc="0C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00"/>
  <w:proofState w:spelling="clean" w:grammar="clean"/>
  <w:defaultTabStop w:val="720"/>
  <w:drawingGridHorizontalSpacing w:val="110"/>
  <w:displayHorizontalDrawingGridEvery w:val="2"/>
  <w:displayVerticalDrawingGridEvery w:val="2"/>
  <w:characterSpacingControl w:val="doNotCompress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8E220F"/>
    <w:rsid w:val="00003352"/>
    <w:rsid w:val="00024D1C"/>
    <w:rsid w:val="00060F2F"/>
    <w:rsid w:val="000C698D"/>
    <w:rsid w:val="00123DA8"/>
    <w:rsid w:val="00165FEA"/>
    <w:rsid w:val="001A4ABD"/>
    <w:rsid w:val="001B07DE"/>
    <w:rsid w:val="001F586A"/>
    <w:rsid w:val="00237886"/>
    <w:rsid w:val="00254E18"/>
    <w:rsid w:val="00261938"/>
    <w:rsid w:val="00263629"/>
    <w:rsid w:val="00294E05"/>
    <w:rsid w:val="002D7104"/>
    <w:rsid w:val="002F2976"/>
    <w:rsid w:val="003027A8"/>
    <w:rsid w:val="003226DC"/>
    <w:rsid w:val="003C54D4"/>
    <w:rsid w:val="003C6E38"/>
    <w:rsid w:val="003E7419"/>
    <w:rsid w:val="004868F6"/>
    <w:rsid w:val="004E5E18"/>
    <w:rsid w:val="00543A62"/>
    <w:rsid w:val="005A13A6"/>
    <w:rsid w:val="005F7450"/>
    <w:rsid w:val="006A4F3C"/>
    <w:rsid w:val="00756129"/>
    <w:rsid w:val="00757E74"/>
    <w:rsid w:val="00767519"/>
    <w:rsid w:val="00773B02"/>
    <w:rsid w:val="007816C3"/>
    <w:rsid w:val="007B3933"/>
    <w:rsid w:val="00842D23"/>
    <w:rsid w:val="00843210"/>
    <w:rsid w:val="008914A5"/>
    <w:rsid w:val="008934E8"/>
    <w:rsid w:val="008B5747"/>
    <w:rsid w:val="008E220F"/>
    <w:rsid w:val="008F6DFC"/>
    <w:rsid w:val="0098375D"/>
    <w:rsid w:val="00A22F9E"/>
    <w:rsid w:val="00AE064B"/>
    <w:rsid w:val="00AE76F6"/>
    <w:rsid w:val="00B84D8A"/>
    <w:rsid w:val="00BF56DD"/>
    <w:rsid w:val="00C329E6"/>
    <w:rsid w:val="00C545EE"/>
    <w:rsid w:val="00DA6650"/>
    <w:rsid w:val="00DE4FC5"/>
    <w:rsid w:val="00DE6AF6"/>
    <w:rsid w:val="00E01F92"/>
    <w:rsid w:val="00E33093"/>
    <w:rsid w:val="00E513D4"/>
    <w:rsid w:val="00E61277"/>
    <w:rsid w:val="00E7069D"/>
    <w:rsid w:val="00F15C89"/>
    <w:rsid w:val="00F802D8"/>
    <w:rsid w:val="00FF3F09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AU" w:eastAsia="ja-JP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49"/>
    <o:shapelayout v:ext="edit">
      <o:idmap v:ext="edit" data="1"/>
    </o:shapelayout>
  </w:shapeDefaults>
  <w:decimalSymbol w:val="."/>
  <w:listSeparator w:val=",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2"/>
        <w:szCs w:val="22"/>
        <w:lang w:val="en-AU" w:eastAsia="en-US" w:bidi="ar-SA"/>
      </w:rPr>
    </w:rPrDefault>
    <w:pPrDefault/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BalloonText">
    <w:name w:val="Balloon Text"/>
    <w:basedOn w:val="Normal"/>
    <w:link w:val="BalloonTextChar"/>
    <w:uiPriority w:val="99"/>
    <w:semiHidden/>
    <w:unhideWhenUsed/>
    <w:rsid w:val="008E220F"/>
    <w:rPr>
      <w:rFonts w:ascii="Tahoma" w:hAnsi="Tahoma" w:cs="Tahoma"/>
      <w:sz w:val="16"/>
      <w:szCs w:val="16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8E220F"/>
    <w:rPr>
      <w:rFonts w:ascii="Tahoma" w:hAnsi="Tahoma" w:cs="Tahoma"/>
      <w:sz w:val="16"/>
      <w:szCs w:val="16"/>
    </w:rPr>
  </w:style>
  <w:style w:type="paragraph" w:styleId="Header">
    <w:name w:val="header"/>
    <w:basedOn w:val="Normal"/>
    <w:link w:val="HeaderChar"/>
    <w:uiPriority w:val="99"/>
    <w:unhideWhenUsed/>
    <w:rsid w:val="008F6DFC"/>
    <w:pPr>
      <w:tabs>
        <w:tab w:val="center" w:pos="4513"/>
        <w:tab w:val="right" w:pos="9026"/>
      </w:tabs>
    </w:pPr>
  </w:style>
  <w:style w:type="character" w:customStyle="1" w:styleId="HeaderChar">
    <w:name w:val="Header Char"/>
    <w:basedOn w:val="DefaultParagraphFont"/>
    <w:link w:val="Header"/>
    <w:uiPriority w:val="99"/>
    <w:rsid w:val="008F6DFC"/>
  </w:style>
  <w:style w:type="paragraph" w:styleId="Footer">
    <w:name w:val="footer"/>
    <w:basedOn w:val="Normal"/>
    <w:link w:val="FooterChar"/>
    <w:uiPriority w:val="99"/>
    <w:unhideWhenUsed/>
    <w:rsid w:val="008F6DFC"/>
    <w:pPr>
      <w:tabs>
        <w:tab w:val="center" w:pos="4513"/>
        <w:tab w:val="right" w:pos="9026"/>
      </w:tabs>
    </w:pPr>
  </w:style>
  <w:style w:type="character" w:customStyle="1" w:styleId="FooterChar">
    <w:name w:val="Footer Char"/>
    <w:basedOn w:val="DefaultParagraphFont"/>
    <w:link w:val="Footer"/>
    <w:uiPriority w:val="99"/>
    <w:rsid w:val="008F6DFC"/>
  </w:style>
  <w:style w:type="paragraph" w:styleId="ListParagraph">
    <w:name w:val="List Paragraph"/>
    <w:basedOn w:val="Normal"/>
    <w:uiPriority w:val="34"/>
    <w:qFormat/>
    <w:rsid w:val="008914A5"/>
    <w:pPr>
      <w:ind w:left="720"/>
      <w:contextualSpacing/>
    </w:pPr>
  </w:style>
  <w:style w:type="character" w:styleId="Hyperlink">
    <w:name w:val="Hyperlink"/>
    <w:basedOn w:val="DefaultParagraphFont"/>
    <w:uiPriority w:val="99"/>
    <w:unhideWhenUsed/>
    <w:rsid w:val="008914A5"/>
    <w:rPr>
      <w:color w:val="0000FF" w:themeColor="hyperlink"/>
      <w:u w:val="single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2"/>
        <w:szCs w:val="22"/>
        <w:lang w:val="en-AU" w:eastAsia="en-US" w:bidi="ar-SA"/>
      </w:rPr>
    </w:rPrDefault>
    <w:pPrDefault/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BalloonText">
    <w:name w:val="Balloon Text"/>
    <w:basedOn w:val="Normal"/>
    <w:link w:val="BalloonTextChar"/>
    <w:uiPriority w:val="99"/>
    <w:semiHidden/>
    <w:unhideWhenUsed/>
    <w:rsid w:val="008E220F"/>
    <w:rPr>
      <w:rFonts w:ascii="Tahoma" w:hAnsi="Tahoma" w:cs="Tahoma"/>
      <w:sz w:val="16"/>
      <w:szCs w:val="16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8E220F"/>
    <w:rPr>
      <w:rFonts w:ascii="Tahoma" w:hAnsi="Tahoma" w:cs="Tahoma"/>
      <w:sz w:val="16"/>
      <w:szCs w:val="16"/>
    </w:rPr>
  </w:style>
  <w:style w:type="paragraph" w:styleId="Header">
    <w:name w:val="header"/>
    <w:basedOn w:val="Normal"/>
    <w:link w:val="HeaderChar"/>
    <w:uiPriority w:val="99"/>
    <w:unhideWhenUsed/>
    <w:rsid w:val="008F6DFC"/>
    <w:pPr>
      <w:tabs>
        <w:tab w:val="center" w:pos="4513"/>
        <w:tab w:val="right" w:pos="9026"/>
      </w:tabs>
    </w:pPr>
  </w:style>
  <w:style w:type="character" w:customStyle="1" w:styleId="HeaderChar">
    <w:name w:val="Header Char"/>
    <w:basedOn w:val="DefaultParagraphFont"/>
    <w:link w:val="Header"/>
    <w:uiPriority w:val="99"/>
    <w:rsid w:val="008F6DFC"/>
  </w:style>
  <w:style w:type="paragraph" w:styleId="Footer">
    <w:name w:val="footer"/>
    <w:basedOn w:val="Normal"/>
    <w:link w:val="FooterChar"/>
    <w:uiPriority w:val="99"/>
    <w:unhideWhenUsed/>
    <w:rsid w:val="008F6DFC"/>
    <w:pPr>
      <w:tabs>
        <w:tab w:val="center" w:pos="4513"/>
        <w:tab w:val="right" w:pos="9026"/>
      </w:tabs>
    </w:pPr>
  </w:style>
  <w:style w:type="character" w:customStyle="1" w:styleId="FooterChar">
    <w:name w:val="Footer Char"/>
    <w:basedOn w:val="DefaultParagraphFont"/>
    <w:link w:val="Footer"/>
    <w:uiPriority w:val="99"/>
    <w:rsid w:val="008F6DFC"/>
  </w:style>
  <w:style w:type="paragraph" w:styleId="ListParagraph">
    <w:name w:val="List Paragraph"/>
    <w:basedOn w:val="Normal"/>
    <w:uiPriority w:val="34"/>
    <w:qFormat/>
    <w:rsid w:val="008914A5"/>
    <w:pPr>
      <w:ind w:left="720"/>
      <w:contextualSpacing/>
    </w:pPr>
  </w:style>
  <w:style w:type="character" w:styleId="Hyperlink">
    <w:name w:val="Hyperlink"/>
    <w:basedOn w:val="DefaultParagraphFont"/>
    <w:uiPriority w:val="99"/>
    <w:unhideWhenUsed/>
    <w:rsid w:val="008914A5"/>
    <w:rPr>
      <w:color w:val="0000FF" w:themeColor="hyperlink"/>
      <w:u w:val="single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yperlink" Target="https://www.wace.wa.edu.au" TargetMode="External"/><Relationship Id="rId13" Type="http://schemas.openxmlformats.org/officeDocument/2006/relationships/image" Target="media/image4.png"/><Relationship Id="rId18" Type="http://schemas.openxmlformats.org/officeDocument/2006/relationships/image" Target="media/image9.png"/><Relationship Id="rId26" Type="http://schemas.openxmlformats.org/officeDocument/2006/relationships/header" Target="header3.xml"/><Relationship Id="rId3" Type="http://schemas.microsoft.com/office/2007/relationships/stylesWithEffects" Target="stylesWithEffects.xml"/><Relationship Id="rId21" Type="http://schemas.openxmlformats.org/officeDocument/2006/relationships/image" Target="media/image12.png"/><Relationship Id="rId7" Type="http://schemas.openxmlformats.org/officeDocument/2006/relationships/endnotes" Target="endnotes.xml"/><Relationship Id="rId12" Type="http://schemas.openxmlformats.org/officeDocument/2006/relationships/image" Target="media/image3.png"/><Relationship Id="rId17" Type="http://schemas.openxmlformats.org/officeDocument/2006/relationships/image" Target="media/image8.png"/><Relationship Id="rId25" Type="http://schemas.openxmlformats.org/officeDocument/2006/relationships/footer" Target="footer2.xml"/><Relationship Id="rId2" Type="http://schemas.openxmlformats.org/officeDocument/2006/relationships/styles" Target="styles.xml"/><Relationship Id="rId16" Type="http://schemas.openxmlformats.org/officeDocument/2006/relationships/image" Target="media/image7.jpeg"/><Relationship Id="rId20" Type="http://schemas.openxmlformats.org/officeDocument/2006/relationships/image" Target="media/image11.png"/><Relationship Id="rId29" Type="http://schemas.openxmlformats.org/officeDocument/2006/relationships/theme" Target="theme/theme1.xml"/><Relationship Id="rId1" Type="http://schemas.openxmlformats.org/officeDocument/2006/relationships/numbering" Target="numbering.xml"/><Relationship Id="rId6" Type="http://schemas.openxmlformats.org/officeDocument/2006/relationships/footnotes" Target="footnotes.xml"/><Relationship Id="rId11" Type="http://schemas.openxmlformats.org/officeDocument/2006/relationships/image" Target="media/image2.png"/><Relationship Id="rId24" Type="http://schemas.openxmlformats.org/officeDocument/2006/relationships/footer" Target="footer1.xml"/><Relationship Id="rId5" Type="http://schemas.openxmlformats.org/officeDocument/2006/relationships/webSettings" Target="webSettings.xml"/><Relationship Id="rId15" Type="http://schemas.openxmlformats.org/officeDocument/2006/relationships/image" Target="media/image6.png"/><Relationship Id="rId23" Type="http://schemas.openxmlformats.org/officeDocument/2006/relationships/header" Target="header2.xml"/><Relationship Id="rId28" Type="http://schemas.openxmlformats.org/officeDocument/2006/relationships/fontTable" Target="fontTable.xml"/><Relationship Id="rId10" Type="http://schemas.openxmlformats.org/officeDocument/2006/relationships/image" Target="media/image1.png"/><Relationship Id="rId19" Type="http://schemas.openxmlformats.org/officeDocument/2006/relationships/image" Target="media/image10.png"/><Relationship Id="rId4" Type="http://schemas.openxmlformats.org/officeDocument/2006/relationships/settings" Target="settings.xml"/><Relationship Id="rId9" Type="http://schemas.openxmlformats.org/officeDocument/2006/relationships/hyperlink" Target="http://www.scsa.wa.edu.au/internet/User_groups/Students" TargetMode="External"/><Relationship Id="rId14" Type="http://schemas.openxmlformats.org/officeDocument/2006/relationships/image" Target="media/image5.png"/><Relationship Id="rId22" Type="http://schemas.openxmlformats.org/officeDocument/2006/relationships/header" Target="header1.xml"/><Relationship Id="rId27" Type="http://schemas.openxmlformats.org/officeDocument/2006/relationships/footer" Target="footer3.xml"/></Relationships>
</file>

<file path=word/_rels/header3.xml.rels><?xml version="1.0" encoding="UTF-8" standalone="yes"?>
<Relationships xmlns="http://schemas.openxmlformats.org/package/2006/relationships"><Relationship Id="rId1" Type="http://schemas.openxmlformats.org/officeDocument/2006/relationships/image" Target="media/image13.jpe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1DC25E4A.dotm</Template>
  <TotalTime>0</TotalTime>
  <Pages>5</Pages>
  <Words>183</Words>
  <Characters>1046</Characters>
  <Application>Microsoft Office Word</Application>
  <DocSecurity>0</DocSecurity>
  <Lines>8</Lines>
  <Paragraphs>2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>CC</Company>
  <LinksUpToDate>false</LinksUpToDate>
  <CharactersWithSpaces>1227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Kerry Tarrant</dc:creator>
  <cp:lastModifiedBy>Mark Southon</cp:lastModifiedBy>
  <cp:revision>2</cp:revision>
  <cp:lastPrinted>2014-07-24T03:43:00Z</cp:lastPrinted>
  <dcterms:created xsi:type="dcterms:W3CDTF">2014-07-28T04:46:00Z</dcterms:created>
  <dcterms:modified xsi:type="dcterms:W3CDTF">2014-07-28T04:46:00Z</dcterms:modified>
</cp:coreProperties>
</file>